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1A768" w14:textId="77777777" w:rsidR="00340FEE" w:rsidRPr="00776295" w:rsidRDefault="00340FEE" w:rsidP="00A0626C">
      <w:pPr>
        <w:spacing w:line="480" w:lineRule="exact"/>
        <w:jc w:val="right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776295">
        <w:rPr>
          <w:rFonts w:ascii="Arial" w:hAnsi="Arial" w:cs="Arial"/>
          <w:b/>
          <w:sz w:val="28"/>
          <w:szCs w:val="28"/>
        </w:rPr>
        <w:t>Chapter 11</w:t>
      </w:r>
    </w:p>
    <w:p w14:paraId="25DFE423" w14:textId="77777777" w:rsidR="00340FEE" w:rsidRPr="00776295" w:rsidRDefault="002B5B1C" w:rsidP="00A0626C">
      <w:pPr>
        <w:spacing w:line="480" w:lineRule="exact"/>
        <w:jc w:val="right"/>
        <w:rPr>
          <w:rFonts w:ascii="Arial" w:hAnsi="Arial" w:cs="Arial"/>
          <w:b/>
          <w:sz w:val="28"/>
          <w:szCs w:val="28"/>
        </w:rPr>
      </w:pPr>
      <w:r w:rsidRPr="00776295">
        <w:rPr>
          <w:rFonts w:ascii="Arial" w:hAnsi="Arial" w:cs="Arial"/>
          <w:b/>
          <w:sz w:val="28"/>
          <w:szCs w:val="28"/>
        </w:rPr>
        <w:t>Two-</w:t>
      </w:r>
      <w:r w:rsidR="00340FEE" w:rsidRPr="00776295">
        <w:rPr>
          <w:rFonts w:ascii="Arial" w:hAnsi="Arial" w:cs="Arial"/>
          <w:b/>
          <w:sz w:val="28"/>
          <w:szCs w:val="28"/>
        </w:rPr>
        <w:t>Sample Tests of Hypothesis</w:t>
      </w:r>
    </w:p>
    <w:p w14:paraId="193FD6FB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>1.</w:t>
      </w:r>
      <w:r w:rsidRPr="00A0626C">
        <w:tab/>
        <w:t>a.</w:t>
      </w:r>
      <w:r w:rsidRPr="00A0626C">
        <w:tab/>
        <w:t>Two-tailed test</w:t>
      </w:r>
    </w:p>
    <w:p w14:paraId="41271182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b.</w:t>
      </w:r>
      <w:r w:rsidRPr="00A0626C">
        <w:tab/>
        <w:t>Reject H</w:t>
      </w:r>
      <w:r w:rsidR="0091558D" w:rsidRPr="0091558D">
        <w:rPr>
          <w:vertAlign w:val="subscript"/>
        </w:rPr>
        <w:t>o</w:t>
      </w:r>
      <w:r w:rsidRPr="00A0626C">
        <w:t xml:space="preserve"> if </w:t>
      </w:r>
      <w:r w:rsidRPr="0091558D">
        <w:rPr>
          <w:i/>
        </w:rPr>
        <w:t xml:space="preserve">z </w:t>
      </w:r>
      <w:r w:rsidRPr="00A0626C">
        <w:t xml:space="preserve">&lt; </w:t>
      </w:r>
      <w:r w:rsidRPr="00A0626C">
        <w:sym w:font="Symbol" w:char="F02D"/>
      </w:r>
      <w:r w:rsidRPr="00A0626C">
        <w:t>2.05</w:t>
      </w:r>
      <w:r w:rsidR="008039DF" w:rsidRPr="00A0626C">
        <w:t>4</w:t>
      </w:r>
      <w:r w:rsidRPr="00A0626C">
        <w:t xml:space="preserve"> or </w:t>
      </w:r>
      <w:r w:rsidRPr="0091558D">
        <w:rPr>
          <w:i/>
        </w:rPr>
        <w:t>z</w:t>
      </w:r>
      <w:r w:rsidRPr="00A0626C">
        <w:t xml:space="preserve"> &gt; 2.05</w:t>
      </w:r>
      <w:r w:rsidR="008039DF" w:rsidRPr="00A0626C">
        <w:t>4</w:t>
      </w:r>
    </w:p>
    <w:p w14:paraId="12D77628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c.</w:t>
      </w:r>
      <w:r w:rsidRPr="00A0626C">
        <w:tab/>
        <w:t>2.5</w:t>
      </w:r>
      <w:r w:rsidR="00332F57" w:rsidRPr="00A0626C">
        <w:t>87</w:t>
      </w:r>
      <w:r w:rsidRPr="00A0626C">
        <w:t xml:space="preserve">, found by </w:t>
      </w:r>
      <w:r w:rsidR="002F4ABE" w:rsidRPr="00A0626C">
        <w:rPr>
          <w:noProof/>
        </w:rPr>
        <w:object w:dxaOrig="1300" w:dyaOrig="960" w14:anchorId="4749EA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4.5pt;height:48pt;mso-width-percent:0;mso-height-percent:0;mso-width-percent:0;mso-height-percent:0" o:ole="">
            <v:imagedata r:id="rId7" o:title=""/>
          </v:shape>
          <o:OLEObject Type="Embed" ProgID="Equation.DSMT4" ShapeID="_x0000_i1025" DrawAspect="Content" ObjectID="_1670241015" r:id="rId8"/>
        </w:object>
      </w:r>
    </w:p>
    <w:p w14:paraId="6EDC8C68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d.</w:t>
      </w:r>
      <w:r w:rsidRPr="00A0626C">
        <w:tab/>
        <w:t>Reject H</w:t>
      </w:r>
      <w:r w:rsidRPr="0091558D">
        <w:rPr>
          <w:vertAlign w:val="subscript"/>
        </w:rPr>
        <w:t>o</w:t>
      </w:r>
    </w:p>
    <w:p w14:paraId="1E03749C" w14:textId="093B1E50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e.</w:t>
      </w:r>
      <w:r w:rsidRPr="00A0626C">
        <w:tab/>
      </w:r>
      <w:r w:rsidR="006B6744">
        <w:rPr>
          <w:szCs w:val="22"/>
        </w:rPr>
        <w:t xml:space="preserve">Using the </w:t>
      </w:r>
      <w:r w:rsidR="006B6744" w:rsidRPr="00E56043">
        <w:rPr>
          <w:i/>
          <w:iCs/>
          <w:szCs w:val="22"/>
        </w:rPr>
        <w:t>z</w:t>
      </w:r>
      <w:r w:rsidR="006B6744">
        <w:rPr>
          <w:szCs w:val="22"/>
        </w:rPr>
        <w:t xml:space="preserve">-table, the </w:t>
      </w:r>
      <w:r w:rsidR="006B6744" w:rsidRPr="00F35B23">
        <w:rPr>
          <w:i/>
          <w:szCs w:val="22"/>
        </w:rPr>
        <w:t>p</w:t>
      </w:r>
      <w:r w:rsidR="006B6744">
        <w:rPr>
          <w:szCs w:val="22"/>
        </w:rPr>
        <w:t>-value is</w:t>
      </w:r>
      <w:r w:rsidR="006B6744" w:rsidRPr="00F35B23">
        <w:rPr>
          <w:szCs w:val="22"/>
        </w:rPr>
        <w:t xml:space="preserve"> </w:t>
      </w:r>
      <w:r w:rsidRPr="00A0626C">
        <w:t xml:space="preserve">0.0096, found by 2(0.5000 – 0.4952) </w:t>
      </w:r>
      <w:r w:rsidRPr="006B6744">
        <w:rPr>
          <w:b/>
          <w:bCs/>
        </w:rPr>
        <w:t>(LO</w:t>
      </w:r>
      <w:r w:rsidR="005E4D17" w:rsidRPr="006B6744">
        <w:rPr>
          <w:b/>
          <w:bCs/>
        </w:rPr>
        <w:t>11-</w:t>
      </w:r>
      <w:r w:rsidRPr="006B6744">
        <w:rPr>
          <w:b/>
          <w:bCs/>
        </w:rPr>
        <w:t>1)</w:t>
      </w:r>
    </w:p>
    <w:p w14:paraId="059D3DD9" w14:textId="77777777" w:rsidR="00165CB0" w:rsidRPr="00A0626C" w:rsidRDefault="00165CB0" w:rsidP="0091558D">
      <w:pPr>
        <w:tabs>
          <w:tab w:val="left" w:pos="720"/>
        </w:tabs>
        <w:ind w:left="1440" w:hanging="1440"/>
      </w:pPr>
    </w:p>
    <w:p w14:paraId="7C5A51A5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>2.</w:t>
      </w:r>
      <w:r w:rsidRPr="00A0626C">
        <w:tab/>
        <w:t>a.</w:t>
      </w:r>
      <w:r w:rsidRPr="00A0626C">
        <w:tab/>
        <w:t>One-tailed test</w:t>
      </w:r>
    </w:p>
    <w:p w14:paraId="2FFB2067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b.</w:t>
      </w:r>
      <w:r w:rsidRPr="00A0626C">
        <w:tab/>
        <w:t>Reject H</w:t>
      </w:r>
      <w:r w:rsidR="0091558D" w:rsidRPr="0091558D">
        <w:rPr>
          <w:vertAlign w:val="subscript"/>
        </w:rPr>
        <w:t>o</w:t>
      </w:r>
      <w:r w:rsidRPr="00A0626C">
        <w:t xml:space="preserve"> if </w:t>
      </w:r>
      <w:r w:rsidRPr="0091558D">
        <w:rPr>
          <w:i/>
        </w:rPr>
        <w:t>z</w:t>
      </w:r>
      <w:r w:rsidRPr="00A0626C">
        <w:t xml:space="preserve"> &gt; 1.4</w:t>
      </w:r>
      <w:r w:rsidR="00A41157" w:rsidRPr="00A0626C">
        <w:t>05</w:t>
      </w:r>
    </w:p>
    <w:p w14:paraId="5016D3D4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c.</w:t>
      </w:r>
      <w:r w:rsidRPr="00A0626C">
        <w:tab/>
        <w:t xml:space="preserve">0.607 found by </w:t>
      </w:r>
      <w:r w:rsidR="002F4ABE" w:rsidRPr="00A0626C">
        <w:rPr>
          <w:noProof/>
        </w:rPr>
        <w:object w:dxaOrig="2120" w:dyaOrig="960" w14:anchorId="2670D623">
          <v:shape id="_x0000_i1026" type="#_x0000_t75" alt="" style="width:106pt;height:48pt;mso-width-percent:0;mso-height-percent:0;mso-width-percent:0;mso-height-percent:0" o:ole="">
            <v:imagedata r:id="rId9" o:title=""/>
          </v:shape>
          <o:OLEObject Type="Embed" ProgID="Equation.DSMT4" ShapeID="_x0000_i1026" DrawAspect="Content" ObjectID="_1670241016" r:id="rId10"/>
        </w:object>
      </w:r>
    </w:p>
    <w:p w14:paraId="16C93FA3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d.</w:t>
      </w:r>
      <w:r w:rsidRPr="00A0626C">
        <w:tab/>
        <w:t>Fail to reject H</w:t>
      </w:r>
      <w:r w:rsidR="0091558D" w:rsidRPr="0091558D">
        <w:rPr>
          <w:vertAlign w:val="subscript"/>
        </w:rPr>
        <w:t>o</w:t>
      </w:r>
    </w:p>
    <w:p w14:paraId="419B1EF7" w14:textId="0C3F728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e.</w:t>
      </w:r>
      <w:r w:rsidRPr="00A0626C">
        <w:tab/>
      </w:r>
      <w:r w:rsidR="006B6744">
        <w:rPr>
          <w:szCs w:val="22"/>
        </w:rPr>
        <w:t xml:space="preserve">Using the </w:t>
      </w:r>
      <w:r w:rsidR="006B6744" w:rsidRPr="00E56043">
        <w:rPr>
          <w:i/>
          <w:iCs/>
          <w:szCs w:val="22"/>
        </w:rPr>
        <w:t>z</w:t>
      </w:r>
      <w:r w:rsidR="006B6744">
        <w:rPr>
          <w:szCs w:val="22"/>
        </w:rPr>
        <w:t xml:space="preserve">-table, the </w:t>
      </w:r>
      <w:r w:rsidR="006B6744" w:rsidRPr="00F35B23">
        <w:rPr>
          <w:i/>
          <w:szCs w:val="22"/>
        </w:rPr>
        <w:t>p</w:t>
      </w:r>
      <w:r w:rsidR="006B6744">
        <w:rPr>
          <w:szCs w:val="22"/>
        </w:rPr>
        <w:t>-value is</w:t>
      </w:r>
      <w:r w:rsidR="006B6744" w:rsidRPr="00F35B23">
        <w:rPr>
          <w:szCs w:val="22"/>
        </w:rPr>
        <w:t xml:space="preserve"> </w:t>
      </w:r>
      <w:r w:rsidRPr="00A0626C">
        <w:t xml:space="preserve">0.2709, found by 0.5000 – 0.2291 </w:t>
      </w:r>
      <w:r w:rsidRPr="006B6744">
        <w:rPr>
          <w:b/>
          <w:bCs/>
        </w:rPr>
        <w:t>(</w:t>
      </w:r>
      <w:r w:rsidR="005E4D17" w:rsidRPr="006B6744">
        <w:rPr>
          <w:b/>
          <w:bCs/>
        </w:rPr>
        <w:t>LO11-1</w:t>
      </w:r>
      <w:r w:rsidRPr="006B6744">
        <w:rPr>
          <w:b/>
          <w:bCs/>
        </w:rPr>
        <w:t>)</w:t>
      </w:r>
    </w:p>
    <w:p w14:paraId="76FFBFE5" w14:textId="77777777" w:rsidR="00165CB0" w:rsidRPr="00A0626C" w:rsidRDefault="00165CB0" w:rsidP="0091558D">
      <w:pPr>
        <w:tabs>
          <w:tab w:val="left" w:pos="720"/>
        </w:tabs>
        <w:ind w:left="1440" w:hanging="1440"/>
      </w:pPr>
    </w:p>
    <w:p w14:paraId="4C71B00C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>3.</w:t>
      </w:r>
      <w:r w:rsidRPr="00A0626C">
        <w:tab/>
        <w:t>Step 1:</w:t>
      </w:r>
      <w:r w:rsidRPr="00A0626C">
        <w:tab/>
        <w:t>H</w:t>
      </w:r>
      <w:r w:rsidRPr="0091558D">
        <w:rPr>
          <w:vertAlign w:val="subscript"/>
        </w:rPr>
        <w:t>o</w:t>
      </w:r>
      <w:r w:rsidRPr="00A0626C">
        <w:t xml:space="preserve">: </w:t>
      </w:r>
      <w:r w:rsidRPr="00A0626C">
        <w:sym w:font="Symbol" w:char="F06D"/>
      </w:r>
      <w:r w:rsidR="00A63A6E" w:rsidRPr="0091558D">
        <w:rPr>
          <w:vertAlign w:val="subscript"/>
        </w:rPr>
        <w:t>Gibbs</w:t>
      </w:r>
      <w:r w:rsidRPr="00A0626C">
        <w:t xml:space="preserve"> </w:t>
      </w:r>
      <w:r w:rsidRPr="00A0626C">
        <w:sym w:font="Symbol" w:char="F0B3"/>
      </w:r>
      <w:r w:rsidRPr="00A0626C">
        <w:t xml:space="preserve"> </w:t>
      </w:r>
      <w:r w:rsidRPr="00A0626C">
        <w:sym w:font="Symbol" w:char="F06D"/>
      </w:r>
      <w:r w:rsidR="00A63A6E" w:rsidRPr="0091558D">
        <w:rPr>
          <w:vertAlign w:val="subscript"/>
        </w:rPr>
        <w:t>Competitor</w:t>
      </w:r>
      <w:r w:rsidRPr="00A0626C">
        <w:tab/>
      </w:r>
      <w:r w:rsidRPr="00A0626C">
        <w:tab/>
        <w:t>H</w:t>
      </w:r>
      <w:r w:rsidRPr="0091558D">
        <w:rPr>
          <w:vertAlign w:val="subscript"/>
        </w:rPr>
        <w:t>1</w:t>
      </w:r>
      <w:r w:rsidRPr="00A0626C">
        <w:t xml:space="preserve">: </w:t>
      </w:r>
      <w:r w:rsidRPr="00A0626C">
        <w:sym w:font="Symbol" w:char="F06D"/>
      </w:r>
      <w:r w:rsidR="00A63A6E" w:rsidRPr="0091558D">
        <w:rPr>
          <w:vertAlign w:val="subscript"/>
        </w:rPr>
        <w:t>Gibbs</w:t>
      </w:r>
      <w:r w:rsidRPr="00A0626C">
        <w:t xml:space="preserve"> &lt; </w:t>
      </w:r>
      <w:r w:rsidRPr="00A0626C">
        <w:sym w:font="Symbol" w:char="F06D"/>
      </w:r>
      <w:r w:rsidR="00A63A6E" w:rsidRPr="0091558D">
        <w:rPr>
          <w:vertAlign w:val="subscript"/>
        </w:rPr>
        <w:t>Competitor</w:t>
      </w:r>
    </w:p>
    <w:p w14:paraId="407B9FF0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Step 2:</w:t>
      </w:r>
      <w:r w:rsidRPr="00A0626C">
        <w:tab/>
        <w:t>The 0.05 significance level was chosen</w:t>
      </w:r>
    </w:p>
    <w:p w14:paraId="61B3A363" w14:textId="77777777" w:rsidR="00EA5B81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Step 3:</w:t>
      </w:r>
      <w:r w:rsidRPr="00A0626C">
        <w:tab/>
      </w:r>
      <w:r w:rsidR="00BE5503" w:rsidRPr="00A0626C">
        <w:t xml:space="preserve">Use a </w:t>
      </w:r>
      <w:r w:rsidR="00BE5503" w:rsidRPr="0091558D">
        <w:rPr>
          <w:i/>
        </w:rPr>
        <w:t>z</w:t>
      </w:r>
      <w:r w:rsidR="00BE5503" w:rsidRPr="00A0626C">
        <w:t>-statistic as both population standard deviations are known</w:t>
      </w:r>
      <w:r w:rsidR="00EA5B81" w:rsidRPr="00A0626C">
        <w:t>.</w:t>
      </w:r>
    </w:p>
    <w:p w14:paraId="438FE7B4" w14:textId="05C73BE8" w:rsidR="00165CB0" w:rsidRDefault="00FC61A1" w:rsidP="0091558D">
      <w:pPr>
        <w:tabs>
          <w:tab w:val="left" w:pos="720"/>
        </w:tabs>
        <w:ind w:left="1440" w:hanging="1440"/>
      </w:pPr>
      <w:r w:rsidRPr="00A0626C">
        <w:tab/>
      </w:r>
      <w:r w:rsidR="00EA5B81" w:rsidRPr="00A0626C">
        <w:t>Step 4:</w:t>
      </w:r>
      <w:r w:rsidR="00EA5B81" w:rsidRPr="00A0626C">
        <w:tab/>
      </w:r>
      <w:r w:rsidR="00165CB0" w:rsidRPr="00A0626C">
        <w:t>Reject H</w:t>
      </w:r>
      <w:r w:rsidR="00165CB0" w:rsidRPr="0091558D">
        <w:rPr>
          <w:vertAlign w:val="subscript"/>
        </w:rPr>
        <w:t>o</w:t>
      </w:r>
      <w:r w:rsidR="00165CB0" w:rsidRPr="00A0626C">
        <w:t xml:space="preserve"> if </w:t>
      </w:r>
      <w:r w:rsidR="00165CB0" w:rsidRPr="0091558D">
        <w:rPr>
          <w:i/>
        </w:rPr>
        <w:t xml:space="preserve">z </w:t>
      </w:r>
      <w:r w:rsidR="00165CB0" w:rsidRPr="00A0626C">
        <w:t>&lt; –1.645</w:t>
      </w:r>
    </w:p>
    <w:p w14:paraId="4751F691" w14:textId="7838F206" w:rsidR="006B6744" w:rsidRPr="00A0626C" w:rsidRDefault="006B6744" w:rsidP="0091558D">
      <w:pPr>
        <w:tabs>
          <w:tab w:val="left" w:pos="720"/>
        </w:tabs>
        <w:ind w:left="1440" w:hanging="1440"/>
      </w:pPr>
      <w:r>
        <w:tab/>
      </w:r>
      <w:r w:rsidRPr="00A0626C">
        <w:t>Step 5:</w:t>
      </w:r>
      <w:r w:rsidRPr="00A0626C">
        <w:tab/>
      </w:r>
      <w:r w:rsidRPr="00A0626C">
        <w:sym w:font="Symbol" w:char="F02D"/>
      </w:r>
      <w:r w:rsidRPr="00A0626C">
        <w:t>0.936, found by</w:t>
      </w:r>
    </w:p>
    <w:p w14:paraId="0EF76F80" w14:textId="77777777" w:rsidR="006B6744" w:rsidRDefault="00165CB0" w:rsidP="0091558D">
      <w:pPr>
        <w:tabs>
          <w:tab w:val="left" w:pos="720"/>
        </w:tabs>
        <w:ind w:left="1440" w:hanging="1440"/>
        <w:rPr>
          <w:noProof/>
        </w:rPr>
      </w:pPr>
      <w:r w:rsidRPr="00A0626C">
        <w:tab/>
      </w:r>
      <w:r w:rsidR="002F4ABE" w:rsidRPr="00A0626C">
        <w:rPr>
          <w:noProof/>
        </w:rPr>
        <w:object w:dxaOrig="1920" w:dyaOrig="960" w14:anchorId="65DE253A">
          <v:shape id="_x0000_i1027" type="#_x0000_t75" alt="" style="width:96pt;height:48pt;mso-width-percent:0;mso-height-percent:0;mso-width-percent:0;mso-height-percent:0" o:ole="">
            <v:imagedata r:id="rId11" o:title=""/>
          </v:shape>
          <o:OLEObject Type="Embed" ProgID="Equation.DSMT4" ShapeID="_x0000_i1027" DrawAspect="Content" ObjectID="_1670241017" r:id="rId12"/>
        </w:object>
      </w:r>
    </w:p>
    <w:p w14:paraId="02B8BCF6" w14:textId="02285E68" w:rsidR="00165CB0" w:rsidRPr="00A0626C" w:rsidRDefault="006B6744" w:rsidP="0091558D">
      <w:pPr>
        <w:tabs>
          <w:tab w:val="left" w:pos="720"/>
        </w:tabs>
        <w:ind w:left="1440" w:hanging="1440"/>
      </w:pPr>
      <w:r>
        <w:rPr>
          <w:noProof/>
        </w:rPr>
        <w:tab/>
      </w:r>
      <w:r>
        <w:rPr>
          <w:szCs w:val="22"/>
        </w:rPr>
        <w:t xml:space="preserve">Using the </w:t>
      </w:r>
      <w:r w:rsidRPr="00E56043">
        <w:rPr>
          <w:i/>
          <w:iCs/>
          <w:szCs w:val="22"/>
        </w:rPr>
        <w:t>z</w:t>
      </w:r>
      <w:r>
        <w:rPr>
          <w:szCs w:val="22"/>
        </w:rPr>
        <w:t xml:space="preserve">-table, the </w:t>
      </w:r>
      <w:r w:rsidRPr="00F35B23">
        <w:rPr>
          <w:i/>
          <w:szCs w:val="22"/>
        </w:rPr>
        <w:t>p</w:t>
      </w:r>
      <w:r>
        <w:rPr>
          <w:szCs w:val="22"/>
        </w:rPr>
        <w:t>-value is</w:t>
      </w:r>
      <w:r w:rsidRPr="00F35B23">
        <w:rPr>
          <w:szCs w:val="22"/>
        </w:rPr>
        <w:t xml:space="preserve"> </w:t>
      </w:r>
      <w:r w:rsidRPr="00A0626C">
        <w:t>is 0.1736 found by 0.5000 – 0.3264</w:t>
      </w:r>
    </w:p>
    <w:p w14:paraId="0435D14F" w14:textId="77777777" w:rsidR="00DD7428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Fail to reject H</w:t>
      </w:r>
      <w:r w:rsidRPr="0091558D">
        <w:rPr>
          <w:vertAlign w:val="subscript"/>
        </w:rPr>
        <w:t>o</w:t>
      </w:r>
      <w:r w:rsidRPr="00A0626C">
        <w:t xml:space="preserve">. </w:t>
      </w:r>
    </w:p>
    <w:p w14:paraId="1FAB7010" w14:textId="0BAB14B3" w:rsidR="00165CB0" w:rsidRPr="00BD0CFF" w:rsidRDefault="00DD7428" w:rsidP="0091558D">
      <w:pPr>
        <w:tabs>
          <w:tab w:val="left" w:pos="720"/>
        </w:tabs>
        <w:ind w:left="1440" w:hanging="1440"/>
        <w:rPr>
          <w:lang w:val="it-IT"/>
        </w:rPr>
      </w:pPr>
      <w:r w:rsidRPr="00A0626C">
        <w:tab/>
        <w:t>Step 6:</w:t>
      </w:r>
      <w:r w:rsidRPr="00A0626C">
        <w:tab/>
        <w:t>Babies using the Gibbs brand did not gain less weight.</w:t>
      </w:r>
      <w:r w:rsidR="00F115BF" w:rsidRPr="00A0626C">
        <w:t xml:space="preserve"> </w:t>
      </w:r>
      <w:r w:rsidR="00165CB0" w:rsidRPr="00BD0CFF">
        <w:rPr>
          <w:b/>
          <w:bCs/>
          <w:lang w:val="it-IT"/>
        </w:rPr>
        <w:t>(</w:t>
      </w:r>
      <w:r w:rsidR="005E4D17" w:rsidRPr="00BD0CFF">
        <w:rPr>
          <w:b/>
          <w:bCs/>
          <w:lang w:val="it-IT"/>
        </w:rPr>
        <w:t>LO11-1</w:t>
      </w:r>
      <w:r w:rsidR="00165CB0" w:rsidRPr="00BD0CFF">
        <w:rPr>
          <w:b/>
          <w:bCs/>
          <w:lang w:val="it-IT"/>
        </w:rPr>
        <w:t>)</w:t>
      </w:r>
    </w:p>
    <w:p w14:paraId="0EF6CE4D" w14:textId="77777777" w:rsidR="00165CB0" w:rsidRPr="00BD0CFF" w:rsidRDefault="00165CB0" w:rsidP="0091558D">
      <w:pPr>
        <w:tabs>
          <w:tab w:val="left" w:pos="720"/>
        </w:tabs>
        <w:ind w:left="1440" w:hanging="1440"/>
        <w:rPr>
          <w:lang w:val="it-IT"/>
        </w:rPr>
      </w:pPr>
    </w:p>
    <w:p w14:paraId="2D5528EB" w14:textId="77777777" w:rsidR="00165CB0" w:rsidRPr="00BD0CFF" w:rsidRDefault="00165CB0" w:rsidP="0091558D">
      <w:pPr>
        <w:tabs>
          <w:tab w:val="left" w:pos="720"/>
        </w:tabs>
        <w:ind w:left="1440" w:hanging="1440"/>
        <w:rPr>
          <w:lang w:val="it-IT"/>
        </w:rPr>
      </w:pPr>
      <w:r w:rsidRPr="00BD0CFF">
        <w:rPr>
          <w:lang w:val="it-IT"/>
        </w:rPr>
        <w:t>4.</w:t>
      </w:r>
      <w:r w:rsidRPr="00BD0CFF">
        <w:rPr>
          <w:lang w:val="it-IT"/>
        </w:rPr>
        <w:tab/>
        <w:t>Step 1:</w:t>
      </w:r>
      <w:r w:rsidRPr="00BD0CFF">
        <w:rPr>
          <w:lang w:val="it-IT"/>
        </w:rPr>
        <w:tab/>
        <w:t>H</w:t>
      </w:r>
      <w:r w:rsidRPr="00BD0CFF">
        <w:rPr>
          <w:vertAlign w:val="subscript"/>
          <w:lang w:val="it-IT"/>
        </w:rPr>
        <w:t>o</w:t>
      </w:r>
      <w:r w:rsidRPr="00BD0CFF">
        <w:rPr>
          <w:lang w:val="it-IT"/>
        </w:rPr>
        <w:t xml:space="preserve">: </w:t>
      </w:r>
      <w:r w:rsidRPr="00A0626C">
        <w:sym w:font="Symbol" w:char="F06D"/>
      </w:r>
      <w:r w:rsidRPr="00BD0CFF">
        <w:rPr>
          <w:vertAlign w:val="subscript"/>
          <w:lang w:val="it-IT"/>
        </w:rPr>
        <w:t>c</w:t>
      </w:r>
      <w:r w:rsidRPr="00BD0CFF">
        <w:rPr>
          <w:lang w:val="it-IT"/>
        </w:rPr>
        <w:t xml:space="preserve"> = </w:t>
      </w:r>
      <w:r w:rsidRPr="00A0626C">
        <w:sym w:font="Symbol" w:char="F06D"/>
      </w:r>
      <w:r w:rsidRPr="00BD0CFF">
        <w:rPr>
          <w:vertAlign w:val="subscript"/>
          <w:lang w:val="it-IT"/>
        </w:rPr>
        <w:t>p</w:t>
      </w:r>
      <w:r w:rsidRPr="00BD0CFF">
        <w:rPr>
          <w:lang w:val="it-IT"/>
        </w:rPr>
        <w:tab/>
      </w:r>
      <w:r w:rsidRPr="00BD0CFF">
        <w:rPr>
          <w:lang w:val="it-IT"/>
        </w:rPr>
        <w:tab/>
        <w:t>H</w:t>
      </w:r>
      <w:r w:rsidRPr="00BD0CFF">
        <w:rPr>
          <w:vertAlign w:val="subscript"/>
          <w:lang w:val="it-IT"/>
        </w:rPr>
        <w:t>1</w:t>
      </w:r>
      <w:r w:rsidRPr="00BD0CFF">
        <w:rPr>
          <w:lang w:val="it-IT"/>
        </w:rPr>
        <w:t xml:space="preserve">: </w:t>
      </w:r>
      <w:r w:rsidRPr="00A0626C">
        <w:sym w:font="Symbol" w:char="F06D"/>
      </w:r>
      <w:r w:rsidRPr="00BD0CFF">
        <w:rPr>
          <w:vertAlign w:val="subscript"/>
          <w:lang w:val="it-IT"/>
        </w:rPr>
        <w:t>c</w:t>
      </w:r>
      <w:r w:rsidRPr="00BD0CFF">
        <w:rPr>
          <w:lang w:val="it-IT"/>
        </w:rPr>
        <w:t xml:space="preserve"> </w:t>
      </w:r>
      <w:r w:rsidRPr="00A0626C">
        <w:sym w:font="Symbol" w:char="F0B9"/>
      </w:r>
      <w:r w:rsidRPr="00BD0CFF">
        <w:rPr>
          <w:lang w:val="it-IT"/>
        </w:rPr>
        <w:t xml:space="preserve"> </w:t>
      </w:r>
      <w:r w:rsidRPr="00A0626C">
        <w:sym w:font="Symbol" w:char="F06D"/>
      </w:r>
      <w:r w:rsidRPr="00BD0CFF">
        <w:rPr>
          <w:vertAlign w:val="subscript"/>
          <w:lang w:val="it-IT"/>
        </w:rPr>
        <w:t>p</w:t>
      </w:r>
    </w:p>
    <w:p w14:paraId="370F7F66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BD0CFF">
        <w:rPr>
          <w:lang w:val="it-IT"/>
        </w:rPr>
        <w:tab/>
      </w:r>
      <w:r w:rsidRPr="00A0626C">
        <w:t>Step 2:</w:t>
      </w:r>
      <w:r w:rsidRPr="00A0626C">
        <w:tab/>
        <w:t>The 0.05 significance level was chosen</w:t>
      </w:r>
    </w:p>
    <w:p w14:paraId="68973AD7" w14:textId="77777777" w:rsidR="00FC61A1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Step 3:</w:t>
      </w:r>
      <w:r w:rsidRPr="00A0626C">
        <w:tab/>
      </w:r>
      <w:r w:rsidR="00BE5503" w:rsidRPr="00A0626C">
        <w:t xml:space="preserve">Use a </w:t>
      </w:r>
      <w:r w:rsidR="00BE5503" w:rsidRPr="0091558D">
        <w:rPr>
          <w:i/>
        </w:rPr>
        <w:t>z</w:t>
      </w:r>
      <w:r w:rsidR="00BE5503" w:rsidRPr="00A0626C">
        <w:t>-statistic as both population standard deviations are known</w:t>
      </w:r>
      <w:r w:rsidR="0044157B" w:rsidRPr="00A0626C">
        <w:t>.</w:t>
      </w:r>
    </w:p>
    <w:p w14:paraId="166E686B" w14:textId="77777777" w:rsidR="006B6744" w:rsidRDefault="00FC61A1" w:rsidP="0091558D">
      <w:pPr>
        <w:tabs>
          <w:tab w:val="left" w:pos="720"/>
        </w:tabs>
        <w:ind w:left="1440" w:hanging="1440"/>
      </w:pPr>
      <w:r w:rsidRPr="00A0626C">
        <w:tab/>
      </w:r>
      <w:r w:rsidR="0044157B" w:rsidRPr="00A0626C">
        <w:t>Step 4:</w:t>
      </w:r>
      <w:r w:rsidR="0044157B" w:rsidRPr="00A0626C">
        <w:tab/>
      </w:r>
      <w:r w:rsidR="00165CB0" w:rsidRPr="00A0626C">
        <w:t>Reject H</w:t>
      </w:r>
      <w:r w:rsidR="00165CB0" w:rsidRPr="0091558D">
        <w:rPr>
          <w:vertAlign w:val="subscript"/>
        </w:rPr>
        <w:t>o</w:t>
      </w:r>
      <w:r w:rsidR="00165CB0" w:rsidRPr="00A0626C">
        <w:t xml:space="preserve"> if </w:t>
      </w:r>
      <w:r w:rsidR="00165CB0" w:rsidRPr="0091558D">
        <w:rPr>
          <w:i/>
        </w:rPr>
        <w:t>z</w:t>
      </w:r>
      <w:r w:rsidR="00165CB0" w:rsidRPr="00A0626C">
        <w:t xml:space="preserve"> &lt; –1.96 or </w:t>
      </w:r>
      <w:r w:rsidR="00165CB0" w:rsidRPr="0091558D">
        <w:rPr>
          <w:i/>
        </w:rPr>
        <w:t xml:space="preserve">z </w:t>
      </w:r>
      <w:r w:rsidR="00165CB0" w:rsidRPr="00A0626C">
        <w:t>&gt; 1.96</w:t>
      </w:r>
      <w:r w:rsidR="006B6744" w:rsidRPr="006B6744">
        <w:t xml:space="preserve"> </w:t>
      </w:r>
    </w:p>
    <w:p w14:paraId="0CB936E8" w14:textId="24A89EB9" w:rsidR="00165CB0" w:rsidRPr="00A0626C" w:rsidRDefault="006B6744" w:rsidP="0091558D">
      <w:pPr>
        <w:tabs>
          <w:tab w:val="left" w:pos="720"/>
        </w:tabs>
        <w:ind w:left="1440" w:hanging="1440"/>
      </w:pPr>
      <w:r>
        <w:tab/>
      </w:r>
      <w:r w:rsidRPr="00A0626C">
        <w:t>Step 5:</w:t>
      </w:r>
      <w:r w:rsidRPr="00A0626C">
        <w:tab/>
      </w:r>
      <w:r w:rsidRPr="00A0626C">
        <w:sym w:font="Symbol" w:char="F02D"/>
      </w:r>
      <w:r w:rsidRPr="00A0626C">
        <w:t>1.532, found by</w:t>
      </w:r>
    </w:p>
    <w:p w14:paraId="387C0BDE" w14:textId="0C5BBE5F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</w:r>
      <w:r w:rsidR="002F4ABE" w:rsidRPr="00A0626C">
        <w:rPr>
          <w:noProof/>
        </w:rPr>
        <w:object w:dxaOrig="1800" w:dyaOrig="960" w14:anchorId="10F2534A">
          <v:shape id="_x0000_i1028" type="#_x0000_t75" alt="" style="width:90.5pt;height:48pt;mso-width-percent:0;mso-height-percent:0;mso-width-percent:0;mso-height-percent:0" o:ole="">
            <v:imagedata r:id="rId13" o:title=""/>
          </v:shape>
          <o:OLEObject Type="Embed" ProgID="Equation.DSMT4" ShapeID="_x0000_i1028" DrawAspect="Content" ObjectID="_1670241018" r:id="rId14"/>
        </w:object>
      </w:r>
    </w:p>
    <w:p w14:paraId="09E01639" w14:textId="7D5036DE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Fail to reject H</w:t>
      </w:r>
      <w:r w:rsidRPr="0091558D">
        <w:rPr>
          <w:vertAlign w:val="subscript"/>
        </w:rPr>
        <w:t>o</w:t>
      </w:r>
      <w:r w:rsidRPr="00A0626C">
        <w:t xml:space="preserve">. </w:t>
      </w:r>
    </w:p>
    <w:p w14:paraId="74C142A0" w14:textId="096185A1" w:rsidR="00340FEE" w:rsidRPr="00A0626C" w:rsidRDefault="0091558D" w:rsidP="0091558D">
      <w:pPr>
        <w:tabs>
          <w:tab w:val="left" w:pos="720"/>
        </w:tabs>
        <w:ind w:left="1440" w:hanging="1440"/>
      </w:pPr>
      <w:r w:rsidRPr="00A0626C">
        <w:tab/>
      </w:r>
      <w:r w:rsidR="009611F1" w:rsidRPr="00A0626C">
        <w:t>Step 6:</w:t>
      </w:r>
      <w:r w:rsidR="009611F1" w:rsidRPr="00A0626C">
        <w:tab/>
        <w:t>There is no difference in the mean number of miles traveled per month</w:t>
      </w:r>
      <w:r w:rsidR="002F68F4" w:rsidRPr="00A0626C">
        <w:t xml:space="preserve"> for PNC </w:t>
      </w:r>
      <w:r w:rsidR="00F912B9" w:rsidRPr="00A0626C">
        <w:t>Inc.</w:t>
      </w:r>
      <w:r w:rsidR="002F68F4" w:rsidRPr="00A0626C">
        <w:t xml:space="preserve"> employees at Cincinnati and Pittsburg</w:t>
      </w:r>
      <w:r w:rsidR="009611F1" w:rsidRPr="00A0626C">
        <w:t xml:space="preserve">. </w:t>
      </w:r>
      <w:r w:rsidR="006B6744" w:rsidRPr="006B6744">
        <w:rPr>
          <w:b/>
          <w:bCs/>
        </w:rPr>
        <w:t>(LO11-1)</w:t>
      </w:r>
    </w:p>
    <w:p w14:paraId="3525DDA0" w14:textId="77777777" w:rsidR="00A0626C" w:rsidRPr="00A0626C" w:rsidRDefault="00A0626C" w:rsidP="0091558D">
      <w:pPr>
        <w:tabs>
          <w:tab w:val="left" w:pos="720"/>
        </w:tabs>
        <w:ind w:left="1440" w:hanging="1440"/>
      </w:pPr>
    </w:p>
    <w:p w14:paraId="08B41360" w14:textId="77777777" w:rsidR="009611F1" w:rsidRPr="00A0626C" w:rsidRDefault="00340FEE" w:rsidP="0091558D">
      <w:pPr>
        <w:tabs>
          <w:tab w:val="left" w:pos="720"/>
        </w:tabs>
        <w:ind w:left="1440" w:hanging="1440"/>
      </w:pPr>
      <w:r w:rsidRPr="00A0626C">
        <w:t>5.</w:t>
      </w:r>
      <w:r w:rsidRPr="00A0626C">
        <w:tab/>
      </w:r>
      <w:r w:rsidR="009611F1" w:rsidRPr="00A0626C">
        <w:t xml:space="preserve">Step 1: </w:t>
      </w:r>
      <w:r w:rsidR="00E469F4" w:rsidRPr="00A0626C">
        <w:t>H</w:t>
      </w:r>
      <w:r w:rsidR="00E469F4" w:rsidRPr="0091558D">
        <w:rPr>
          <w:vertAlign w:val="subscript"/>
        </w:rPr>
        <w:t>o</w:t>
      </w:r>
      <w:r w:rsidR="00E469F4" w:rsidRPr="00A0626C">
        <w:t>:</w:t>
      </w:r>
      <w:r w:rsidR="00F115BF" w:rsidRPr="00A0626C">
        <w:t xml:space="preserve"> </w:t>
      </w:r>
      <w:r w:rsidR="00E469F4" w:rsidRPr="00A0626C">
        <w:sym w:font="MT Symbol" w:char="F06D"/>
      </w:r>
      <w:r w:rsidR="00CC611E">
        <w:rPr>
          <w:vertAlign w:val="subscript"/>
        </w:rPr>
        <w:t>men</w:t>
      </w:r>
      <w:r w:rsidR="00E469F4" w:rsidRPr="00A0626C">
        <w:t xml:space="preserve"> </w:t>
      </w:r>
      <w:r w:rsidR="00CC611E">
        <w:t>=</w:t>
      </w:r>
      <w:r w:rsidR="00E469F4" w:rsidRPr="00A0626C">
        <w:t xml:space="preserve"> </w:t>
      </w:r>
      <w:r w:rsidR="00E469F4" w:rsidRPr="00A0626C">
        <w:sym w:font="MT Symbol" w:char="F06D"/>
      </w:r>
      <w:r w:rsidR="00CC611E">
        <w:rPr>
          <w:vertAlign w:val="subscript"/>
        </w:rPr>
        <w:t>women</w:t>
      </w:r>
      <w:r w:rsidR="00E469F4" w:rsidRPr="00A0626C">
        <w:tab/>
      </w:r>
      <w:r w:rsidR="00CC611E">
        <w:t xml:space="preserve">   </w:t>
      </w:r>
      <w:r w:rsidR="00E469F4" w:rsidRPr="00A0626C">
        <w:t>H</w:t>
      </w:r>
      <w:r w:rsidR="00E469F4" w:rsidRPr="0091558D">
        <w:rPr>
          <w:vertAlign w:val="subscript"/>
        </w:rPr>
        <w:t>1</w:t>
      </w:r>
      <w:r w:rsidR="00E469F4" w:rsidRPr="00A0626C">
        <w:t>:</w:t>
      </w:r>
      <w:r w:rsidR="00F115BF" w:rsidRPr="00A0626C">
        <w:t xml:space="preserve"> </w:t>
      </w:r>
      <w:r w:rsidR="00E469F4" w:rsidRPr="00A0626C">
        <w:sym w:font="MT Symbol" w:char="F06D"/>
      </w:r>
      <w:r w:rsidR="00CC611E">
        <w:rPr>
          <w:vertAlign w:val="subscript"/>
        </w:rPr>
        <w:t>men</w:t>
      </w:r>
      <w:r w:rsidR="00E469F4" w:rsidRPr="00A0626C">
        <w:t xml:space="preserve"> </w:t>
      </w:r>
      <w:r w:rsidR="00CC611E" w:rsidRPr="00A0626C">
        <w:sym w:font="Symbol" w:char="F0B9"/>
      </w:r>
      <w:r w:rsidR="00E469F4" w:rsidRPr="00A0626C">
        <w:t xml:space="preserve"> </w:t>
      </w:r>
      <w:r w:rsidR="00E469F4" w:rsidRPr="00A0626C">
        <w:sym w:font="MT Symbol" w:char="F06D"/>
      </w:r>
      <w:r w:rsidR="00CC611E">
        <w:rPr>
          <w:vertAlign w:val="subscript"/>
        </w:rPr>
        <w:t>women</w:t>
      </w:r>
      <w:r w:rsidR="00051F6C" w:rsidRPr="0091558D">
        <w:rPr>
          <w:vertAlign w:val="subscript"/>
        </w:rPr>
        <w:t xml:space="preserve"> </w:t>
      </w:r>
      <w:r w:rsidR="00E469F4" w:rsidRPr="00A0626C">
        <w:tab/>
      </w:r>
    </w:p>
    <w:p w14:paraId="7F5811F4" w14:textId="77777777" w:rsidR="009611F1" w:rsidRPr="00A0626C" w:rsidRDefault="009611F1" w:rsidP="0091558D">
      <w:pPr>
        <w:tabs>
          <w:tab w:val="left" w:pos="720"/>
        </w:tabs>
        <w:ind w:left="1440" w:hanging="1440"/>
      </w:pPr>
      <w:r w:rsidRPr="00A0626C">
        <w:tab/>
        <w:t>Step 2: The 0.05 significance level was chosen</w:t>
      </w:r>
    </w:p>
    <w:p w14:paraId="70B5B3CD" w14:textId="77777777" w:rsidR="005D2185" w:rsidRPr="00A0626C" w:rsidRDefault="009611F1" w:rsidP="0091558D">
      <w:pPr>
        <w:tabs>
          <w:tab w:val="left" w:pos="720"/>
        </w:tabs>
        <w:ind w:left="1440" w:hanging="1440"/>
      </w:pPr>
      <w:r w:rsidRPr="00A0626C">
        <w:tab/>
        <w:t>Step 3:</w:t>
      </w:r>
      <w:r w:rsidR="005D2185" w:rsidRPr="00A0626C">
        <w:tab/>
      </w:r>
      <w:r w:rsidR="00BE5503" w:rsidRPr="00A0626C">
        <w:t xml:space="preserve">Use a </w:t>
      </w:r>
      <w:r w:rsidR="00BE5503" w:rsidRPr="0091558D">
        <w:rPr>
          <w:i/>
        </w:rPr>
        <w:t>z-</w:t>
      </w:r>
      <w:r w:rsidR="00BE5503" w:rsidRPr="00A0626C">
        <w:t>statistic as both population standard deviations are known</w:t>
      </w:r>
      <w:r w:rsidR="005D2185" w:rsidRPr="00A0626C">
        <w:t>.</w:t>
      </w:r>
    </w:p>
    <w:p w14:paraId="05BFAA8D" w14:textId="41E8368E" w:rsidR="00E469F4" w:rsidRDefault="00FC61A1" w:rsidP="0091558D">
      <w:pPr>
        <w:tabs>
          <w:tab w:val="left" w:pos="720"/>
        </w:tabs>
        <w:ind w:left="1440" w:hanging="1440"/>
      </w:pPr>
      <w:r w:rsidRPr="00A0626C">
        <w:lastRenderedPageBreak/>
        <w:tab/>
      </w:r>
      <w:r w:rsidR="005D2185" w:rsidRPr="00A0626C">
        <w:t>Step 4:</w:t>
      </w:r>
      <w:r w:rsidR="009611F1" w:rsidRPr="00A0626C">
        <w:tab/>
      </w:r>
      <w:r w:rsidR="00E469F4" w:rsidRPr="00A0626C">
        <w:t xml:space="preserve">If </w:t>
      </w:r>
      <w:r w:rsidR="00CC611E">
        <w:t xml:space="preserve">z &lt; -1.960  or </w:t>
      </w:r>
      <w:r w:rsidR="00E469F4" w:rsidRPr="0091558D">
        <w:rPr>
          <w:i/>
        </w:rPr>
        <w:t>z</w:t>
      </w:r>
      <w:r w:rsidR="00E469F4" w:rsidRPr="00A0626C">
        <w:t xml:space="preserve"> &gt; 1.</w:t>
      </w:r>
      <w:r w:rsidR="00CC611E">
        <w:t>960</w:t>
      </w:r>
      <w:r w:rsidR="00E469F4" w:rsidRPr="00A0626C">
        <w:t>, reject H</w:t>
      </w:r>
      <w:r w:rsidR="00E469F4" w:rsidRPr="0091558D">
        <w:rPr>
          <w:vertAlign w:val="subscript"/>
        </w:rPr>
        <w:t>o</w:t>
      </w:r>
      <w:r w:rsidR="00E469F4" w:rsidRPr="00A0626C">
        <w:t>.</w:t>
      </w:r>
    </w:p>
    <w:p w14:paraId="0481BB88" w14:textId="00041100" w:rsidR="00713526" w:rsidRDefault="00713526" w:rsidP="0091558D">
      <w:pPr>
        <w:tabs>
          <w:tab w:val="left" w:pos="720"/>
        </w:tabs>
        <w:ind w:left="1440" w:hanging="1440"/>
      </w:pPr>
    </w:p>
    <w:p w14:paraId="1C009A82" w14:textId="77777777" w:rsidR="00713526" w:rsidRPr="00A0626C" w:rsidRDefault="00713526" w:rsidP="0091558D">
      <w:pPr>
        <w:tabs>
          <w:tab w:val="left" w:pos="720"/>
        </w:tabs>
        <w:ind w:left="1440" w:hanging="1440"/>
      </w:pPr>
    </w:p>
    <w:p w14:paraId="1127E772" w14:textId="57265684" w:rsidR="00713526" w:rsidRDefault="009611F1" w:rsidP="0091558D">
      <w:pPr>
        <w:tabs>
          <w:tab w:val="left" w:pos="720"/>
        </w:tabs>
        <w:ind w:left="1440" w:hanging="1440"/>
      </w:pPr>
      <w:r w:rsidRPr="00A0626C">
        <w:tab/>
        <w:t xml:space="preserve">Step </w:t>
      </w:r>
      <w:r w:rsidR="00933443" w:rsidRPr="00A0626C">
        <w:t>5</w:t>
      </w:r>
      <w:r w:rsidRPr="00A0626C">
        <w:t>:</w:t>
      </w:r>
      <w:r w:rsidR="00713526">
        <w:t xml:space="preserve">  </w:t>
      </w:r>
      <m:oMath>
        <m:r>
          <w:rPr>
            <w:rFonts w:ascii="Cambria Math" w:hAnsi="Cambria Math"/>
          </w:rPr>
          <m:t>z=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4.0-4.4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(1.2)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45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(1.1)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39</m:t>
                    </m:r>
                  </m:den>
                </m:f>
              </m:e>
            </m:rad>
          </m:den>
        </m:f>
        <m:r>
          <w:rPr>
            <w:rFonts w:ascii="Cambria Math" w:hAnsi="Cambria Math"/>
          </w:rPr>
          <m:t>=-1.59</m:t>
        </m:r>
      </m:oMath>
    </w:p>
    <w:p w14:paraId="43742232" w14:textId="66A21A8F" w:rsidR="006B6744" w:rsidRPr="00A0626C" w:rsidRDefault="006B6744" w:rsidP="0091558D">
      <w:pPr>
        <w:tabs>
          <w:tab w:val="left" w:pos="720"/>
        </w:tabs>
        <w:ind w:left="1440" w:hanging="1440"/>
      </w:pPr>
      <w:r>
        <w:tab/>
      </w:r>
      <w:r>
        <w:rPr>
          <w:szCs w:val="22"/>
        </w:rPr>
        <w:t xml:space="preserve">Using the </w:t>
      </w:r>
      <w:r w:rsidRPr="00E56043">
        <w:rPr>
          <w:i/>
          <w:iCs/>
          <w:szCs w:val="22"/>
        </w:rPr>
        <w:t>z</w:t>
      </w:r>
      <w:r>
        <w:rPr>
          <w:szCs w:val="22"/>
        </w:rPr>
        <w:t xml:space="preserve">-table, the </w:t>
      </w:r>
      <w:r w:rsidRPr="00F35B23">
        <w:rPr>
          <w:i/>
          <w:szCs w:val="22"/>
        </w:rPr>
        <w:t>p</w:t>
      </w:r>
      <w:r>
        <w:rPr>
          <w:szCs w:val="22"/>
        </w:rPr>
        <w:t>-value is</w:t>
      </w:r>
      <w:r w:rsidRPr="00F35B23">
        <w:rPr>
          <w:szCs w:val="22"/>
        </w:rPr>
        <w:t xml:space="preserve"> </w:t>
      </w:r>
      <w:r w:rsidR="00BE7791">
        <w:t>.11</w:t>
      </w:r>
      <w:r w:rsidR="0098509B">
        <w:t>42</w:t>
      </w:r>
      <w:r w:rsidR="00BE7791">
        <w:t>.</w:t>
      </w:r>
    </w:p>
    <w:p w14:paraId="5369FF69" w14:textId="385F27A1" w:rsidR="009611F1" w:rsidRPr="00A0626C" w:rsidRDefault="00FC61A1" w:rsidP="0091558D">
      <w:pPr>
        <w:tabs>
          <w:tab w:val="left" w:pos="720"/>
        </w:tabs>
        <w:ind w:left="1440" w:hanging="1440"/>
      </w:pPr>
      <w:r w:rsidRPr="00A0626C">
        <w:tab/>
      </w:r>
      <w:r w:rsidR="00BE7791">
        <w:t>Fail to r</w:t>
      </w:r>
      <w:r w:rsidR="00E469F4" w:rsidRPr="00A0626C">
        <w:t>eject the null.</w:t>
      </w:r>
    </w:p>
    <w:p w14:paraId="247832B1" w14:textId="75CC449B" w:rsidR="00E469F4" w:rsidRPr="00A0626C" w:rsidRDefault="00FC61A1" w:rsidP="0091558D">
      <w:pPr>
        <w:tabs>
          <w:tab w:val="left" w:pos="720"/>
        </w:tabs>
        <w:ind w:left="1440" w:hanging="1440"/>
      </w:pPr>
      <w:r w:rsidRPr="00A0626C">
        <w:tab/>
      </w:r>
      <w:r w:rsidR="009611F1" w:rsidRPr="00A0626C">
        <w:t>Step 6:</w:t>
      </w:r>
      <w:r w:rsidR="00F115BF" w:rsidRPr="00A0626C">
        <w:t xml:space="preserve"> </w:t>
      </w:r>
      <w:r w:rsidR="00BE7791">
        <w:t>The data do not indicate any evidence to suggest that Facebook times differ.</w:t>
      </w:r>
      <w:r w:rsidR="00CC611E">
        <w:t xml:space="preserve">  </w:t>
      </w:r>
      <w:r w:rsidR="003A7823" w:rsidRPr="006B6744">
        <w:rPr>
          <w:b/>
          <w:bCs/>
        </w:rPr>
        <w:t>(</w:t>
      </w:r>
      <w:r w:rsidR="005E4D17" w:rsidRPr="006B6744">
        <w:rPr>
          <w:b/>
          <w:bCs/>
        </w:rPr>
        <w:t>LO11-1</w:t>
      </w:r>
      <w:r w:rsidR="003A7823" w:rsidRPr="006B6744">
        <w:rPr>
          <w:b/>
          <w:bCs/>
        </w:rPr>
        <w:t>)</w:t>
      </w:r>
    </w:p>
    <w:p w14:paraId="323D7815" w14:textId="77777777" w:rsidR="00340FEE" w:rsidRPr="00A0626C" w:rsidRDefault="00340FEE" w:rsidP="0091558D">
      <w:pPr>
        <w:tabs>
          <w:tab w:val="left" w:pos="720"/>
        </w:tabs>
        <w:ind w:left="1440" w:hanging="1440"/>
      </w:pPr>
    </w:p>
    <w:p w14:paraId="7B3497EA" w14:textId="77777777" w:rsidR="00340FEE" w:rsidRPr="00A0626C" w:rsidRDefault="00340FEE" w:rsidP="0091558D">
      <w:pPr>
        <w:tabs>
          <w:tab w:val="left" w:pos="720"/>
        </w:tabs>
        <w:ind w:left="1440" w:hanging="1440"/>
      </w:pPr>
      <w:r w:rsidRPr="00A0626C">
        <w:t>6.</w:t>
      </w:r>
      <w:r w:rsidRPr="00A0626C">
        <w:tab/>
      </w:r>
      <w:r w:rsidR="003A28C9" w:rsidRPr="00A0626C">
        <w:t xml:space="preserve">Step 1: </w:t>
      </w:r>
      <w:r w:rsidRPr="00A0626C">
        <w:t>H</w:t>
      </w:r>
      <w:r w:rsidRPr="0091558D">
        <w:rPr>
          <w:vertAlign w:val="subscript"/>
        </w:rPr>
        <w:t>o</w:t>
      </w:r>
      <w:r w:rsidRPr="00A0626C">
        <w:t>:</w:t>
      </w:r>
      <w:r w:rsidR="00F115BF" w:rsidRPr="00A0626C">
        <w:t xml:space="preserve"> </w:t>
      </w:r>
      <w:r w:rsidRPr="00A0626C">
        <w:sym w:font="MT Symbol" w:char="F06D"/>
      </w:r>
      <w:r w:rsidR="005553FD" w:rsidRPr="0091558D">
        <w:rPr>
          <w:vertAlign w:val="subscript"/>
        </w:rPr>
        <w:t>Union</w:t>
      </w:r>
      <w:r w:rsidRPr="00A0626C">
        <w:t xml:space="preserve"> </w:t>
      </w:r>
      <w:r w:rsidRPr="00A0626C">
        <w:sym w:font="Symbol" w:char="F0A3"/>
      </w:r>
      <w:r w:rsidRPr="00A0626C">
        <w:t xml:space="preserve"> </w:t>
      </w:r>
      <w:r w:rsidRPr="00A0626C">
        <w:sym w:font="MT Symbol" w:char="F06D"/>
      </w:r>
      <w:r w:rsidR="005553FD" w:rsidRPr="0091558D">
        <w:rPr>
          <w:vertAlign w:val="subscript"/>
        </w:rPr>
        <w:t>Non-union</w:t>
      </w:r>
      <w:r w:rsidRPr="00A0626C">
        <w:tab/>
        <w:t>H</w:t>
      </w:r>
      <w:r w:rsidRPr="0091558D">
        <w:rPr>
          <w:vertAlign w:val="subscript"/>
        </w:rPr>
        <w:t>1</w:t>
      </w:r>
      <w:r w:rsidRPr="00A0626C">
        <w:t>:</w:t>
      </w:r>
      <w:r w:rsidR="00F115BF" w:rsidRPr="00A0626C">
        <w:t xml:space="preserve"> </w:t>
      </w:r>
      <w:r w:rsidRPr="00A0626C">
        <w:sym w:font="MT Symbol" w:char="F06D"/>
      </w:r>
      <w:r w:rsidR="005553FD" w:rsidRPr="0091558D">
        <w:rPr>
          <w:vertAlign w:val="subscript"/>
        </w:rPr>
        <w:t>Union</w:t>
      </w:r>
      <w:r w:rsidRPr="00A0626C">
        <w:t xml:space="preserve"> &gt; </w:t>
      </w:r>
      <w:r w:rsidRPr="00A0626C">
        <w:sym w:font="MT Symbol" w:char="F06D"/>
      </w:r>
      <w:r w:rsidR="005553FD" w:rsidRPr="0091558D">
        <w:rPr>
          <w:vertAlign w:val="subscript"/>
        </w:rPr>
        <w:t>Non-union</w:t>
      </w:r>
      <w:r w:rsidRPr="00A0626C">
        <w:tab/>
      </w:r>
    </w:p>
    <w:p w14:paraId="2BB4E77E" w14:textId="77777777" w:rsidR="003A28C9" w:rsidRPr="00A0626C" w:rsidRDefault="00FC61A1" w:rsidP="0091558D">
      <w:pPr>
        <w:tabs>
          <w:tab w:val="left" w:pos="720"/>
        </w:tabs>
        <w:ind w:left="1440" w:hanging="1440"/>
      </w:pPr>
      <w:r w:rsidRPr="00A0626C">
        <w:tab/>
      </w:r>
      <w:r w:rsidR="003A28C9" w:rsidRPr="00A0626C">
        <w:t>Step 2: The 0.02 significance level was chosen</w:t>
      </w:r>
    </w:p>
    <w:p w14:paraId="56218D6F" w14:textId="77777777" w:rsidR="00FC61A1" w:rsidRPr="00A0626C" w:rsidRDefault="00FC61A1" w:rsidP="0091558D">
      <w:pPr>
        <w:tabs>
          <w:tab w:val="left" w:pos="720"/>
        </w:tabs>
        <w:ind w:left="1440" w:hanging="1440"/>
      </w:pPr>
      <w:r w:rsidRPr="00A0626C">
        <w:tab/>
      </w:r>
      <w:r w:rsidR="003A28C9" w:rsidRPr="00A0626C">
        <w:t xml:space="preserve">Step 3: </w:t>
      </w:r>
      <w:r w:rsidRPr="00A0626C">
        <w:t xml:space="preserve">Use a </w:t>
      </w:r>
      <w:r w:rsidRPr="0091558D">
        <w:rPr>
          <w:i/>
        </w:rPr>
        <w:t>z</w:t>
      </w:r>
      <w:r w:rsidRPr="00A0626C">
        <w:t>-statistic as both population standard deviations are known.</w:t>
      </w:r>
    </w:p>
    <w:p w14:paraId="05167756" w14:textId="77777777" w:rsidR="006B6744" w:rsidRDefault="00FC61A1" w:rsidP="0091558D">
      <w:pPr>
        <w:tabs>
          <w:tab w:val="left" w:pos="720"/>
        </w:tabs>
        <w:ind w:left="1440" w:hanging="1440"/>
      </w:pPr>
      <w:r w:rsidRPr="00A0626C">
        <w:tab/>
        <w:t>Step 4:</w:t>
      </w:r>
      <w:r w:rsidRPr="00A0626C">
        <w:tab/>
      </w:r>
      <w:r w:rsidR="003A28C9" w:rsidRPr="00A0626C">
        <w:t>If</w:t>
      </w:r>
      <w:r w:rsidR="003A28C9" w:rsidRPr="0091558D">
        <w:rPr>
          <w:i/>
        </w:rPr>
        <w:t xml:space="preserve"> z</w:t>
      </w:r>
      <w:r w:rsidR="003A28C9" w:rsidRPr="00A0626C">
        <w:t xml:space="preserve"> &gt; 2.05</w:t>
      </w:r>
      <w:r w:rsidR="00A31ED8" w:rsidRPr="00A0626C">
        <w:t>4</w:t>
      </w:r>
      <w:r w:rsidR="003A28C9" w:rsidRPr="00A0626C">
        <w:t>, reject Ho.</w:t>
      </w:r>
      <w:r w:rsidR="006B6744" w:rsidRPr="006B6744">
        <w:t xml:space="preserve"> </w:t>
      </w:r>
    </w:p>
    <w:p w14:paraId="603BD229" w14:textId="1F0DBC4F" w:rsidR="003A28C9" w:rsidRPr="00A0626C" w:rsidRDefault="006B6744" w:rsidP="0091558D">
      <w:pPr>
        <w:tabs>
          <w:tab w:val="left" w:pos="720"/>
        </w:tabs>
        <w:ind w:left="1440" w:hanging="1440"/>
      </w:pPr>
      <w:r>
        <w:tab/>
      </w:r>
      <w:r w:rsidRPr="00A0626C">
        <w:t>Step 5:</w:t>
      </w:r>
    </w:p>
    <w:p w14:paraId="71FA4BE1" w14:textId="013C5BE5" w:rsidR="003A28C9" w:rsidRPr="00A0626C" w:rsidRDefault="00FC61A1" w:rsidP="0091558D">
      <w:pPr>
        <w:tabs>
          <w:tab w:val="left" w:pos="720"/>
        </w:tabs>
        <w:ind w:left="1440" w:hanging="1440"/>
      </w:pPr>
      <w:r w:rsidRPr="00A0626C">
        <w:tab/>
      </w:r>
      <w:r w:rsidR="002F4ABE" w:rsidRPr="00A0626C">
        <w:rPr>
          <w:noProof/>
        </w:rPr>
        <w:object w:dxaOrig="3040" w:dyaOrig="1040" w14:anchorId="23522C4E">
          <v:shape id="_x0000_i1029" type="#_x0000_t75" alt="" style="width:152.5pt;height:51.5pt;mso-width-percent:0;mso-height-percent:0;mso-width-percent:0;mso-height-percent:0" o:ole="">
            <v:imagedata r:id="rId15" o:title=""/>
          </v:shape>
          <o:OLEObject Type="Embed" ProgID="Equation.3" ShapeID="_x0000_i1029" DrawAspect="Content" ObjectID="_1670241019" r:id="rId16"/>
        </w:object>
      </w:r>
    </w:p>
    <w:p w14:paraId="2B241C5F" w14:textId="1E195AE7" w:rsidR="006B6744" w:rsidRDefault="00FC61A1" w:rsidP="0091558D">
      <w:pPr>
        <w:tabs>
          <w:tab w:val="left" w:pos="720"/>
        </w:tabs>
        <w:ind w:left="1440" w:hanging="1440"/>
      </w:pPr>
      <w:r w:rsidRPr="00A0626C">
        <w:tab/>
      </w:r>
      <w:r w:rsidR="006B6744">
        <w:rPr>
          <w:szCs w:val="22"/>
        </w:rPr>
        <w:t xml:space="preserve">Using the </w:t>
      </w:r>
      <w:r w:rsidR="006B6744" w:rsidRPr="00E56043">
        <w:rPr>
          <w:i/>
          <w:iCs/>
          <w:szCs w:val="22"/>
        </w:rPr>
        <w:t>z</w:t>
      </w:r>
      <w:r w:rsidR="006B6744">
        <w:rPr>
          <w:szCs w:val="22"/>
        </w:rPr>
        <w:t xml:space="preserve">-table, the </w:t>
      </w:r>
      <w:r w:rsidR="006B6744" w:rsidRPr="00F35B23">
        <w:rPr>
          <w:i/>
          <w:szCs w:val="22"/>
        </w:rPr>
        <w:t>p</w:t>
      </w:r>
      <w:r w:rsidR="006B6744">
        <w:rPr>
          <w:szCs w:val="22"/>
        </w:rPr>
        <w:t>-value is</w:t>
      </w:r>
      <w:r w:rsidR="006B6744" w:rsidRPr="00A0626C">
        <w:t xml:space="preserve"> 0.0183, found by 0.5000- 0.4817. </w:t>
      </w:r>
    </w:p>
    <w:p w14:paraId="2A3DE08A" w14:textId="23614307" w:rsidR="003A28C9" w:rsidRPr="00A0626C" w:rsidRDefault="006B6744" w:rsidP="0091558D">
      <w:pPr>
        <w:tabs>
          <w:tab w:val="left" w:pos="720"/>
        </w:tabs>
        <w:ind w:left="1440" w:hanging="1440"/>
      </w:pPr>
      <w:r>
        <w:tab/>
      </w:r>
      <w:r w:rsidR="00340FEE" w:rsidRPr="00A0626C">
        <w:t>Reject the null.</w:t>
      </w:r>
    </w:p>
    <w:p w14:paraId="22DBD3E5" w14:textId="540D1FF9" w:rsidR="00340FEE" w:rsidRPr="00A0626C" w:rsidRDefault="00FC61A1" w:rsidP="0091558D">
      <w:pPr>
        <w:tabs>
          <w:tab w:val="left" w:pos="720"/>
        </w:tabs>
        <w:ind w:left="1440" w:hanging="1440"/>
      </w:pPr>
      <w:r w:rsidRPr="00A0626C">
        <w:tab/>
      </w:r>
      <w:r w:rsidR="003A28C9" w:rsidRPr="00A0626C">
        <w:t>Step 6:</w:t>
      </w:r>
      <w:r w:rsidR="00F115BF" w:rsidRPr="00A0626C">
        <w:t xml:space="preserve"> </w:t>
      </w:r>
      <w:r w:rsidR="00340FEE" w:rsidRPr="00A0626C">
        <w:t>It is reasonable to conclude union nurses earn more.</w:t>
      </w:r>
      <w:r w:rsidR="00F115BF" w:rsidRPr="00A0626C">
        <w:t xml:space="preserve"> </w:t>
      </w:r>
      <w:r w:rsidR="003A7823" w:rsidRPr="00616EA7">
        <w:rPr>
          <w:b/>
          <w:bCs/>
        </w:rPr>
        <w:t>(</w:t>
      </w:r>
      <w:r w:rsidR="005E4D17" w:rsidRPr="00616EA7">
        <w:rPr>
          <w:b/>
          <w:bCs/>
        </w:rPr>
        <w:t>LO11-1</w:t>
      </w:r>
      <w:r w:rsidR="003A7823" w:rsidRPr="00616EA7">
        <w:rPr>
          <w:b/>
          <w:bCs/>
        </w:rPr>
        <w:t>)</w:t>
      </w:r>
    </w:p>
    <w:p w14:paraId="665CAFC9" w14:textId="77777777" w:rsidR="00340FEE" w:rsidRPr="00A0626C" w:rsidRDefault="00340FEE" w:rsidP="0091558D">
      <w:pPr>
        <w:tabs>
          <w:tab w:val="left" w:pos="720"/>
        </w:tabs>
        <w:ind w:left="1440" w:hanging="1440"/>
      </w:pPr>
    </w:p>
    <w:p w14:paraId="0CD0A9AF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>7.</w:t>
      </w:r>
      <w:r w:rsidRPr="00A0626C">
        <w:tab/>
        <w:t>a.</w:t>
      </w:r>
      <w:r w:rsidRPr="00A0626C">
        <w:tab/>
        <w:t>Reject H</w:t>
      </w:r>
      <w:r w:rsidRPr="0091558D">
        <w:rPr>
          <w:vertAlign w:val="subscript"/>
        </w:rPr>
        <w:t>o</w:t>
      </w:r>
      <w:r w:rsidRPr="00A0626C">
        <w:t xml:space="preserve"> if </w:t>
      </w:r>
      <w:r w:rsidRPr="0091558D">
        <w:rPr>
          <w:i/>
        </w:rPr>
        <w:t>t</w:t>
      </w:r>
      <w:r w:rsidRPr="00A0626C">
        <w:t xml:space="preserve"> &gt; 2.120 or </w:t>
      </w:r>
      <w:r w:rsidRPr="0091558D">
        <w:rPr>
          <w:i/>
        </w:rPr>
        <w:t>t</w:t>
      </w:r>
      <w:r w:rsidRPr="00A0626C">
        <w:t xml:space="preserve"> &lt; </w:t>
      </w:r>
      <w:r w:rsidRPr="00A0626C">
        <w:sym w:font="Symbol" w:char="F02D"/>
      </w:r>
      <w:r w:rsidRPr="00A0626C">
        <w:t>2.120</w:t>
      </w:r>
      <w:r w:rsidRPr="00A0626C">
        <w:tab/>
        <w:t>df = 10 + 8 – 2 = 16</w:t>
      </w:r>
    </w:p>
    <w:p w14:paraId="3C0A551F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b.</w:t>
      </w:r>
      <w:r w:rsidRPr="00A0626C">
        <w:tab/>
      </w:r>
      <w:r w:rsidR="002F4ABE" w:rsidRPr="00A0626C">
        <w:rPr>
          <w:noProof/>
        </w:rPr>
        <w:object w:dxaOrig="3480" w:dyaOrig="600" w14:anchorId="11783043">
          <v:shape id="_x0000_i1030" type="#_x0000_t75" alt="" style="width:174pt;height:29.5pt;mso-width-percent:0;mso-height-percent:0;mso-width-percent:0;mso-height-percent:0" o:ole="">
            <v:imagedata r:id="rId17" o:title=""/>
          </v:shape>
          <o:OLEObject Type="Embed" ProgID="Equation.DSMT4" ShapeID="_x0000_i1030" DrawAspect="Content" ObjectID="_1670241020" r:id="rId18"/>
        </w:object>
      </w:r>
    </w:p>
    <w:p w14:paraId="73706917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c.</w:t>
      </w:r>
      <w:r w:rsidRPr="00A0626C">
        <w:tab/>
      </w:r>
      <w:r w:rsidR="002F4ABE" w:rsidRPr="00A0626C">
        <w:rPr>
          <w:noProof/>
        </w:rPr>
        <w:object w:dxaOrig="2880" w:dyaOrig="980" w14:anchorId="4EE1B3CB">
          <v:shape id="_x0000_i1031" type="#_x0000_t75" alt="" style="width:2in;height:48.5pt;mso-width-percent:0;mso-height-percent:0;mso-width-percent:0;mso-height-percent:0" o:ole="">
            <v:imagedata r:id="rId19" o:title=""/>
          </v:shape>
          <o:OLEObject Type="Embed" ProgID="Equation.DSMT4" ShapeID="_x0000_i1031" DrawAspect="Content" ObjectID="_1670241021" r:id="rId20"/>
        </w:object>
      </w:r>
    </w:p>
    <w:p w14:paraId="3A7C8799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d.</w:t>
      </w:r>
      <w:r w:rsidRPr="00A0626C">
        <w:tab/>
        <w:t>Do not reject H</w:t>
      </w:r>
      <w:r w:rsidRPr="0091558D">
        <w:rPr>
          <w:vertAlign w:val="subscript"/>
        </w:rPr>
        <w:t>o</w:t>
      </w:r>
      <w:r w:rsidRPr="00A0626C">
        <w:t>.</w:t>
      </w:r>
    </w:p>
    <w:p w14:paraId="566AD651" w14:textId="51B6BF3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e.</w:t>
      </w:r>
      <w:r w:rsidRPr="00A0626C">
        <w:tab/>
      </w:r>
      <w:r w:rsidR="00616EA7">
        <w:rPr>
          <w:szCs w:val="22"/>
        </w:rPr>
        <w:t>Using a</w:t>
      </w:r>
      <w:r w:rsidR="00616EA7" w:rsidRPr="00374F9D">
        <w:rPr>
          <w:i/>
          <w:iCs/>
          <w:szCs w:val="22"/>
        </w:rPr>
        <w:t xml:space="preserve"> p</w:t>
      </w:r>
      <w:r w:rsidR="00616EA7">
        <w:rPr>
          <w:szCs w:val="22"/>
        </w:rPr>
        <w:t>-value calculator or statistical software</w:t>
      </w:r>
      <w:r w:rsidR="00616EA7">
        <w:t xml:space="preserve">, </w:t>
      </w:r>
      <w:r w:rsidR="00616EA7" w:rsidRPr="00A0626C">
        <w:t xml:space="preserve">the p-value is </w:t>
      </w:r>
      <w:r w:rsidR="00616EA7">
        <w:t>.</w:t>
      </w:r>
      <w:r w:rsidR="0098509B">
        <w:t>1759</w:t>
      </w:r>
      <w:r w:rsidR="00616EA7" w:rsidRPr="00A0626C">
        <w:t>.</w:t>
      </w:r>
      <w:r w:rsidR="00616EA7">
        <w:t xml:space="preserve"> </w:t>
      </w:r>
      <w:r w:rsidR="00AE20B7" w:rsidRPr="00A0626C">
        <w:t xml:space="preserve">From the </w:t>
      </w:r>
      <w:r w:rsidR="00AE20B7" w:rsidRPr="0091558D">
        <w:rPr>
          <w:i/>
        </w:rPr>
        <w:t>t</w:t>
      </w:r>
      <w:r w:rsidR="00AE20B7" w:rsidRPr="00A0626C">
        <w:t xml:space="preserve">-table we estimate the </w:t>
      </w:r>
      <w:r w:rsidRPr="0091558D">
        <w:rPr>
          <w:i/>
        </w:rPr>
        <w:t>p</w:t>
      </w:r>
      <w:r w:rsidRPr="00A0626C">
        <w:t>-value is greater than 0.</w:t>
      </w:r>
      <w:r w:rsidR="0098509B">
        <w:t>10</w:t>
      </w:r>
      <w:r w:rsidR="00616EA7">
        <w:t xml:space="preserve"> </w:t>
      </w:r>
      <w:r w:rsidRPr="00A0626C">
        <w:t>and less than 0.</w:t>
      </w:r>
      <w:r w:rsidR="0098509B">
        <w:t>2</w:t>
      </w:r>
      <w:r w:rsidRPr="00A0626C">
        <w:t>0</w:t>
      </w:r>
      <w:r w:rsidR="00616EA7">
        <w:t xml:space="preserve">. </w:t>
      </w:r>
      <w:r w:rsidR="00AE20B7" w:rsidRPr="00A0626C">
        <w:t xml:space="preserve"> </w:t>
      </w:r>
      <w:r w:rsidRPr="00616EA7">
        <w:rPr>
          <w:b/>
          <w:bCs/>
        </w:rPr>
        <w:t>(</w:t>
      </w:r>
      <w:r w:rsidR="005E4D17" w:rsidRPr="00616EA7">
        <w:rPr>
          <w:b/>
          <w:bCs/>
        </w:rPr>
        <w:t>LO11-2</w:t>
      </w:r>
      <w:r w:rsidRPr="00616EA7">
        <w:rPr>
          <w:b/>
          <w:bCs/>
        </w:rPr>
        <w:t>)</w:t>
      </w:r>
    </w:p>
    <w:p w14:paraId="5BACC42E" w14:textId="77777777" w:rsidR="00165CB0" w:rsidRPr="00A0626C" w:rsidRDefault="00165CB0" w:rsidP="0091558D">
      <w:pPr>
        <w:tabs>
          <w:tab w:val="left" w:pos="720"/>
        </w:tabs>
        <w:ind w:left="1440" w:hanging="1440"/>
      </w:pPr>
    </w:p>
    <w:p w14:paraId="0DEF01FD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>8.</w:t>
      </w:r>
      <w:r w:rsidRPr="00A0626C">
        <w:tab/>
        <w:t>a.</w:t>
      </w:r>
      <w:r w:rsidRPr="00A0626C">
        <w:tab/>
        <w:t>Reject H</w:t>
      </w:r>
      <w:r w:rsidRPr="0091558D">
        <w:rPr>
          <w:vertAlign w:val="subscript"/>
        </w:rPr>
        <w:t>o</w:t>
      </w:r>
      <w:r w:rsidRPr="00A0626C">
        <w:t xml:space="preserve"> if </w:t>
      </w:r>
      <w:r w:rsidRPr="0091558D">
        <w:rPr>
          <w:i/>
        </w:rPr>
        <w:t xml:space="preserve">t </w:t>
      </w:r>
      <w:r w:rsidRPr="00A0626C">
        <w:t xml:space="preserve">&gt; 1.697 or </w:t>
      </w:r>
      <w:r w:rsidRPr="0091558D">
        <w:rPr>
          <w:i/>
        </w:rPr>
        <w:t>t</w:t>
      </w:r>
      <w:r w:rsidRPr="00A0626C">
        <w:t xml:space="preserve"> &lt; </w:t>
      </w:r>
      <w:r w:rsidRPr="00A0626C">
        <w:sym w:font="Symbol" w:char="F02D"/>
      </w:r>
      <w:r w:rsidRPr="00A0626C">
        <w:t>1.697</w:t>
      </w:r>
      <w:r w:rsidRPr="00A0626C">
        <w:tab/>
        <w:t>df = 17 + 15 – 2 = 30</w:t>
      </w:r>
    </w:p>
    <w:p w14:paraId="252C0241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b.</w:t>
      </w:r>
      <w:r w:rsidRPr="00A0626C">
        <w:tab/>
      </w:r>
      <w:r w:rsidR="002F4ABE" w:rsidRPr="00A0626C">
        <w:rPr>
          <w:noProof/>
        </w:rPr>
        <w:object w:dxaOrig="3640" w:dyaOrig="600" w14:anchorId="5235973B">
          <v:shape id="_x0000_i1032" type="#_x0000_t75" alt="" style="width:182pt;height:29.5pt;mso-width-percent:0;mso-height-percent:0;mso-width-percent:0;mso-height-percent:0" o:ole="">
            <v:imagedata r:id="rId21" o:title=""/>
          </v:shape>
          <o:OLEObject Type="Embed" ProgID="Equation.DSMT4" ShapeID="_x0000_i1032" DrawAspect="Content" ObjectID="_1670241022" r:id="rId22"/>
        </w:object>
      </w:r>
    </w:p>
    <w:p w14:paraId="245F4C0F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c.</w:t>
      </w:r>
      <w:r w:rsidRPr="00A0626C">
        <w:tab/>
      </w:r>
      <w:r w:rsidR="002F4ABE" w:rsidRPr="00A0626C">
        <w:rPr>
          <w:noProof/>
        </w:rPr>
        <w:object w:dxaOrig="2600" w:dyaOrig="980" w14:anchorId="4F7F9D22">
          <v:shape id="_x0000_i1033" type="#_x0000_t75" alt="" style="width:130pt;height:48.5pt;mso-width-percent:0;mso-height-percent:0;mso-width-percent:0;mso-height-percent:0" o:ole="">
            <v:imagedata r:id="rId23" o:title=""/>
          </v:shape>
          <o:OLEObject Type="Embed" ProgID="Equation.DSMT4" ShapeID="_x0000_i1033" DrawAspect="Content" ObjectID="_1670241023" r:id="rId24"/>
        </w:object>
      </w:r>
    </w:p>
    <w:p w14:paraId="76F5AA1F" w14:textId="77777777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d.</w:t>
      </w:r>
      <w:r w:rsidRPr="00A0626C">
        <w:tab/>
        <w:t>Do not reject H</w:t>
      </w:r>
      <w:r w:rsidRPr="0091558D">
        <w:rPr>
          <w:vertAlign w:val="subscript"/>
        </w:rPr>
        <w:t>o</w:t>
      </w:r>
      <w:r w:rsidRPr="00A0626C">
        <w:t>.</w:t>
      </w:r>
    </w:p>
    <w:p w14:paraId="498C5CD3" w14:textId="6B0622F6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ab/>
        <w:t>e.</w:t>
      </w:r>
      <w:r w:rsidRPr="00A0626C">
        <w:tab/>
      </w:r>
      <w:r w:rsidR="00616EA7">
        <w:rPr>
          <w:szCs w:val="22"/>
        </w:rPr>
        <w:t>Using a</w:t>
      </w:r>
      <w:r w:rsidR="00616EA7" w:rsidRPr="00374F9D">
        <w:rPr>
          <w:i/>
          <w:iCs/>
          <w:szCs w:val="22"/>
        </w:rPr>
        <w:t xml:space="preserve"> p</w:t>
      </w:r>
      <w:r w:rsidR="00616EA7">
        <w:rPr>
          <w:szCs w:val="22"/>
        </w:rPr>
        <w:t>-value calculator or statistical software</w:t>
      </w:r>
      <w:r w:rsidR="00BD0CFF">
        <w:t>,</w:t>
      </w:r>
      <w:r w:rsidR="00616EA7">
        <w:t xml:space="preserve"> </w:t>
      </w:r>
      <w:r w:rsidR="00616EA7" w:rsidRPr="00A0626C">
        <w:t>the p-value is 0.</w:t>
      </w:r>
      <w:r w:rsidR="009C0B24">
        <w:t>1092</w:t>
      </w:r>
      <w:r w:rsidR="00616EA7" w:rsidRPr="00A0626C">
        <w:t>.</w:t>
      </w:r>
      <w:r w:rsidR="00616EA7">
        <w:t xml:space="preserve"> </w:t>
      </w:r>
      <w:r w:rsidR="00CD2585" w:rsidRPr="00A0626C">
        <w:t xml:space="preserve">From the </w:t>
      </w:r>
      <w:r w:rsidR="00CD2585" w:rsidRPr="0091558D">
        <w:rPr>
          <w:i/>
        </w:rPr>
        <w:t>t-</w:t>
      </w:r>
      <w:r w:rsidR="00CD2585" w:rsidRPr="00A0626C">
        <w:t xml:space="preserve">table we estimate the </w:t>
      </w:r>
      <w:r w:rsidRPr="0091558D">
        <w:rPr>
          <w:i/>
        </w:rPr>
        <w:t>p</w:t>
      </w:r>
      <w:r w:rsidRPr="00A0626C">
        <w:t>-value is greater than 0.</w:t>
      </w:r>
      <w:r w:rsidR="009C0B24">
        <w:t>10</w:t>
      </w:r>
      <w:r w:rsidR="00616EA7">
        <w:t xml:space="preserve"> </w:t>
      </w:r>
      <w:r w:rsidRPr="00A0626C">
        <w:t>and less than 0.</w:t>
      </w:r>
      <w:r w:rsidR="009C0B24">
        <w:t>2</w:t>
      </w:r>
      <w:r w:rsidRPr="00A0626C">
        <w:t>0</w:t>
      </w:r>
      <w:r w:rsidR="00616EA7">
        <w:t>.</w:t>
      </w:r>
      <w:r w:rsidR="00CD2585" w:rsidRPr="00A0626C">
        <w:t xml:space="preserve"> </w:t>
      </w:r>
      <w:r w:rsidRPr="00616EA7">
        <w:rPr>
          <w:b/>
          <w:bCs/>
        </w:rPr>
        <w:t>(</w:t>
      </w:r>
      <w:r w:rsidR="005E4D17" w:rsidRPr="00616EA7">
        <w:rPr>
          <w:b/>
          <w:bCs/>
        </w:rPr>
        <w:t>LO11-2</w:t>
      </w:r>
      <w:r w:rsidRPr="00616EA7">
        <w:rPr>
          <w:b/>
          <w:bCs/>
        </w:rPr>
        <w:t>)</w:t>
      </w:r>
    </w:p>
    <w:p w14:paraId="28D1E458" w14:textId="77777777" w:rsidR="00340FEE" w:rsidRPr="00A0626C" w:rsidRDefault="00340FEE" w:rsidP="0091558D">
      <w:pPr>
        <w:tabs>
          <w:tab w:val="left" w:pos="720"/>
        </w:tabs>
        <w:ind w:left="1440" w:hanging="1440"/>
      </w:pPr>
    </w:p>
    <w:p w14:paraId="1731C7B5" w14:textId="095939E4" w:rsidR="00165CB0" w:rsidRPr="00A0626C" w:rsidRDefault="00165CB0" w:rsidP="0091558D">
      <w:pPr>
        <w:tabs>
          <w:tab w:val="left" w:pos="720"/>
        </w:tabs>
        <w:ind w:left="1440" w:hanging="1440"/>
      </w:pPr>
      <w:r w:rsidRPr="00A0626C">
        <w:t>9.</w:t>
      </w:r>
      <w:r w:rsidRPr="00A0626C">
        <w:tab/>
      </w:r>
      <w:r w:rsidR="00852B74" w:rsidRPr="00A0626C">
        <w:t xml:space="preserve">Step 1: </w:t>
      </w:r>
      <w:r w:rsidRPr="00A0626C">
        <w:t>H</w:t>
      </w:r>
      <w:r w:rsidRPr="0091558D">
        <w:rPr>
          <w:vertAlign w:val="subscript"/>
        </w:rPr>
        <w:t>o</w:t>
      </w:r>
      <w:r w:rsidRPr="00A0626C">
        <w:t>:</w:t>
      </w:r>
      <w:r w:rsidR="00F115BF" w:rsidRPr="00A0626C">
        <w:t xml:space="preserve"> </w:t>
      </w:r>
      <w:r w:rsidRPr="00A0626C">
        <w:sym w:font="Symbol" w:char="F06D"/>
      </w:r>
      <w:r w:rsidR="00EF26AB" w:rsidRPr="0091558D">
        <w:rPr>
          <w:vertAlign w:val="subscript"/>
        </w:rPr>
        <w:t>Pitchers</w:t>
      </w:r>
      <w:r w:rsidRPr="00A0626C">
        <w:t xml:space="preserve"> = </w:t>
      </w:r>
      <w:r w:rsidRPr="00A0626C">
        <w:sym w:font="Symbol" w:char="F06D"/>
      </w:r>
      <w:r w:rsidR="00EF26AB" w:rsidRPr="0091558D">
        <w:rPr>
          <w:vertAlign w:val="subscript"/>
        </w:rPr>
        <w:t>Position Players</w:t>
      </w:r>
      <w:r w:rsidRPr="00A0626C">
        <w:tab/>
        <w:t>H</w:t>
      </w:r>
      <w:r w:rsidRPr="0091558D">
        <w:rPr>
          <w:vertAlign w:val="subscript"/>
        </w:rPr>
        <w:t>1</w:t>
      </w:r>
      <w:r w:rsidRPr="00A0626C">
        <w:t>:</w:t>
      </w:r>
      <w:r w:rsidR="00F115BF" w:rsidRPr="00A0626C">
        <w:t xml:space="preserve"> </w:t>
      </w:r>
      <w:r w:rsidRPr="00A0626C">
        <w:sym w:font="Symbol" w:char="F06D"/>
      </w:r>
      <w:r w:rsidR="00EC5942" w:rsidRPr="0091558D">
        <w:rPr>
          <w:vertAlign w:val="subscript"/>
        </w:rPr>
        <w:t>Pitchers</w:t>
      </w:r>
      <w:r w:rsidR="00EC5942" w:rsidRPr="00A0626C">
        <w:t xml:space="preserve"> ≠</w:t>
      </w:r>
      <w:r w:rsidRPr="00A0626C">
        <w:t xml:space="preserve"> </w:t>
      </w:r>
      <w:r w:rsidRPr="00A0626C">
        <w:sym w:font="Symbol" w:char="F06D"/>
      </w:r>
      <w:r w:rsidR="00EF26AB" w:rsidRPr="0091558D">
        <w:rPr>
          <w:vertAlign w:val="subscript"/>
        </w:rPr>
        <w:t>Position Players</w:t>
      </w:r>
      <w:r w:rsidRPr="00A0626C">
        <w:tab/>
      </w:r>
    </w:p>
    <w:p w14:paraId="6BC72605" w14:textId="77777777" w:rsidR="00852B74" w:rsidRPr="00A0626C" w:rsidRDefault="00852B74" w:rsidP="0091558D">
      <w:pPr>
        <w:tabs>
          <w:tab w:val="left" w:pos="720"/>
        </w:tabs>
        <w:ind w:left="1440" w:hanging="1440"/>
      </w:pPr>
      <w:r w:rsidRPr="00A0626C">
        <w:tab/>
        <w:t xml:space="preserve">Step 2: </w:t>
      </w:r>
      <w:r w:rsidR="00CB59F7" w:rsidRPr="00A0626C">
        <w:t>The 0.01 significance level was chosen</w:t>
      </w:r>
    </w:p>
    <w:p w14:paraId="520A81A8" w14:textId="04B0B529" w:rsidR="00BE5503" w:rsidRPr="00A0626C" w:rsidRDefault="00CB59F7" w:rsidP="0091558D">
      <w:pPr>
        <w:tabs>
          <w:tab w:val="left" w:pos="720"/>
        </w:tabs>
        <w:ind w:left="1440" w:hanging="1440"/>
      </w:pPr>
      <w:r w:rsidRPr="00A0626C">
        <w:tab/>
        <w:t xml:space="preserve">Step 3: </w:t>
      </w:r>
      <w:r w:rsidR="0050718E" w:rsidRPr="00A0626C">
        <w:t xml:space="preserve">Use a </w:t>
      </w:r>
      <w:r w:rsidR="0050718E" w:rsidRPr="0091558D">
        <w:rPr>
          <w:i/>
        </w:rPr>
        <w:t>t</w:t>
      </w:r>
      <w:r w:rsidR="0050718E" w:rsidRPr="00A0626C">
        <w:t xml:space="preserve">-statistic assuming a pooled variance with </w:t>
      </w:r>
      <w:r w:rsidR="005A6B5C">
        <w:t xml:space="preserve">equal and unknown </w:t>
      </w:r>
      <w:r w:rsidR="0050718E" w:rsidRPr="00A0626C">
        <w:t>standard deviation</w:t>
      </w:r>
      <w:r w:rsidR="005A6B5C">
        <w:t>s.</w:t>
      </w:r>
    </w:p>
    <w:p w14:paraId="5C406969" w14:textId="77777777" w:rsidR="003A5FDC" w:rsidRDefault="002060B5" w:rsidP="0091558D">
      <w:pPr>
        <w:tabs>
          <w:tab w:val="left" w:pos="720"/>
        </w:tabs>
        <w:ind w:left="1440" w:hanging="1440"/>
      </w:pPr>
      <w:r w:rsidRPr="00A0626C">
        <w:tab/>
      </w:r>
    </w:p>
    <w:p w14:paraId="07D26FD1" w14:textId="77777777" w:rsidR="003A5FDC" w:rsidRDefault="003A5FDC" w:rsidP="0091558D">
      <w:pPr>
        <w:tabs>
          <w:tab w:val="left" w:pos="720"/>
        </w:tabs>
        <w:ind w:left="1440" w:hanging="1440"/>
      </w:pPr>
    </w:p>
    <w:p w14:paraId="781CDCF9" w14:textId="1893441A" w:rsidR="00165CB0" w:rsidRPr="00A0626C" w:rsidRDefault="003A5FDC" w:rsidP="0091558D">
      <w:pPr>
        <w:tabs>
          <w:tab w:val="left" w:pos="720"/>
        </w:tabs>
        <w:ind w:left="1440" w:hanging="1440"/>
      </w:pPr>
      <w:r>
        <w:tab/>
      </w:r>
      <w:r w:rsidR="00BE5503" w:rsidRPr="00A0626C">
        <w:t>Step 4:</w:t>
      </w:r>
      <w:r w:rsidR="00BE5503" w:rsidRPr="00A0626C">
        <w:tab/>
      </w:r>
      <w:r w:rsidR="00CB59F7" w:rsidRPr="00A0626C">
        <w:t xml:space="preserve">df = </w:t>
      </w:r>
      <w:r w:rsidR="00CE631F">
        <w:t>15</w:t>
      </w:r>
      <w:r w:rsidR="00CB59F7" w:rsidRPr="00A0626C">
        <w:t xml:space="preserve"> + 1</w:t>
      </w:r>
      <w:r w:rsidR="00CE631F">
        <w:t>4</w:t>
      </w:r>
      <w:r w:rsidR="00CB59F7" w:rsidRPr="00A0626C">
        <w:t xml:space="preserve"> – 2 = </w:t>
      </w:r>
      <w:r w:rsidR="00CE631F">
        <w:t>27</w:t>
      </w:r>
      <w:r w:rsidR="00CB59F7" w:rsidRPr="00A0626C">
        <w:tab/>
      </w:r>
      <w:r w:rsidR="00165CB0" w:rsidRPr="00A0626C">
        <w:t>Reject H</w:t>
      </w:r>
      <w:r w:rsidR="00165CB0" w:rsidRPr="0091558D">
        <w:rPr>
          <w:vertAlign w:val="subscript"/>
        </w:rPr>
        <w:t xml:space="preserve">o </w:t>
      </w:r>
      <w:r w:rsidR="00165CB0" w:rsidRPr="00A0626C">
        <w:t xml:space="preserve">if </w:t>
      </w:r>
      <w:r w:rsidR="00165CB0" w:rsidRPr="0091558D">
        <w:rPr>
          <w:i/>
        </w:rPr>
        <w:t>t</w:t>
      </w:r>
      <w:r w:rsidR="00165CB0" w:rsidRPr="00A0626C">
        <w:t xml:space="preserve"> is not between –2.</w:t>
      </w:r>
      <w:r w:rsidR="00796A78">
        <w:t>7</w:t>
      </w:r>
      <w:r w:rsidR="00CE631F">
        <w:t>71</w:t>
      </w:r>
      <w:r w:rsidR="00165CB0" w:rsidRPr="00A0626C">
        <w:t xml:space="preserve"> and 2.</w:t>
      </w:r>
      <w:r w:rsidR="00796A78">
        <w:t>7</w:t>
      </w:r>
      <w:r w:rsidR="00CE631F">
        <w:t>70</w:t>
      </w:r>
    </w:p>
    <w:p w14:paraId="3E23F44C" w14:textId="77777777" w:rsidR="00796A78" w:rsidRDefault="00CB59F7" w:rsidP="0091558D">
      <w:pPr>
        <w:tabs>
          <w:tab w:val="left" w:pos="720"/>
        </w:tabs>
        <w:ind w:left="1440" w:hanging="1440"/>
      </w:pPr>
      <w:r w:rsidRPr="00A0626C">
        <w:tab/>
      </w:r>
    </w:p>
    <w:p w14:paraId="6CEE6F3B" w14:textId="77777777" w:rsidR="00796A78" w:rsidRDefault="00796A78" w:rsidP="0091558D">
      <w:pPr>
        <w:tabs>
          <w:tab w:val="left" w:pos="720"/>
        </w:tabs>
        <w:ind w:left="1440" w:hanging="1440"/>
      </w:pPr>
    </w:p>
    <w:p w14:paraId="0FEFE359" w14:textId="77777777" w:rsidR="00796A78" w:rsidRDefault="00796A78" w:rsidP="0091558D">
      <w:pPr>
        <w:tabs>
          <w:tab w:val="left" w:pos="720"/>
        </w:tabs>
        <w:ind w:left="1440" w:hanging="1440"/>
      </w:pPr>
    </w:p>
    <w:p w14:paraId="4C1274EE" w14:textId="2E46AFAB" w:rsidR="00796A78" w:rsidRDefault="00F76F9F" w:rsidP="0091558D">
      <w:pPr>
        <w:tabs>
          <w:tab w:val="left" w:pos="720"/>
        </w:tabs>
        <w:ind w:left="1440" w:hanging="1440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15-1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10.089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+(14-1)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(6.727)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15+14-2</m:t>
              </m:r>
            </m:den>
          </m:f>
          <m:r>
            <w:rPr>
              <w:rFonts w:ascii="Cambria Math" w:hAnsi="Cambria Math"/>
            </w:rPr>
            <m:t>=74.570</m:t>
          </m:r>
        </m:oMath>
      </m:oMathPara>
    </w:p>
    <w:p w14:paraId="179C3627" w14:textId="77777777" w:rsidR="00796A78" w:rsidRDefault="00796A78" w:rsidP="0091558D">
      <w:pPr>
        <w:tabs>
          <w:tab w:val="left" w:pos="720"/>
        </w:tabs>
        <w:ind w:left="1440" w:hanging="1440"/>
      </w:pPr>
    </w:p>
    <w:p w14:paraId="594D6D82" w14:textId="77777777" w:rsidR="00796A78" w:rsidRDefault="00796A78" w:rsidP="0091558D">
      <w:pPr>
        <w:tabs>
          <w:tab w:val="left" w:pos="720"/>
        </w:tabs>
        <w:ind w:left="1440" w:hanging="1440"/>
      </w:pPr>
    </w:p>
    <w:p w14:paraId="5F0B78B0" w14:textId="4DD9E936" w:rsidR="00796A78" w:rsidRDefault="005A6B5C" w:rsidP="0091558D">
      <w:pPr>
        <w:tabs>
          <w:tab w:val="left" w:pos="720"/>
        </w:tabs>
        <w:ind w:left="1440" w:hanging="1440"/>
      </w:pPr>
      <m:oMathPara>
        <m:oMath>
          <m:r>
            <w:rPr>
              <w:rFonts w:ascii="Cambria Math" w:hAnsi="Cambria Math"/>
            </w:rPr>
            <m:t xml:space="preserve">t=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7.859-6.175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74.570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15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14</m:t>
                          </m:r>
                        </m:den>
                      </m:f>
                    </m:e>
                  </m:d>
                </m:e>
              </m:rad>
            </m:den>
          </m:f>
          <m:r>
            <w:rPr>
              <w:rFonts w:ascii="Cambria Math" w:hAnsi="Cambria Math"/>
            </w:rPr>
            <m:t>=.5250</m:t>
          </m:r>
        </m:oMath>
      </m:oMathPara>
    </w:p>
    <w:p w14:paraId="35E10FDA" w14:textId="2CD42FA4" w:rsidR="004652FE" w:rsidRDefault="004652FE" w:rsidP="0091558D">
      <w:pPr>
        <w:tabs>
          <w:tab w:val="left" w:pos="720"/>
        </w:tabs>
        <w:ind w:left="1440" w:hanging="1440"/>
      </w:pPr>
    </w:p>
    <w:p w14:paraId="5EFB7288" w14:textId="3162BB16" w:rsidR="004652FE" w:rsidRDefault="00EC5942" w:rsidP="0091558D">
      <w:pPr>
        <w:tabs>
          <w:tab w:val="left" w:pos="720"/>
        </w:tabs>
        <w:ind w:left="1440" w:hanging="1440"/>
      </w:pPr>
      <w:r>
        <w:tab/>
      </w:r>
      <w:r>
        <w:rPr>
          <w:szCs w:val="22"/>
        </w:rPr>
        <w:t>Using a</w:t>
      </w:r>
      <w:r w:rsidRPr="00374F9D">
        <w:rPr>
          <w:i/>
          <w:iCs/>
          <w:szCs w:val="22"/>
        </w:rPr>
        <w:t xml:space="preserve"> p</w:t>
      </w:r>
      <w:r>
        <w:rPr>
          <w:szCs w:val="22"/>
        </w:rPr>
        <w:t>-value calculator or statistical software</w:t>
      </w:r>
      <w:r w:rsidR="00BD0CFF">
        <w:t>,</w:t>
      </w:r>
      <w:r>
        <w:t xml:space="preserve"> </w:t>
      </w:r>
      <w:r w:rsidRPr="00A0626C">
        <w:t>the p-value is 0</w:t>
      </w:r>
      <w:r w:rsidR="009A4A42">
        <w:t>.6039</w:t>
      </w:r>
      <w:r w:rsidRPr="00A0626C">
        <w:t>.</w:t>
      </w:r>
    </w:p>
    <w:p w14:paraId="4B63E28D" w14:textId="77777777" w:rsidR="009C0B24" w:rsidRDefault="004652FE" w:rsidP="0091558D">
      <w:pPr>
        <w:tabs>
          <w:tab w:val="left" w:pos="720"/>
        </w:tabs>
        <w:ind w:left="1440" w:hanging="1440"/>
      </w:pPr>
      <w:r>
        <w:tab/>
      </w:r>
    </w:p>
    <w:p w14:paraId="35D20C2C" w14:textId="51F714FC" w:rsidR="001D1DCC" w:rsidRPr="00A0626C" w:rsidRDefault="009C0B24" w:rsidP="0091558D">
      <w:pPr>
        <w:tabs>
          <w:tab w:val="left" w:pos="720"/>
        </w:tabs>
        <w:ind w:left="1440" w:hanging="1440"/>
      </w:pPr>
      <w:r>
        <w:tab/>
      </w:r>
      <w:r w:rsidR="00D73E60">
        <w:t xml:space="preserve">Step 5: </w:t>
      </w:r>
      <w:r w:rsidR="00CB59F7" w:rsidRPr="00A0626C">
        <w:t>Do not reject H</w:t>
      </w:r>
      <w:r w:rsidR="0091558D" w:rsidRPr="0091558D">
        <w:rPr>
          <w:vertAlign w:val="subscript"/>
        </w:rPr>
        <w:t>o</w:t>
      </w:r>
      <w:r w:rsidR="00CB59F7" w:rsidRPr="00A0626C">
        <w:t>.</w:t>
      </w:r>
    </w:p>
    <w:p w14:paraId="5629D40B" w14:textId="77777777" w:rsidR="00902E6B" w:rsidRPr="00A0626C" w:rsidRDefault="00CB59F7" w:rsidP="0091558D">
      <w:pPr>
        <w:tabs>
          <w:tab w:val="left" w:pos="720"/>
        </w:tabs>
        <w:ind w:left="1440" w:hanging="1440"/>
      </w:pPr>
      <w:r w:rsidRPr="00A0626C">
        <w:tab/>
        <w:t>Step 6: There is no difference in the mean salaries</w:t>
      </w:r>
      <w:r w:rsidR="00933096" w:rsidRPr="00A0626C">
        <w:t xml:space="preserve"> of pitchers and position players</w:t>
      </w:r>
      <w:r w:rsidRPr="00BD0CFF">
        <w:rPr>
          <w:b/>
          <w:bCs/>
        </w:rPr>
        <w:t>.</w:t>
      </w:r>
      <w:r w:rsidR="00F115BF" w:rsidRPr="00BD0CFF">
        <w:rPr>
          <w:b/>
          <w:bCs/>
        </w:rPr>
        <w:t xml:space="preserve"> </w:t>
      </w:r>
      <w:r w:rsidR="005E4D17" w:rsidRPr="00BD0CFF">
        <w:rPr>
          <w:b/>
          <w:bCs/>
        </w:rPr>
        <w:t>(LO11-2)</w:t>
      </w:r>
    </w:p>
    <w:p w14:paraId="1DB87E98" w14:textId="77777777" w:rsidR="00CB59F7" w:rsidRPr="00A0626C" w:rsidRDefault="00CB59F7" w:rsidP="0091558D">
      <w:pPr>
        <w:tabs>
          <w:tab w:val="left" w:pos="720"/>
        </w:tabs>
        <w:ind w:left="1440" w:hanging="1440"/>
      </w:pPr>
    </w:p>
    <w:p w14:paraId="49DD4377" w14:textId="77777777" w:rsidR="00902E6B" w:rsidRPr="00A0626C" w:rsidRDefault="00165CB0" w:rsidP="0091558D">
      <w:pPr>
        <w:tabs>
          <w:tab w:val="left" w:pos="720"/>
        </w:tabs>
        <w:ind w:left="1440" w:hanging="1440"/>
      </w:pPr>
      <w:r w:rsidRPr="00A0626C">
        <w:t>10</w:t>
      </w:r>
      <w:r w:rsidR="00902E6B" w:rsidRPr="00A0626C">
        <w:t>.</w:t>
      </w:r>
      <w:r w:rsidR="00902E6B" w:rsidRPr="00A0626C">
        <w:tab/>
      </w:r>
      <w:r w:rsidR="00CB59F7" w:rsidRPr="00A0626C">
        <w:t xml:space="preserve">Step 1: </w:t>
      </w:r>
      <w:r w:rsidR="00902E6B" w:rsidRPr="00A0626C">
        <w:t>H</w:t>
      </w:r>
      <w:r w:rsidR="00902E6B" w:rsidRPr="0091558D">
        <w:rPr>
          <w:vertAlign w:val="subscript"/>
        </w:rPr>
        <w:t>o</w:t>
      </w:r>
      <w:r w:rsidR="00902E6B" w:rsidRPr="00A0626C">
        <w:t>:</w:t>
      </w:r>
      <w:r w:rsidR="00F115BF" w:rsidRPr="00A0626C">
        <w:t xml:space="preserve"> </w:t>
      </w:r>
      <w:r w:rsidR="00902E6B" w:rsidRPr="00A0626C">
        <w:sym w:font="Symbol" w:char="F06D"/>
      </w:r>
      <w:r w:rsidR="00902E6B" w:rsidRPr="0091558D">
        <w:rPr>
          <w:vertAlign w:val="subscript"/>
        </w:rPr>
        <w:t>s</w:t>
      </w:r>
      <w:r w:rsidR="00902E6B" w:rsidRPr="00A0626C">
        <w:t xml:space="preserve"> </w:t>
      </w:r>
      <w:r w:rsidR="00902E6B" w:rsidRPr="00A0626C">
        <w:sym w:font="Symbol" w:char="F0A3"/>
      </w:r>
      <w:r w:rsidR="00902E6B" w:rsidRPr="00A0626C">
        <w:t xml:space="preserve"> </w:t>
      </w:r>
      <w:r w:rsidR="00902E6B" w:rsidRPr="00A0626C">
        <w:sym w:font="Symbol" w:char="F06D"/>
      </w:r>
      <w:r w:rsidR="00902E6B" w:rsidRPr="0091558D">
        <w:rPr>
          <w:vertAlign w:val="subscript"/>
        </w:rPr>
        <w:t>d</w:t>
      </w:r>
      <w:r w:rsidR="00902E6B" w:rsidRPr="00A0626C">
        <w:tab/>
      </w:r>
      <w:r w:rsidR="00902E6B" w:rsidRPr="00A0626C">
        <w:tab/>
        <w:t>H</w:t>
      </w:r>
      <w:r w:rsidR="00902E6B" w:rsidRPr="0091558D">
        <w:rPr>
          <w:vertAlign w:val="subscript"/>
        </w:rPr>
        <w:t>1</w:t>
      </w:r>
      <w:r w:rsidR="00902E6B" w:rsidRPr="00A0626C">
        <w:t>:</w:t>
      </w:r>
      <w:r w:rsidR="00F115BF" w:rsidRPr="00A0626C">
        <w:t xml:space="preserve"> </w:t>
      </w:r>
      <w:r w:rsidR="00902E6B" w:rsidRPr="00A0626C">
        <w:sym w:font="Symbol" w:char="F06D"/>
      </w:r>
      <w:r w:rsidR="00902E6B" w:rsidRPr="0091558D">
        <w:rPr>
          <w:vertAlign w:val="subscript"/>
        </w:rPr>
        <w:t>s</w:t>
      </w:r>
      <w:r w:rsidR="00902E6B" w:rsidRPr="00A0626C">
        <w:t xml:space="preserve"> &gt; </w:t>
      </w:r>
      <w:r w:rsidR="00902E6B" w:rsidRPr="00A0626C">
        <w:sym w:font="Symbol" w:char="F06D"/>
      </w:r>
      <w:r w:rsidR="00902E6B" w:rsidRPr="0091558D">
        <w:rPr>
          <w:vertAlign w:val="subscript"/>
        </w:rPr>
        <w:t>d</w:t>
      </w:r>
      <w:r w:rsidR="00CB59F7" w:rsidRPr="0091558D">
        <w:rPr>
          <w:vertAlign w:val="subscript"/>
        </w:rPr>
        <w:t xml:space="preserve"> </w:t>
      </w:r>
      <w:r w:rsidR="00902E6B" w:rsidRPr="00A0626C">
        <w:tab/>
      </w:r>
    </w:p>
    <w:p w14:paraId="4872198D" w14:textId="77777777" w:rsidR="00CB59F7" w:rsidRPr="00A0626C" w:rsidRDefault="00902E6B" w:rsidP="0091558D">
      <w:pPr>
        <w:tabs>
          <w:tab w:val="left" w:pos="720"/>
        </w:tabs>
        <w:ind w:left="1440" w:hanging="1440"/>
      </w:pPr>
      <w:r w:rsidRPr="00A0626C">
        <w:tab/>
      </w:r>
      <w:r w:rsidR="00CB59F7" w:rsidRPr="00A0626C">
        <w:t xml:space="preserve">Step 2: The 0.01 significance level was chosen </w:t>
      </w:r>
    </w:p>
    <w:p w14:paraId="5C4B1096" w14:textId="77777777" w:rsidR="002060B5" w:rsidRPr="00A0626C" w:rsidRDefault="00CB59F7" w:rsidP="0091558D">
      <w:pPr>
        <w:tabs>
          <w:tab w:val="left" w:pos="720"/>
        </w:tabs>
        <w:ind w:left="1440" w:hanging="1440"/>
      </w:pPr>
      <w:r w:rsidRPr="00A0626C">
        <w:tab/>
        <w:t xml:space="preserve">Step 3: </w:t>
      </w:r>
      <w:r w:rsidR="002060B5" w:rsidRPr="00A0626C">
        <w:t xml:space="preserve">Use a </w:t>
      </w:r>
      <w:r w:rsidR="002060B5" w:rsidRPr="0091558D">
        <w:rPr>
          <w:i/>
        </w:rPr>
        <w:t>t</w:t>
      </w:r>
      <w:r w:rsidR="002060B5" w:rsidRPr="00A0626C">
        <w:t xml:space="preserve">-statistic </w:t>
      </w:r>
      <w:r w:rsidR="003E3A6C" w:rsidRPr="00A0626C">
        <w:t>assuming a pooled variance with the standard deviation</w:t>
      </w:r>
      <w:r w:rsidR="002060B5" w:rsidRPr="00A0626C">
        <w:t xml:space="preserve"> </w:t>
      </w:r>
      <w:r w:rsidR="003E3A6C" w:rsidRPr="00A0626C">
        <w:t>un</w:t>
      </w:r>
      <w:r w:rsidR="002060B5" w:rsidRPr="00A0626C">
        <w:t>known.</w:t>
      </w:r>
    </w:p>
    <w:p w14:paraId="46C82694" w14:textId="77777777" w:rsidR="00CB59F7" w:rsidRPr="00A0626C" w:rsidRDefault="002060B5" w:rsidP="0091558D">
      <w:pPr>
        <w:tabs>
          <w:tab w:val="left" w:pos="720"/>
        </w:tabs>
        <w:ind w:left="1440" w:hanging="1440"/>
      </w:pPr>
      <w:r w:rsidRPr="00A0626C">
        <w:tab/>
        <w:t>Step 4:</w:t>
      </w:r>
      <w:r w:rsidRPr="00A0626C">
        <w:tab/>
      </w:r>
      <w:r w:rsidR="00CB59F7" w:rsidRPr="00A0626C">
        <w:t>df = 15 + 12 – 2 = 25</w:t>
      </w:r>
      <w:r w:rsidR="00CB59F7" w:rsidRPr="00A0626C">
        <w:tab/>
        <w:t>Reject H</w:t>
      </w:r>
      <w:r w:rsidR="00CB59F7" w:rsidRPr="0091558D">
        <w:rPr>
          <w:vertAlign w:val="subscript"/>
        </w:rPr>
        <w:t>o</w:t>
      </w:r>
      <w:r w:rsidR="00CB59F7" w:rsidRPr="00A0626C">
        <w:t xml:space="preserve"> if</w:t>
      </w:r>
      <w:r w:rsidR="00CB59F7" w:rsidRPr="0091558D">
        <w:rPr>
          <w:i/>
        </w:rPr>
        <w:t xml:space="preserve"> t</w:t>
      </w:r>
      <w:r w:rsidR="00CB59F7" w:rsidRPr="00A0626C">
        <w:t xml:space="preserve"> &gt; 2.485</w:t>
      </w:r>
    </w:p>
    <w:p w14:paraId="077CDEAD" w14:textId="77777777" w:rsidR="00902E6B" w:rsidRPr="00A0626C" w:rsidRDefault="00CB59F7" w:rsidP="0091558D">
      <w:pPr>
        <w:tabs>
          <w:tab w:val="left" w:pos="720"/>
        </w:tabs>
        <w:ind w:left="1440" w:hanging="1440"/>
      </w:pPr>
      <w:r w:rsidRPr="00A0626C">
        <w:tab/>
        <w:t xml:space="preserve">Step </w:t>
      </w:r>
      <w:r w:rsidR="003D0CE5" w:rsidRPr="00A0626C">
        <w:t>5</w:t>
      </w:r>
      <w:r w:rsidRPr="00A0626C">
        <w:t xml:space="preserve">: </w:t>
      </w:r>
      <w:r w:rsidR="002F4ABE" w:rsidRPr="00A0626C">
        <w:rPr>
          <w:noProof/>
        </w:rPr>
        <w:object w:dxaOrig="3980" w:dyaOrig="600" w14:anchorId="417F4FE0">
          <v:shape id="_x0000_i1034" type="#_x0000_t75" alt="" style="width:198pt;height:29.5pt;mso-width-percent:0;mso-height-percent:0;mso-width-percent:0;mso-height-percent:0" o:ole="">
            <v:imagedata r:id="rId25" o:title=""/>
          </v:shape>
          <o:OLEObject Type="Embed" ProgID="Equation.DSMT4" ShapeID="_x0000_i1034" DrawAspect="Content" ObjectID="_1670241024" r:id="rId26"/>
        </w:object>
      </w:r>
      <w:r w:rsidR="00902E6B" w:rsidRPr="00A0626C">
        <w:tab/>
      </w:r>
      <w:r w:rsidR="00902E6B" w:rsidRPr="00A0626C">
        <w:tab/>
      </w:r>
      <w:r w:rsidR="002F4ABE" w:rsidRPr="00A0626C">
        <w:rPr>
          <w:noProof/>
        </w:rPr>
        <w:object w:dxaOrig="2760" w:dyaOrig="980" w14:anchorId="634368CD">
          <v:shape id="_x0000_i1035" type="#_x0000_t75" alt="" style="width:138pt;height:48.5pt;mso-width-percent:0;mso-height-percent:0;mso-width-percent:0;mso-height-percent:0" o:ole="">
            <v:imagedata r:id="rId27" o:title=""/>
          </v:shape>
          <o:OLEObject Type="Embed" ProgID="Equation.DSMT4" ShapeID="_x0000_i1035" DrawAspect="Content" ObjectID="_1670241025" r:id="rId28"/>
        </w:object>
      </w:r>
      <w:r w:rsidR="00902E6B" w:rsidRPr="00A0626C">
        <w:tab/>
      </w:r>
    </w:p>
    <w:p w14:paraId="4CF62B55" w14:textId="47C88DA9" w:rsidR="00BD0CFF" w:rsidRDefault="000260E9" w:rsidP="0091558D">
      <w:pPr>
        <w:tabs>
          <w:tab w:val="left" w:pos="720"/>
        </w:tabs>
        <w:ind w:left="1440" w:hanging="1440"/>
      </w:pPr>
      <w:r w:rsidRPr="00A0626C">
        <w:tab/>
      </w:r>
      <w:r w:rsidR="00BD0CFF">
        <w:rPr>
          <w:szCs w:val="22"/>
        </w:rPr>
        <w:t>Using a</w:t>
      </w:r>
      <w:r w:rsidR="00BD0CFF" w:rsidRPr="00374F9D">
        <w:rPr>
          <w:i/>
          <w:iCs/>
          <w:szCs w:val="22"/>
        </w:rPr>
        <w:t xml:space="preserve"> p</w:t>
      </w:r>
      <w:r w:rsidR="00BD0CFF">
        <w:rPr>
          <w:szCs w:val="22"/>
        </w:rPr>
        <w:t>-value calculator or statistical software</w:t>
      </w:r>
      <w:r w:rsidR="00BD0CFF">
        <w:t xml:space="preserve">, </w:t>
      </w:r>
      <w:r w:rsidR="00BD0CFF" w:rsidRPr="00A0626C">
        <w:t>the p-value is 0.</w:t>
      </w:r>
      <w:r w:rsidR="00BD0CFF">
        <w:t>0313</w:t>
      </w:r>
      <w:r w:rsidR="00BD0CFF" w:rsidRPr="00A0626C">
        <w:t>.</w:t>
      </w:r>
      <w:r w:rsidRPr="00A0626C">
        <w:tab/>
      </w:r>
    </w:p>
    <w:p w14:paraId="5C773D55" w14:textId="1AE93E6A" w:rsidR="00CB59F7" w:rsidRPr="00A0626C" w:rsidRDefault="00BD0CFF" w:rsidP="0091558D">
      <w:pPr>
        <w:tabs>
          <w:tab w:val="left" w:pos="720"/>
        </w:tabs>
        <w:ind w:left="1440" w:hanging="1440"/>
      </w:pPr>
      <w:r>
        <w:tab/>
      </w:r>
      <w:r w:rsidR="00902E6B" w:rsidRPr="00A0626C">
        <w:t>Do not reject H</w:t>
      </w:r>
      <w:r w:rsidR="00902E6B" w:rsidRPr="0091558D">
        <w:rPr>
          <w:vertAlign w:val="subscript"/>
        </w:rPr>
        <w:t>o</w:t>
      </w:r>
      <w:r w:rsidR="00902E6B" w:rsidRPr="00A0626C">
        <w:t>.</w:t>
      </w:r>
    </w:p>
    <w:p w14:paraId="6578BF57" w14:textId="5BF4E486" w:rsidR="00902E6B" w:rsidRPr="00A0626C" w:rsidRDefault="000260E9" w:rsidP="0091558D">
      <w:pPr>
        <w:tabs>
          <w:tab w:val="left" w:pos="720"/>
        </w:tabs>
        <w:ind w:left="1440" w:hanging="1440"/>
      </w:pPr>
      <w:r w:rsidRPr="00A0626C">
        <w:tab/>
      </w:r>
      <w:r w:rsidR="00CB59F7" w:rsidRPr="00A0626C">
        <w:t xml:space="preserve">Step 6: </w:t>
      </w:r>
      <w:r w:rsidR="00902E6B" w:rsidRPr="00A0626C">
        <w:t>There is no difference in the mean amount of time spent watching television</w:t>
      </w:r>
      <w:r w:rsidR="0011461C" w:rsidRPr="00A0626C">
        <w:t xml:space="preserve"> between single and dual earner couples</w:t>
      </w:r>
      <w:r w:rsidR="00902E6B" w:rsidRPr="00A0626C">
        <w:t>.</w:t>
      </w:r>
      <w:r w:rsidR="003A7823" w:rsidRPr="00A0626C">
        <w:t xml:space="preserve"> </w:t>
      </w:r>
      <w:r w:rsidR="00BD0CFF">
        <w:t xml:space="preserve">Note the </w:t>
      </w:r>
      <w:r w:rsidR="00BD0CFF" w:rsidRPr="00BD0CFF">
        <w:rPr>
          <w:i/>
          <w:iCs/>
        </w:rPr>
        <w:t>p</w:t>
      </w:r>
      <w:r w:rsidR="00BD0CFF">
        <w:t xml:space="preserve">-value is greater than .01. </w:t>
      </w:r>
      <w:r w:rsidR="003A7823" w:rsidRPr="00BD0CFF">
        <w:rPr>
          <w:b/>
          <w:bCs/>
        </w:rPr>
        <w:t>(</w:t>
      </w:r>
      <w:r w:rsidR="005E4D17" w:rsidRPr="00BD0CFF">
        <w:rPr>
          <w:b/>
          <w:bCs/>
        </w:rPr>
        <w:t>LO11-2</w:t>
      </w:r>
      <w:r w:rsidR="003A7823" w:rsidRPr="00BD0CFF">
        <w:rPr>
          <w:b/>
          <w:bCs/>
        </w:rPr>
        <w:t>)</w:t>
      </w:r>
    </w:p>
    <w:p w14:paraId="64516829" w14:textId="77777777" w:rsidR="00902E6B" w:rsidRPr="00A0626C" w:rsidRDefault="00902E6B" w:rsidP="0091558D">
      <w:pPr>
        <w:tabs>
          <w:tab w:val="left" w:pos="720"/>
        </w:tabs>
        <w:ind w:left="1440" w:hanging="1440"/>
      </w:pPr>
    </w:p>
    <w:p w14:paraId="2215DAE4" w14:textId="77777777" w:rsidR="0002218B" w:rsidRPr="00A0626C" w:rsidRDefault="00165CB0" w:rsidP="0091558D">
      <w:pPr>
        <w:tabs>
          <w:tab w:val="left" w:pos="720"/>
        </w:tabs>
        <w:ind w:left="1440" w:hanging="1440"/>
      </w:pPr>
      <w:r w:rsidRPr="00A0626C">
        <w:t>11</w:t>
      </w:r>
      <w:r w:rsidR="00902E6B" w:rsidRPr="00A0626C">
        <w:t>.</w:t>
      </w:r>
      <w:r w:rsidR="00902E6B" w:rsidRPr="00A0626C">
        <w:tab/>
      </w:r>
      <w:r w:rsidR="00CB59F7" w:rsidRPr="00A0626C">
        <w:t xml:space="preserve">Step 1: </w:t>
      </w:r>
      <w:r w:rsidR="00902E6B" w:rsidRPr="00A0626C">
        <w:t>H</w:t>
      </w:r>
      <w:r w:rsidR="00902E6B" w:rsidRPr="0091558D">
        <w:rPr>
          <w:vertAlign w:val="subscript"/>
        </w:rPr>
        <w:t>o</w:t>
      </w:r>
      <w:r w:rsidR="00902E6B" w:rsidRPr="00A0626C">
        <w:t>:</w:t>
      </w:r>
      <w:r w:rsidR="00F115BF" w:rsidRPr="00A0626C">
        <w:t xml:space="preserve"> </w:t>
      </w:r>
      <w:r w:rsidR="00902E6B" w:rsidRPr="00A0626C">
        <w:sym w:font="Symbol" w:char="F06D"/>
      </w:r>
      <w:r w:rsidR="00902E6B" w:rsidRPr="0091558D">
        <w:rPr>
          <w:vertAlign w:val="subscript"/>
        </w:rPr>
        <w:t>s</w:t>
      </w:r>
      <w:r w:rsidR="00902E6B" w:rsidRPr="00A0626C">
        <w:t xml:space="preserve"> </w:t>
      </w:r>
      <w:r w:rsidR="00902E6B" w:rsidRPr="00A0626C">
        <w:sym w:font="Symbol" w:char="F0A3"/>
      </w:r>
      <w:r w:rsidR="00902E6B" w:rsidRPr="00A0626C">
        <w:t xml:space="preserve"> </w:t>
      </w:r>
      <w:r w:rsidR="00902E6B" w:rsidRPr="00A0626C">
        <w:sym w:font="Symbol" w:char="F06D"/>
      </w:r>
      <w:r w:rsidR="00902E6B" w:rsidRPr="0091558D">
        <w:rPr>
          <w:vertAlign w:val="subscript"/>
        </w:rPr>
        <w:t>a</w:t>
      </w:r>
      <w:r w:rsidR="00902E6B" w:rsidRPr="00A0626C">
        <w:tab/>
      </w:r>
      <w:r w:rsidR="00902E6B" w:rsidRPr="00A0626C">
        <w:tab/>
        <w:t>H</w:t>
      </w:r>
      <w:r w:rsidR="00902E6B" w:rsidRPr="0091558D">
        <w:rPr>
          <w:vertAlign w:val="subscript"/>
        </w:rPr>
        <w:t>1</w:t>
      </w:r>
      <w:r w:rsidR="00902E6B" w:rsidRPr="00A0626C">
        <w:t>:</w:t>
      </w:r>
      <w:r w:rsidR="00F115BF" w:rsidRPr="00A0626C">
        <w:t xml:space="preserve"> </w:t>
      </w:r>
      <w:r w:rsidR="00902E6B" w:rsidRPr="00A0626C">
        <w:sym w:font="Symbol" w:char="F06D"/>
      </w:r>
      <w:r w:rsidR="00902E6B" w:rsidRPr="0091558D">
        <w:rPr>
          <w:vertAlign w:val="subscript"/>
        </w:rPr>
        <w:t>s</w:t>
      </w:r>
      <w:r w:rsidR="00902E6B" w:rsidRPr="00A0626C">
        <w:t xml:space="preserve">&gt; </w:t>
      </w:r>
      <w:r w:rsidR="00902E6B" w:rsidRPr="00A0626C">
        <w:sym w:font="Symbol" w:char="F06D"/>
      </w:r>
      <w:r w:rsidR="00902E6B" w:rsidRPr="0091558D">
        <w:rPr>
          <w:vertAlign w:val="subscript"/>
        </w:rPr>
        <w:t>a</w:t>
      </w:r>
    </w:p>
    <w:p w14:paraId="3B7B292E" w14:textId="77777777" w:rsidR="0002218B" w:rsidRPr="00A0626C" w:rsidRDefault="0002218B" w:rsidP="0091558D">
      <w:pPr>
        <w:tabs>
          <w:tab w:val="left" w:pos="720"/>
        </w:tabs>
        <w:ind w:left="1440" w:hanging="1440"/>
      </w:pPr>
      <w:r w:rsidRPr="00A0626C">
        <w:tab/>
        <w:t xml:space="preserve">Step 2: </w:t>
      </w:r>
      <w:r w:rsidR="00902E6B" w:rsidRPr="00A0626C">
        <w:tab/>
      </w:r>
      <w:r w:rsidRPr="00A0626C">
        <w:t xml:space="preserve">The 0.10 significance level was chosen </w:t>
      </w:r>
    </w:p>
    <w:p w14:paraId="7EE7A711" w14:textId="77777777" w:rsidR="00510B70" w:rsidRPr="00A0626C" w:rsidRDefault="0002218B" w:rsidP="0091558D">
      <w:pPr>
        <w:tabs>
          <w:tab w:val="left" w:pos="720"/>
        </w:tabs>
        <w:ind w:left="1440" w:hanging="1440"/>
      </w:pPr>
      <w:r w:rsidRPr="00A0626C">
        <w:tab/>
        <w:t xml:space="preserve">Step 3: </w:t>
      </w:r>
      <w:r w:rsidR="00510B70" w:rsidRPr="00A0626C">
        <w:t xml:space="preserve">Use a </w:t>
      </w:r>
      <w:r w:rsidR="00510B70" w:rsidRPr="0091558D">
        <w:rPr>
          <w:i/>
        </w:rPr>
        <w:t>t</w:t>
      </w:r>
      <w:r w:rsidR="00510B70" w:rsidRPr="00A0626C">
        <w:t>-statistic assuming a pooled variance with the standard deviation unknown.</w:t>
      </w:r>
    </w:p>
    <w:p w14:paraId="180143D2" w14:textId="12511D6C" w:rsidR="00902E6B" w:rsidRDefault="00510B70" w:rsidP="0091558D">
      <w:pPr>
        <w:tabs>
          <w:tab w:val="left" w:pos="720"/>
        </w:tabs>
        <w:ind w:left="1440" w:hanging="1440"/>
      </w:pPr>
      <w:r w:rsidRPr="00A0626C">
        <w:tab/>
        <w:t xml:space="preserve">Step 4: </w:t>
      </w:r>
      <w:r w:rsidR="00902E6B" w:rsidRPr="00A0626C">
        <w:t>df = 6 + 7 – 2 = 11</w:t>
      </w:r>
      <w:r w:rsidR="00902E6B" w:rsidRPr="00A0626C">
        <w:tab/>
        <w:t>Reject Ho if t &gt; 1.363</w:t>
      </w:r>
    </w:p>
    <w:p w14:paraId="4CE2723A" w14:textId="26450B8A" w:rsidR="00BD0CFF" w:rsidRDefault="00BD0CFF" w:rsidP="0091558D">
      <w:pPr>
        <w:tabs>
          <w:tab w:val="left" w:pos="720"/>
        </w:tabs>
        <w:ind w:left="1440" w:hanging="1440"/>
      </w:pPr>
    </w:p>
    <w:p w14:paraId="41D87943" w14:textId="12E58A33" w:rsidR="00BD0CFF" w:rsidRDefault="00F76F9F" w:rsidP="0091558D">
      <w:pPr>
        <w:tabs>
          <w:tab w:val="left" w:pos="720"/>
        </w:tabs>
        <w:ind w:left="1440" w:hanging="1440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6-1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12.243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+(7-1)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(15.787)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6+7-2</m:t>
              </m:r>
            </m:den>
          </m:f>
          <m:r>
            <w:rPr>
              <w:rFonts w:ascii="Cambria Math" w:hAnsi="Cambria Math"/>
            </w:rPr>
            <m:t>=204.076</m:t>
          </m:r>
        </m:oMath>
      </m:oMathPara>
    </w:p>
    <w:p w14:paraId="20EDA963" w14:textId="77777777" w:rsidR="00BD0CFF" w:rsidRPr="00A0626C" w:rsidRDefault="00BD0CFF" w:rsidP="0091558D">
      <w:pPr>
        <w:tabs>
          <w:tab w:val="left" w:pos="720"/>
        </w:tabs>
        <w:ind w:left="1440" w:hanging="1440"/>
      </w:pPr>
    </w:p>
    <w:p w14:paraId="470D346B" w14:textId="77777777" w:rsidR="009374EE" w:rsidRDefault="00902E6B" w:rsidP="0091558D">
      <w:pPr>
        <w:tabs>
          <w:tab w:val="left" w:pos="720"/>
        </w:tabs>
        <w:ind w:left="1440" w:hanging="1440"/>
      </w:pPr>
      <w:r w:rsidRPr="00A0626C">
        <w:tab/>
      </w:r>
    </w:p>
    <w:p w14:paraId="03938085" w14:textId="13BD3CBD" w:rsidR="00902E6B" w:rsidRPr="00A0626C" w:rsidRDefault="009374EE" w:rsidP="0091558D">
      <w:pPr>
        <w:tabs>
          <w:tab w:val="left" w:pos="720"/>
        </w:tabs>
        <w:ind w:left="1440" w:hanging="1440"/>
      </w:pPr>
      <w:r>
        <w:tab/>
      </w:r>
      <w:r w:rsidR="0002218B" w:rsidRPr="00A0626C">
        <w:t xml:space="preserve">Step </w:t>
      </w:r>
      <w:r w:rsidR="005615D1" w:rsidRPr="00A0626C">
        <w:t>5</w:t>
      </w:r>
      <w:r w:rsidR="0002218B" w:rsidRPr="00A0626C">
        <w:t>:</w:t>
      </w:r>
      <w:r w:rsidR="00902E6B" w:rsidRPr="00A0626C">
        <w:tab/>
      </w:r>
      <w:r w:rsidR="002F4ABE" w:rsidRPr="00A0626C">
        <w:rPr>
          <w:noProof/>
        </w:rPr>
        <w:object w:dxaOrig="2940" w:dyaOrig="1060" w14:anchorId="494260AF">
          <v:shape id="_x0000_i1036" type="#_x0000_t75" alt="" style="width:147pt;height:53pt;mso-width-percent:0;mso-height-percent:0;mso-width-percent:0;mso-height-percent:0" o:ole="">
            <v:imagedata r:id="rId29" o:title=""/>
          </v:shape>
          <o:OLEObject Type="Embed" ProgID="Equation.3" ShapeID="_x0000_i1036" DrawAspect="Content" ObjectID="_1670241026" r:id="rId30"/>
        </w:object>
      </w:r>
      <w:r w:rsidR="00902E6B" w:rsidRPr="00A0626C">
        <w:tab/>
      </w:r>
    </w:p>
    <w:p w14:paraId="5FDBE79B" w14:textId="2088E3EA" w:rsidR="00BD0CFF" w:rsidRDefault="000260E9" w:rsidP="0091558D">
      <w:pPr>
        <w:tabs>
          <w:tab w:val="left" w:pos="720"/>
        </w:tabs>
        <w:ind w:left="1440" w:hanging="1440"/>
      </w:pPr>
      <w:r w:rsidRPr="00A0626C">
        <w:tab/>
      </w:r>
      <w:r w:rsidR="00BD0CFF">
        <w:rPr>
          <w:szCs w:val="22"/>
        </w:rPr>
        <w:t>Using a</w:t>
      </w:r>
      <w:r w:rsidR="00BD0CFF" w:rsidRPr="00374F9D">
        <w:rPr>
          <w:i/>
          <w:iCs/>
          <w:szCs w:val="22"/>
        </w:rPr>
        <w:t xml:space="preserve"> p</w:t>
      </w:r>
      <w:r w:rsidR="00BD0CFF">
        <w:rPr>
          <w:szCs w:val="22"/>
        </w:rPr>
        <w:t>-value calculator or statistical software</w:t>
      </w:r>
      <w:r w:rsidR="00BD0CFF">
        <w:t xml:space="preserve">, </w:t>
      </w:r>
      <w:r w:rsidR="00BD0CFF" w:rsidRPr="00A0626C">
        <w:t>the p-value is 0.</w:t>
      </w:r>
      <w:r w:rsidR="00BD0CFF">
        <w:t>0763</w:t>
      </w:r>
      <w:r w:rsidR="00BD0CFF" w:rsidRPr="00A0626C">
        <w:t>.</w:t>
      </w:r>
    </w:p>
    <w:p w14:paraId="4CB62EC1" w14:textId="6F064D99" w:rsidR="0002218B" w:rsidRPr="00A0626C" w:rsidRDefault="000260E9" w:rsidP="0091558D">
      <w:pPr>
        <w:tabs>
          <w:tab w:val="left" w:pos="720"/>
        </w:tabs>
        <w:ind w:left="1440" w:hanging="1440"/>
      </w:pPr>
      <w:r w:rsidRPr="00A0626C">
        <w:tab/>
      </w:r>
      <w:r w:rsidR="00902E6B" w:rsidRPr="00A0626C">
        <w:t>Reject H</w:t>
      </w:r>
      <w:r w:rsidR="00902E6B" w:rsidRPr="0091558D">
        <w:rPr>
          <w:vertAlign w:val="subscript"/>
        </w:rPr>
        <w:t>o</w:t>
      </w:r>
      <w:r w:rsidR="00902E6B" w:rsidRPr="00A0626C">
        <w:t>.</w:t>
      </w:r>
    </w:p>
    <w:p w14:paraId="042C840C" w14:textId="66DE01DE" w:rsidR="00902E6B" w:rsidRPr="00A0626C" w:rsidRDefault="000260E9" w:rsidP="0091558D">
      <w:pPr>
        <w:tabs>
          <w:tab w:val="left" w:pos="720"/>
        </w:tabs>
        <w:ind w:left="1440" w:hanging="1440"/>
      </w:pPr>
      <w:r w:rsidRPr="00A0626C">
        <w:tab/>
      </w:r>
      <w:r w:rsidR="0002218B" w:rsidRPr="00A0626C">
        <w:t xml:space="preserve">Step 6: </w:t>
      </w:r>
      <w:r w:rsidR="00902E6B" w:rsidRPr="00A0626C">
        <w:t>The mean daily expenses are greater for the sales staff.</w:t>
      </w:r>
      <w:r w:rsidR="00F115BF" w:rsidRPr="00A0626C">
        <w:t xml:space="preserve"> </w:t>
      </w:r>
      <w:r w:rsidR="003A7823" w:rsidRPr="00BD0CFF">
        <w:rPr>
          <w:b/>
          <w:bCs/>
        </w:rPr>
        <w:t>(</w:t>
      </w:r>
      <w:r w:rsidR="005E4D17" w:rsidRPr="00BD0CFF">
        <w:rPr>
          <w:b/>
          <w:bCs/>
        </w:rPr>
        <w:t>LO11-2</w:t>
      </w:r>
      <w:r w:rsidR="003A7823" w:rsidRPr="00BD0CFF">
        <w:rPr>
          <w:b/>
          <w:bCs/>
        </w:rPr>
        <w:t>)</w:t>
      </w:r>
    </w:p>
    <w:p w14:paraId="3AD28359" w14:textId="77777777" w:rsidR="00902E6B" w:rsidRPr="00A0626C" w:rsidRDefault="00902E6B" w:rsidP="0091558D">
      <w:pPr>
        <w:tabs>
          <w:tab w:val="left" w:pos="720"/>
        </w:tabs>
        <w:ind w:left="1440" w:hanging="1440"/>
      </w:pPr>
    </w:p>
    <w:p w14:paraId="3905AFA5" w14:textId="77777777" w:rsidR="0002218B" w:rsidRPr="00A0626C" w:rsidRDefault="00165CB0" w:rsidP="0091558D">
      <w:pPr>
        <w:tabs>
          <w:tab w:val="left" w:pos="720"/>
        </w:tabs>
        <w:ind w:left="1440" w:hanging="1440"/>
      </w:pPr>
      <w:r w:rsidRPr="00A0626C">
        <w:t>12</w:t>
      </w:r>
      <w:r w:rsidR="00902E6B" w:rsidRPr="00A0626C">
        <w:t>.</w:t>
      </w:r>
      <w:r w:rsidR="00902E6B" w:rsidRPr="00A0626C">
        <w:tab/>
      </w:r>
      <w:r w:rsidR="0002218B" w:rsidRPr="00A0626C">
        <w:t xml:space="preserve">Step 1: </w:t>
      </w:r>
      <w:r w:rsidR="00902E6B" w:rsidRPr="00A0626C">
        <w:t>H</w:t>
      </w:r>
      <w:r w:rsidR="00902E6B" w:rsidRPr="00D82CF6">
        <w:rPr>
          <w:vertAlign w:val="subscript"/>
        </w:rPr>
        <w:t>o</w:t>
      </w:r>
      <w:r w:rsidR="00902E6B" w:rsidRPr="00A0626C">
        <w:t>:</w:t>
      </w:r>
      <w:r w:rsidR="00F115BF" w:rsidRPr="00A0626C">
        <w:t xml:space="preserve"> </w:t>
      </w:r>
      <w:r w:rsidR="00902E6B" w:rsidRPr="00A0626C">
        <w:sym w:font="Symbol" w:char="F06D"/>
      </w:r>
      <w:r w:rsidR="00902E6B" w:rsidRPr="00D82CF6">
        <w:rPr>
          <w:vertAlign w:val="subscript"/>
        </w:rPr>
        <w:t>n</w:t>
      </w:r>
      <w:r w:rsidR="00902E6B" w:rsidRPr="00A0626C">
        <w:t xml:space="preserve"> </w:t>
      </w:r>
      <w:r w:rsidR="00902E6B" w:rsidRPr="00A0626C">
        <w:sym w:font="Symbol" w:char="F0A3"/>
      </w:r>
      <w:r w:rsidR="00902E6B" w:rsidRPr="00A0626C">
        <w:t xml:space="preserve"> </w:t>
      </w:r>
      <w:r w:rsidR="00902E6B" w:rsidRPr="00A0626C">
        <w:sym w:font="Symbol" w:char="F06D"/>
      </w:r>
      <w:r w:rsidR="00902E6B" w:rsidRPr="00D82CF6">
        <w:rPr>
          <w:vertAlign w:val="subscript"/>
        </w:rPr>
        <w:t>t</w:t>
      </w:r>
      <w:r w:rsidR="00902E6B" w:rsidRPr="00A0626C">
        <w:tab/>
      </w:r>
      <w:r w:rsidR="00902E6B" w:rsidRPr="00A0626C">
        <w:tab/>
        <w:t>H</w:t>
      </w:r>
      <w:r w:rsidR="00902E6B" w:rsidRPr="00D82CF6">
        <w:rPr>
          <w:vertAlign w:val="subscript"/>
        </w:rPr>
        <w:t>1</w:t>
      </w:r>
      <w:r w:rsidR="00902E6B" w:rsidRPr="00A0626C">
        <w:t>:</w:t>
      </w:r>
      <w:r w:rsidR="00F115BF" w:rsidRPr="00A0626C">
        <w:t xml:space="preserve"> </w:t>
      </w:r>
      <w:r w:rsidR="00902E6B" w:rsidRPr="00A0626C">
        <w:sym w:font="Symbol" w:char="F06D"/>
      </w:r>
      <w:r w:rsidR="00902E6B" w:rsidRPr="00D82CF6">
        <w:rPr>
          <w:vertAlign w:val="subscript"/>
        </w:rPr>
        <w:t>n</w:t>
      </w:r>
      <w:r w:rsidR="00902E6B" w:rsidRPr="00A0626C">
        <w:t xml:space="preserve"> &gt; </w:t>
      </w:r>
      <w:r w:rsidR="00902E6B" w:rsidRPr="00A0626C">
        <w:sym w:font="Symbol" w:char="F06D"/>
      </w:r>
      <w:r w:rsidR="00902E6B" w:rsidRPr="00D82CF6">
        <w:rPr>
          <w:vertAlign w:val="subscript"/>
        </w:rPr>
        <w:t>t</w:t>
      </w:r>
      <w:r w:rsidR="00902E6B" w:rsidRPr="00A0626C">
        <w:tab/>
      </w:r>
    </w:p>
    <w:p w14:paraId="2A301D44" w14:textId="77777777" w:rsidR="0002218B" w:rsidRPr="00A0626C" w:rsidRDefault="0002218B" w:rsidP="0091558D">
      <w:pPr>
        <w:tabs>
          <w:tab w:val="left" w:pos="720"/>
        </w:tabs>
        <w:ind w:left="1440" w:hanging="1440"/>
      </w:pPr>
      <w:r w:rsidRPr="00A0626C">
        <w:tab/>
        <w:t>Step 2:</w:t>
      </w:r>
      <w:r w:rsidR="00F115BF" w:rsidRPr="00A0626C">
        <w:t xml:space="preserve"> </w:t>
      </w:r>
      <w:r w:rsidRPr="00A0626C">
        <w:t>The 0.01 significance level was chosen</w:t>
      </w:r>
    </w:p>
    <w:p w14:paraId="12DF88C1" w14:textId="77777777" w:rsidR="00F75224" w:rsidRPr="00A0626C" w:rsidRDefault="0002218B" w:rsidP="0091558D">
      <w:pPr>
        <w:tabs>
          <w:tab w:val="left" w:pos="720"/>
        </w:tabs>
        <w:ind w:left="1440" w:hanging="1440"/>
      </w:pPr>
      <w:r w:rsidRPr="00A0626C">
        <w:tab/>
        <w:t>Step 3:</w:t>
      </w:r>
      <w:r w:rsidR="00F75224" w:rsidRPr="00A0626C">
        <w:t xml:space="preserve"> Use a </w:t>
      </w:r>
      <w:r w:rsidR="00F75224" w:rsidRPr="00D82CF6">
        <w:rPr>
          <w:i/>
        </w:rPr>
        <w:t>t</w:t>
      </w:r>
      <w:r w:rsidR="00F75224" w:rsidRPr="00A0626C">
        <w:t>-statistic assuming a pooled variance with the standard deviation unknown.</w:t>
      </w:r>
    </w:p>
    <w:p w14:paraId="248E1FCB" w14:textId="77777777" w:rsidR="00902E6B" w:rsidRPr="00A0626C" w:rsidRDefault="00F75224" w:rsidP="0091558D">
      <w:pPr>
        <w:tabs>
          <w:tab w:val="left" w:pos="720"/>
        </w:tabs>
        <w:ind w:left="1440" w:hanging="1440"/>
      </w:pPr>
      <w:r w:rsidRPr="00A0626C">
        <w:tab/>
        <w:t>Step 4:</w:t>
      </w:r>
      <w:r w:rsidRPr="00A0626C">
        <w:tab/>
      </w:r>
      <w:r w:rsidR="00902E6B" w:rsidRPr="00A0626C">
        <w:t>df = 12 + 8 – 2 = 18</w:t>
      </w:r>
      <w:r w:rsidR="00902E6B" w:rsidRPr="00A0626C">
        <w:tab/>
        <w:t>Reject Ho if t &gt; 2.552</w:t>
      </w:r>
    </w:p>
    <w:p w14:paraId="58CA7D90" w14:textId="77777777" w:rsidR="00D252D4" w:rsidRDefault="00902E6B" w:rsidP="0091558D">
      <w:pPr>
        <w:tabs>
          <w:tab w:val="left" w:pos="720"/>
        </w:tabs>
        <w:ind w:left="1440" w:hanging="1440"/>
      </w:pPr>
      <w:r w:rsidRPr="00A0626C">
        <w:tab/>
      </w:r>
      <w:r w:rsidR="0002218B" w:rsidRPr="00A0626C">
        <w:t xml:space="preserve">Step </w:t>
      </w:r>
      <w:r w:rsidR="000260E9" w:rsidRPr="00A0626C">
        <w:t>5</w:t>
      </w:r>
      <w:r w:rsidR="0002218B" w:rsidRPr="00A0626C">
        <w:t xml:space="preserve">: </w:t>
      </w:r>
      <w:r w:rsidR="002F4ABE" w:rsidRPr="00E437BE">
        <w:rPr>
          <w:noProof/>
          <w:position w:val="-30"/>
        </w:rPr>
        <w:object w:dxaOrig="6220" w:dyaOrig="820" w14:anchorId="4521D99B">
          <v:shape id="_x0000_i1037" type="#_x0000_t75" alt="" style="width:312pt;height:40pt;mso-width-percent:0;mso-height-percent:0;mso-width-percent:0;mso-height-percent:0" o:ole="">
            <v:imagedata r:id="rId31" o:title=""/>
          </v:shape>
          <o:OLEObject Type="Embed" ProgID="Equation.3" ShapeID="_x0000_i1037" DrawAspect="Content" ObjectID="_1670241027" r:id="rId32"/>
        </w:object>
      </w:r>
    </w:p>
    <w:p w14:paraId="7B6673C0" w14:textId="6B3FE8FB" w:rsidR="00902E6B" w:rsidRPr="00A0626C" w:rsidRDefault="00902E6B" w:rsidP="0091558D">
      <w:pPr>
        <w:tabs>
          <w:tab w:val="left" w:pos="720"/>
        </w:tabs>
        <w:ind w:left="1440" w:hanging="1440"/>
      </w:pPr>
      <w:r w:rsidRPr="00A0626C">
        <w:tab/>
      </w:r>
      <w:r w:rsidR="002F4ABE" w:rsidRPr="009A28EB">
        <w:rPr>
          <w:noProof/>
          <w:position w:val="-86"/>
        </w:rPr>
        <w:object w:dxaOrig="3980" w:dyaOrig="1340" w14:anchorId="4E0CDADE">
          <v:shape id="_x0000_i1038" type="#_x0000_t75" alt="" style="width:200pt;height:67.5pt;mso-width-percent:0;mso-height-percent:0;mso-width-percent:0;mso-height-percent:0" o:ole="">
            <v:imagedata r:id="rId33" o:title=""/>
          </v:shape>
          <o:OLEObject Type="Embed" ProgID="Equation.3" ShapeID="_x0000_i1038" DrawAspect="Content" ObjectID="_1670241028" r:id="rId34"/>
        </w:object>
      </w:r>
      <w:r w:rsidRPr="00A0626C">
        <w:tab/>
      </w:r>
    </w:p>
    <w:p w14:paraId="010F5DDC" w14:textId="7AFD6AEC" w:rsidR="006403AE" w:rsidRDefault="000260E9" w:rsidP="006403AE">
      <w:pPr>
        <w:tabs>
          <w:tab w:val="left" w:pos="720"/>
        </w:tabs>
        <w:ind w:left="1440" w:hanging="1440"/>
      </w:pPr>
      <w:r w:rsidRPr="00A0626C">
        <w:tab/>
      </w:r>
      <w:r w:rsidR="006403AE">
        <w:rPr>
          <w:szCs w:val="22"/>
        </w:rPr>
        <w:t>Using a</w:t>
      </w:r>
      <w:r w:rsidR="006403AE" w:rsidRPr="00374F9D">
        <w:rPr>
          <w:i/>
          <w:iCs/>
          <w:szCs w:val="22"/>
        </w:rPr>
        <w:t xml:space="preserve"> p</w:t>
      </w:r>
      <w:r w:rsidR="006403AE">
        <w:rPr>
          <w:szCs w:val="22"/>
        </w:rPr>
        <w:t>-value calculator or statistical software</w:t>
      </w:r>
      <w:r w:rsidR="006403AE">
        <w:t xml:space="preserve">, </w:t>
      </w:r>
      <w:r w:rsidR="006403AE" w:rsidRPr="00A0626C">
        <w:t>the p-value is 0.</w:t>
      </w:r>
      <w:r w:rsidR="006403AE">
        <w:t>2446</w:t>
      </w:r>
      <w:r w:rsidR="006403AE" w:rsidRPr="00A0626C">
        <w:t>.</w:t>
      </w:r>
    </w:p>
    <w:p w14:paraId="2473981E" w14:textId="77777777" w:rsidR="0002218B" w:rsidRPr="00A0626C" w:rsidRDefault="000260E9" w:rsidP="00867623">
      <w:pPr>
        <w:tabs>
          <w:tab w:val="left" w:pos="720"/>
        </w:tabs>
        <w:ind w:left="1440" w:hanging="1440"/>
      </w:pPr>
      <w:r w:rsidRPr="00A0626C">
        <w:tab/>
      </w:r>
      <w:r w:rsidR="00902E6B" w:rsidRPr="00A0626C">
        <w:t>Do not reject H</w:t>
      </w:r>
      <w:r w:rsidR="00902E6B" w:rsidRPr="00D82CF6">
        <w:rPr>
          <w:vertAlign w:val="subscript"/>
        </w:rPr>
        <w:t>o</w:t>
      </w:r>
      <w:r w:rsidR="00902E6B" w:rsidRPr="00A0626C">
        <w:t xml:space="preserve">. </w:t>
      </w:r>
    </w:p>
    <w:p w14:paraId="019F8B0C" w14:textId="66FBDEBC" w:rsidR="00902E6B" w:rsidRPr="00A0626C" w:rsidRDefault="000260E9" w:rsidP="00867623">
      <w:pPr>
        <w:tabs>
          <w:tab w:val="left" w:pos="720"/>
        </w:tabs>
        <w:ind w:left="1440" w:hanging="1440"/>
      </w:pPr>
      <w:r w:rsidRPr="00A0626C">
        <w:tab/>
      </w:r>
      <w:r w:rsidR="0002218B" w:rsidRPr="00A0626C">
        <w:t>Step 6:</w:t>
      </w:r>
      <w:r w:rsidR="00F115BF" w:rsidRPr="00A0626C">
        <w:t xml:space="preserve"> </w:t>
      </w:r>
      <w:r w:rsidR="00902E6B" w:rsidRPr="00A0626C">
        <w:t>There is no difference in the mean salary of nurses and school teachers</w:t>
      </w:r>
      <w:r w:rsidR="00902E6B" w:rsidRPr="006403AE">
        <w:rPr>
          <w:b/>
          <w:bCs/>
        </w:rPr>
        <w:t>.</w:t>
      </w:r>
      <w:r w:rsidR="00F115BF" w:rsidRPr="006403AE">
        <w:rPr>
          <w:b/>
          <w:bCs/>
        </w:rPr>
        <w:t xml:space="preserve"> </w:t>
      </w:r>
      <w:r w:rsidR="003A7823" w:rsidRPr="006403AE">
        <w:rPr>
          <w:b/>
          <w:bCs/>
        </w:rPr>
        <w:t>(</w:t>
      </w:r>
      <w:r w:rsidR="005E4D17" w:rsidRPr="006403AE">
        <w:rPr>
          <w:b/>
          <w:bCs/>
        </w:rPr>
        <w:t>LO11-2</w:t>
      </w:r>
      <w:r w:rsidR="003A7823" w:rsidRPr="006403AE">
        <w:rPr>
          <w:b/>
          <w:bCs/>
        </w:rPr>
        <w:t>)</w:t>
      </w:r>
    </w:p>
    <w:p w14:paraId="60A5FE29" w14:textId="77777777" w:rsidR="0002218B" w:rsidRPr="00A0626C" w:rsidRDefault="0002218B" w:rsidP="00867623">
      <w:pPr>
        <w:tabs>
          <w:tab w:val="left" w:pos="720"/>
        </w:tabs>
        <w:ind w:left="1440" w:hanging="1440"/>
      </w:pPr>
    </w:p>
    <w:p w14:paraId="3D93F9C1" w14:textId="77777777" w:rsidR="006403AE" w:rsidRDefault="00165CB0" w:rsidP="00867623">
      <w:pPr>
        <w:tabs>
          <w:tab w:val="left" w:pos="720"/>
        </w:tabs>
        <w:ind w:left="1440" w:hanging="1440"/>
      </w:pPr>
      <w:r w:rsidRPr="00A0626C">
        <w:t>13</w:t>
      </w:r>
      <w:r w:rsidR="00BC7416" w:rsidRPr="00A0626C">
        <w:t>.</w:t>
      </w:r>
      <w:r w:rsidR="00BC7416" w:rsidRPr="00A0626C">
        <w:tab/>
        <w:t>a.</w:t>
      </w:r>
      <w:r w:rsidR="00BC7416" w:rsidRPr="00A0626C">
        <w:tab/>
        <w:t>df = 12, found by</w:t>
      </w:r>
    </w:p>
    <w:p w14:paraId="0BEFF0B2" w14:textId="77777777" w:rsidR="006403AE" w:rsidRDefault="006403AE" w:rsidP="00867623">
      <w:pPr>
        <w:tabs>
          <w:tab w:val="left" w:pos="720"/>
        </w:tabs>
        <w:ind w:left="1440" w:hanging="1440"/>
      </w:pPr>
    </w:p>
    <w:p w14:paraId="5B144A94" w14:textId="06460F65" w:rsidR="00BC7416" w:rsidRPr="00A0626C" w:rsidRDefault="006403AE" w:rsidP="00867623">
      <w:pPr>
        <w:tabs>
          <w:tab w:val="left" w:pos="720"/>
        </w:tabs>
        <w:ind w:left="1440" w:hanging="1440"/>
      </w:pPr>
      <w:r>
        <w:tab/>
      </w:r>
      <w:r w:rsidR="00BC7416" w:rsidRPr="00A0626C">
        <w:t xml:space="preserve"> </w:t>
      </w:r>
      <w:r w:rsidR="002F4ABE" w:rsidRPr="00A0626C">
        <w:rPr>
          <w:noProof/>
        </w:rPr>
        <w:object w:dxaOrig="2680" w:dyaOrig="1359" w14:anchorId="303D57E9">
          <v:shape id="_x0000_i1039" type="#_x0000_t75" alt="" style="width:134pt;height:69pt;mso-width-percent:0;mso-height-percent:0;mso-width-percent:0;mso-height-percent:0" o:ole="">
            <v:imagedata r:id="rId35" o:title=""/>
          </v:shape>
          <o:OLEObject Type="Embed" ProgID="Equation.3" ShapeID="_x0000_i1039" DrawAspect="Content" ObjectID="_1670241029" r:id="rId36"/>
        </w:object>
      </w:r>
    </w:p>
    <w:p w14:paraId="641C87C8" w14:textId="77777777" w:rsidR="006403AE" w:rsidRDefault="00BC7416" w:rsidP="00867623">
      <w:pPr>
        <w:tabs>
          <w:tab w:val="left" w:pos="720"/>
        </w:tabs>
        <w:ind w:left="1440" w:hanging="1440"/>
      </w:pPr>
      <w:r w:rsidRPr="00A0626C">
        <w:tab/>
      </w:r>
    </w:p>
    <w:p w14:paraId="347DF359" w14:textId="5C8D797D" w:rsidR="00BC7416" w:rsidRPr="00A0626C" w:rsidRDefault="009C0B24" w:rsidP="00867623">
      <w:pPr>
        <w:tabs>
          <w:tab w:val="left" w:pos="720"/>
        </w:tabs>
        <w:ind w:left="1440" w:hanging="1440"/>
      </w:pPr>
      <w:r>
        <w:tab/>
      </w:r>
      <w:r w:rsidR="00BC7416" w:rsidRPr="00A0626C">
        <w:t>b.</w:t>
      </w:r>
      <w:r w:rsidR="00BC7416" w:rsidRPr="00A0626C">
        <w:tab/>
        <w:t xml:space="preserve">If </w:t>
      </w:r>
      <w:r w:rsidR="00BC7416" w:rsidRPr="00D82CF6">
        <w:rPr>
          <w:i/>
        </w:rPr>
        <w:t xml:space="preserve">t </w:t>
      </w:r>
      <w:r w:rsidR="00BC7416" w:rsidRPr="00A0626C">
        <w:t xml:space="preserve">&lt; -2.179 or </w:t>
      </w:r>
      <w:r w:rsidR="00BC7416" w:rsidRPr="00D82CF6">
        <w:rPr>
          <w:i/>
        </w:rPr>
        <w:t>t</w:t>
      </w:r>
      <w:r w:rsidR="00BC7416" w:rsidRPr="00A0626C">
        <w:t xml:space="preserve"> &gt; 2.179, then reject H</w:t>
      </w:r>
      <w:r w:rsidR="00D82CF6" w:rsidRPr="00D82CF6">
        <w:rPr>
          <w:vertAlign w:val="subscript"/>
        </w:rPr>
        <w:t>o</w:t>
      </w:r>
      <w:r w:rsidR="00BC7416" w:rsidRPr="00A0626C">
        <w:t>.</w:t>
      </w:r>
    </w:p>
    <w:p w14:paraId="5EED602B" w14:textId="77777777" w:rsidR="00BC7416" w:rsidRPr="00A0626C" w:rsidRDefault="001B4B14" w:rsidP="00867623">
      <w:pPr>
        <w:tabs>
          <w:tab w:val="left" w:pos="720"/>
        </w:tabs>
        <w:ind w:left="1440" w:hanging="1440"/>
      </w:pPr>
      <w:r>
        <w:tab/>
      </w:r>
      <w:r w:rsidR="00BC7416" w:rsidRPr="00A0626C">
        <w:t>c.</w:t>
      </w:r>
      <w:r w:rsidR="00BC7416" w:rsidRPr="00A0626C">
        <w:tab/>
      </w:r>
      <w:r w:rsidR="002F4ABE" w:rsidRPr="00A0626C">
        <w:rPr>
          <w:noProof/>
        </w:rPr>
        <w:object w:dxaOrig="2280" w:dyaOrig="1040" w14:anchorId="69689421">
          <v:shape id="_x0000_i1040" type="#_x0000_t75" alt="" style="width:115pt;height:51.5pt;mso-width-percent:0;mso-height-percent:0;mso-width-percent:0;mso-height-percent:0" o:ole="">
            <v:imagedata r:id="rId37" o:title=""/>
          </v:shape>
          <o:OLEObject Type="Embed" ProgID="Equation.3" ShapeID="_x0000_i1040" DrawAspect="Content" ObjectID="_1670241030" r:id="rId38"/>
        </w:object>
      </w:r>
    </w:p>
    <w:p w14:paraId="538F2C5C" w14:textId="0F29271F" w:rsidR="00BC7416" w:rsidRPr="00A0626C" w:rsidRDefault="00BC7416" w:rsidP="00867623">
      <w:pPr>
        <w:tabs>
          <w:tab w:val="left" w:pos="720"/>
        </w:tabs>
        <w:ind w:left="1440" w:hanging="1440"/>
      </w:pPr>
      <w:r w:rsidRPr="00A0626C">
        <w:tab/>
        <w:t>d.</w:t>
      </w:r>
      <w:r w:rsidRPr="00A0626C">
        <w:tab/>
      </w:r>
      <w:r w:rsidR="006403AE">
        <w:t>F</w:t>
      </w:r>
      <w:r w:rsidRPr="00A0626C">
        <w:t>ail to reject the null hypothesis.</w:t>
      </w:r>
      <w:r w:rsidR="003A7823" w:rsidRPr="00A0626C">
        <w:t xml:space="preserve"> </w:t>
      </w:r>
      <w:r w:rsidR="003A7823" w:rsidRPr="006403AE">
        <w:rPr>
          <w:b/>
          <w:bCs/>
        </w:rPr>
        <w:t>(</w:t>
      </w:r>
      <w:r w:rsidR="005E4D17" w:rsidRPr="006403AE">
        <w:rPr>
          <w:b/>
          <w:bCs/>
        </w:rPr>
        <w:t>LO11-2</w:t>
      </w:r>
      <w:r w:rsidR="003A7823" w:rsidRPr="006403AE">
        <w:rPr>
          <w:b/>
          <w:bCs/>
        </w:rPr>
        <w:t>)</w:t>
      </w:r>
    </w:p>
    <w:p w14:paraId="36A59DFD" w14:textId="77777777" w:rsidR="00750F04" w:rsidRPr="00307EC3" w:rsidRDefault="00750F04" w:rsidP="00867623">
      <w:pPr>
        <w:tabs>
          <w:tab w:val="left" w:pos="720"/>
        </w:tabs>
        <w:ind w:left="1440" w:hanging="1440"/>
      </w:pPr>
    </w:p>
    <w:p w14:paraId="0AAAC137" w14:textId="77777777" w:rsidR="00BC7416" w:rsidRPr="00307EC3" w:rsidRDefault="00165CB0" w:rsidP="00867623">
      <w:pPr>
        <w:tabs>
          <w:tab w:val="left" w:pos="720"/>
        </w:tabs>
        <w:ind w:left="1440" w:hanging="1440"/>
      </w:pPr>
      <w:r>
        <w:t>14</w:t>
      </w:r>
      <w:r w:rsidR="00BC7416" w:rsidRPr="00307EC3">
        <w:t>.</w:t>
      </w:r>
      <w:r w:rsidR="00BC7416" w:rsidRPr="00307EC3">
        <w:tab/>
        <w:t>a.</w:t>
      </w:r>
      <w:r w:rsidR="00BC7416" w:rsidRPr="00307EC3">
        <w:tab/>
        <w:t xml:space="preserve">df = 30, found by </w:t>
      </w:r>
      <w:r w:rsidR="002F4ABE" w:rsidRPr="00307EC3">
        <w:rPr>
          <w:noProof/>
          <w:position w:val="-76"/>
        </w:rPr>
        <w:object w:dxaOrig="2720" w:dyaOrig="1359" w14:anchorId="65E473B3">
          <v:shape id="_x0000_i1041" type="#_x0000_t75" alt="" style="width:135.5pt;height:69pt;mso-width-percent:0;mso-height-percent:0;mso-width-percent:0;mso-height-percent:0" o:ole="">
            <v:imagedata r:id="rId39" o:title=""/>
          </v:shape>
          <o:OLEObject Type="Embed" ProgID="Equation.3" ShapeID="_x0000_i1041" DrawAspect="Content" ObjectID="_1670241031" r:id="rId40"/>
        </w:object>
      </w:r>
    </w:p>
    <w:p w14:paraId="53C30756" w14:textId="77777777" w:rsidR="00BC7416" w:rsidRPr="00307EC3" w:rsidRDefault="00BC7416" w:rsidP="00867623">
      <w:pPr>
        <w:tabs>
          <w:tab w:val="left" w:pos="720"/>
        </w:tabs>
        <w:ind w:left="1440" w:hanging="1440"/>
      </w:pPr>
      <w:r w:rsidRPr="00307EC3">
        <w:tab/>
        <w:t>b.</w:t>
      </w:r>
      <w:r w:rsidRPr="00307EC3">
        <w:tab/>
        <w:t xml:space="preserve">If </w:t>
      </w:r>
      <w:r w:rsidRPr="001B4B14">
        <w:rPr>
          <w:i/>
        </w:rPr>
        <w:t>t</w:t>
      </w:r>
      <w:r w:rsidRPr="00307EC3">
        <w:t xml:space="preserve"> &gt; 1.697, then reject H</w:t>
      </w:r>
      <w:r w:rsidR="001B4B14">
        <w:rPr>
          <w:vertAlign w:val="subscript"/>
        </w:rPr>
        <w:t>o</w:t>
      </w:r>
      <w:r w:rsidRPr="00307EC3">
        <w:t>.</w:t>
      </w:r>
    </w:p>
    <w:p w14:paraId="7BFD5C75" w14:textId="77777777" w:rsidR="00BC7416" w:rsidRPr="00307EC3" w:rsidRDefault="00BC7416" w:rsidP="00867623">
      <w:pPr>
        <w:tabs>
          <w:tab w:val="left" w:pos="720"/>
        </w:tabs>
        <w:ind w:left="1440" w:hanging="1440"/>
      </w:pPr>
      <w:r w:rsidRPr="00307EC3">
        <w:tab/>
        <w:t>c.</w:t>
      </w:r>
      <w:r w:rsidRPr="00307EC3">
        <w:tab/>
      </w:r>
      <w:r w:rsidR="002F4ABE" w:rsidRPr="00307EC3">
        <w:rPr>
          <w:noProof/>
          <w:position w:val="-66"/>
        </w:rPr>
        <w:object w:dxaOrig="2260" w:dyaOrig="1040" w14:anchorId="1E8A023F">
          <v:shape id="_x0000_i1042" type="#_x0000_t75" alt="" style="width:112pt;height:51.5pt;mso-width-percent:0;mso-height-percent:0;mso-width-percent:0;mso-height-percent:0" o:ole="">
            <v:imagedata r:id="rId41" o:title=""/>
          </v:shape>
          <o:OLEObject Type="Embed" ProgID="Equation.3" ShapeID="_x0000_i1042" DrawAspect="Content" ObjectID="_1670241032" r:id="rId42"/>
        </w:object>
      </w:r>
    </w:p>
    <w:p w14:paraId="41D0FC20" w14:textId="03BC44F9" w:rsidR="00BC7416" w:rsidRPr="00890676" w:rsidRDefault="00BC7416" w:rsidP="00867623">
      <w:pPr>
        <w:tabs>
          <w:tab w:val="left" w:pos="720"/>
        </w:tabs>
        <w:ind w:left="1440" w:hanging="1440"/>
        <w:rPr>
          <w:b/>
          <w:lang w:val="it-IT"/>
        </w:rPr>
      </w:pPr>
      <w:r w:rsidRPr="00307EC3">
        <w:tab/>
        <w:t>d.</w:t>
      </w:r>
      <w:r w:rsidRPr="00307EC3">
        <w:tab/>
      </w:r>
      <w:r w:rsidR="006403AE">
        <w:t>Fail</w:t>
      </w:r>
      <w:r w:rsidRPr="00307EC3">
        <w:t xml:space="preserve"> to reject the null hypothesis.</w:t>
      </w:r>
      <w:r w:rsidR="003A7823">
        <w:t xml:space="preserve"> </w:t>
      </w:r>
      <w:r w:rsidR="003A7823" w:rsidRPr="00890676">
        <w:rPr>
          <w:b/>
          <w:lang w:val="it-IT"/>
        </w:rPr>
        <w:t>(</w:t>
      </w:r>
      <w:r w:rsidR="005E4D17" w:rsidRPr="00890676">
        <w:rPr>
          <w:b/>
          <w:lang w:val="it-IT"/>
        </w:rPr>
        <w:t>LO11-2</w:t>
      </w:r>
      <w:r w:rsidR="003A7823" w:rsidRPr="00890676">
        <w:rPr>
          <w:b/>
          <w:lang w:val="it-IT"/>
        </w:rPr>
        <w:t>)</w:t>
      </w:r>
    </w:p>
    <w:p w14:paraId="096528C7" w14:textId="77777777" w:rsidR="00750F04" w:rsidRPr="00890676" w:rsidRDefault="00750F04" w:rsidP="00867623">
      <w:pPr>
        <w:tabs>
          <w:tab w:val="left" w:pos="720"/>
        </w:tabs>
        <w:ind w:left="1440" w:hanging="1440"/>
        <w:rPr>
          <w:lang w:val="it-IT"/>
        </w:rPr>
      </w:pPr>
    </w:p>
    <w:p w14:paraId="08DA02E8" w14:textId="77777777" w:rsidR="00BF24F1" w:rsidRPr="00890676" w:rsidRDefault="00165CB0" w:rsidP="00867623">
      <w:pPr>
        <w:tabs>
          <w:tab w:val="left" w:pos="720"/>
        </w:tabs>
        <w:ind w:left="1440" w:hanging="1440"/>
        <w:rPr>
          <w:lang w:val="it-IT"/>
        </w:rPr>
      </w:pPr>
      <w:r w:rsidRPr="00890676">
        <w:rPr>
          <w:lang w:val="it-IT"/>
        </w:rPr>
        <w:t>15</w:t>
      </w:r>
      <w:r w:rsidR="00BC7416" w:rsidRPr="00890676">
        <w:rPr>
          <w:lang w:val="it-IT"/>
        </w:rPr>
        <w:t>.</w:t>
      </w:r>
      <w:r w:rsidR="00BC7416" w:rsidRPr="00890676">
        <w:rPr>
          <w:lang w:val="it-IT"/>
        </w:rPr>
        <w:tab/>
      </w:r>
      <w:r w:rsidR="00BF24F1" w:rsidRPr="00890676">
        <w:rPr>
          <w:i/>
          <w:lang w:val="it-IT"/>
        </w:rPr>
        <w:t>H</w:t>
      </w:r>
      <w:r w:rsidR="00BF24F1" w:rsidRPr="00890676">
        <w:rPr>
          <w:vertAlign w:val="subscript"/>
          <w:lang w:val="it-IT"/>
        </w:rPr>
        <w:t>o</w:t>
      </w:r>
      <w:r w:rsidR="00BF24F1" w:rsidRPr="00890676">
        <w:rPr>
          <w:lang w:val="it-IT"/>
        </w:rPr>
        <w:t xml:space="preserve">: </w:t>
      </w:r>
      <w:r w:rsidR="00BF24F1">
        <w:rPr>
          <w:i/>
        </w:rPr>
        <w:sym w:font="Symbol" w:char="F06D"/>
      </w:r>
      <w:r w:rsidR="000C63E9" w:rsidRPr="00890676">
        <w:rPr>
          <w:vertAlign w:val="subscript"/>
          <w:lang w:val="it-IT"/>
        </w:rPr>
        <w:t>Private</w:t>
      </w:r>
      <w:r w:rsidR="00BF24F1" w:rsidRPr="00890676">
        <w:rPr>
          <w:lang w:val="it-IT"/>
        </w:rPr>
        <w:t xml:space="preserve"> </w:t>
      </w:r>
      <w:r w:rsidR="00BF24F1">
        <w:sym w:font="Symbol" w:char="F0A3"/>
      </w:r>
      <w:r w:rsidR="00BF24F1" w:rsidRPr="00890676">
        <w:rPr>
          <w:lang w:val="it-IT"/>
        </w:rPr>
        <w:t xml:space="preserve"> </w:t>
      </w:r>
      <w:r w:rsidR="00BF24F1">
        <w:rPr>
          <w:i/>
        </w:rPr>
        <w:sym w:font="Symbol" w:char="F06D"/>
      </w:r>
      <w:r w:rsidR="000C63E9" w:rsidRPr="00890676">
        <w:rPr>
          <w:vertAlign w:val="subscript"/>
          <w:lang w:val="it-IT"/>
        </w:rPr>
        <w:t>Public</w:t>
      </w:r>
      <w:r w:rsidR="00BF24F1" w:rsidRPr="00890676">
        <w:rPr>
          <w:lang w:val="it-IT"/>
        </w:rPr>
        <w:tab/>
      </w:r>
      <w:r w:rsidR="00BF24F1" w:rsidRPr="00890676">
        <w:rPr>
          <w:lang w:val="it-IT"/>
        </w:rPr>
        <w:tab/>
      </w:r>
      <w:r w:rsidR="00BF24F1" w:rsidRPr="00890676">
        <w:rPr>
          <w:i/>
          <w:lang w:val="it-IT"/>
        </w:rPr>
        <w:t>H</w:t>
      </w:r>
      <w:r w:rsidR="00BF24F1" w:rsidRPr="00890676">
        <w:rPr>
          <w:vertAlign w:val="subscript"/>
          <w:lang w:val="it-IT"/>
        </w:rPr>
        <w:t>1</w:t>
      </w:r>
      <w:r w:rsidR="00BF24F1" w:rsidRPr="00890676">
        <w:rPr>
          <w:lang w:val="it-IT"/>
        </w:rPr>
        <w:t xml:space="preserve">: </w:t>
      </w:r>
      <w:r w:rsidR="00BF24F1">
        <w:rPr>
          <w:i/>
        </w:rPr>
        <w:sym w:font="Symbol" w:char="F06D"/>
      </w:r>
      <w:r w:rsidR="000C63E9" w:rsidRPr="00890676">
        <w:rPr>
          <w:vertAlign w:val="subscript"/>
          <w:lang w:val="it-IT"/>
        </w:rPr>
        <w:t>Private</w:t>
      </w:r>
      <w:r w:rsidR="00BF24F1" w:rsidRPr="00890676">
        <w:rPr>
          <w:lang w:val="it-IT"/>
        </w:rPr>
        <w:t xml:space="preserve"> &gt; </w:t>
      </w:r>
      <w:r w:rsidR="00BF24F1">
        <w:rPr>
          <w:i/>
        </w:rPr>
        <w:sym w:font="Symbol" w:char="F06D"/>
      </w:r>
      <w:r w:rsidR="000C63E9" w:rsidRPr="00890676">
        <w:rPr>
          <w:vertAlign w:val="subscript"/>
          <w:lang w:val="it-IT"/>
        </w:rPr>
        <w:t>Public</w:t>
      </w:r>
    </w:p>
    <w:p w14:paraId="2EAE42FE" w14:textId="7E4BCACD" w:rsidR="000C63E9" w:rsidRDefault="00867623" w:rsidP="00867623">
      <w:pPr>
        <w:tabs>
          <w:tab w:val="left" w:pos="720"/>
        </w:tabs>
        <w:ind w:left="1440" w:hanging="1440"/>
      </w:pPr>
      <w:r w:rsidRPr="00890676">
        <w:rPr>
          <w:lang w:val="it-IT"/>
        </w:rPr>
        <w:lastRenderedPageBreak/>
        <w:tab/>
      </w:r>
      <w:r w:rsidR="005A6B5C" w:rsidRPr="005A6B5C">
        <w:t xml:space="preserve">a.  </w:t>
      </w:r>
      <w:r w:rsidR="00BC7416" w:rsidRPr="00307EC3">
        <w:t xml:space="preserve">df = 26, found by </w:t>
      </w:r>
      <w:r w:rsidR="002F4ABE" w:rsidRPr="00307EC3">
        <w:rPr>
          <w:noProof/>
          <w:position w:val="-76"/>
        </w:rPr>
        <w:object w:dxaOrig="3060" w:dyaOrig="1359" w14:anchorId="6281FB12">
          <v:shape id="_x0000_i1043" type="#_x0000_t75" alt="" style="width:154pt;height:69pt;mso-width-percent:0;mso-height-percent:0;mso-width-percent:0;mso-height-percent:0" o:ole="">
            <v:imagedata r:id="rId43" o:title=""/>
          </v:shape>
          <o:OLEObject Type="Embed" ProgID="Equation.3" ShapeID="_x0000_i1043" DrawAspect="Content" ObjectID="_1670241033" r:id="rId44"/>
        </w:object>
      </w:r>
    </w:p>
    <w:p w14:paraId="5E864168" w14:textId="77777777" w:rsidR="005A6B5C" w:rsidRDefault="00BC7416" w:rsidP="00867623">
      <w:pPr>
        <w:tabs>
          <w:tab w:val="left" w:pos="720"/>
        </w:tabs>
        <w:ind w:left="1440" w:hanging="1440"/>
      </w:pPr>
      <w:r w:rsidRPr="00307EC3">
        <w:t xml:space="preserve"> </w:t>
      </w:r>
      <w:r w:rsidRPr="00307EC3">
        <w:tab/>
      </w:r>
      <w:r w:rsidR="005A6B5C">
        <w:t xml:space="preserve">b.  </w:t>
      </w:r>
      <w:r w:rsidRPr="00307EC3">
        <w:t xml:space="preserve">If </w:t>
      </w:r>
      <w:r w:rsidRPr="001B4B14">
        <w:rPr>
          <w:i/>
        </w:rPr>
        <w:t>t</w:t>
      </w:r>
      <w:r w:rsidRPr="00307EC3">
        <w:t xml:space="preserve"> </w:t>
      </w:r>
      <w:r w:rsidR="0021519C">
        <w:t>&gt;</w:t>
      </w:r>
      <w:r w:rsidRPr="00307EC3">
        <w:t xml:space="preserve"> 1.706, then reject H</w:t>
      </w:r>
      <w:r w:rsidR="001B4B14">
        <w:rPr>
          <w:vertAlign w:val="subscript"/>
        </w:rPr>
        <w:t>o</w:t>
      </w:r>
      <w:r w:rsidRPr="00307EC3">
        <w:t>.</w:t>
      </w:r>
      <w:r w:rsidR="000C63E9">
        <w:t xml:space="preserve">  </w:t>
      </w:r>
    </w:p>
    <w:p w14:paraId="6E4CD367" w14:textId="65D0F521" w:rsidR="00A0626C" w:rsidRDefault="005A6B5C" w:rsidP="00867623">
      <w:pPr>
        <w:tabs>
          <w:tab w:val="left" w:pos="720"/>
        </w:tabs>
        <w:ind w:left="1440" w:hanging="1440"/>
      </w:pPr>
      <w:r>
        <w:tab/>
        <w:t xml:space="preserve">c.  </w:t>
      </w:r>
      <w:r w:rsidR="002F4ABE" w:rsidRPr="000C63E9">
        <w:rPr>
          <w:noProof/>
          <w:position w:val="-64"/>
        </w:rPr>
        <w:object w:dxaOrig="2720" w:dyaOrig="1020" w14:anchorId="22FBECAE">
          <v:shape id="_x0000_i1044" type="#_x0000_t75" alt="" style="width:135.5pt;height:51.5pt;mso-width-percent:0;mso-height-percent:0;mso-width-percent:0;mso-height-percent:0" o:ole="">
            <v:imagedata r:id="rId45" o:title=""/>
          </v:shape>
          <o:OLEObject Type="Embed" ProgID="Equation.3" ShapeID="_x0000_i1044" DrawAspect="Content" ObjectID="_1670241034" r:id="rId46"/>
        </w:object>
      </w:r>
      <w:r w:rsidR="00BC7416" w:rsidRPr="00307EC3">
        <w:t xml:space="preserve"> </w:t>
      </w:r>
      <w:r w:rsidR="00BC7416" w:rsidRPr="00307EC3">
        <w:tab/>
      </w:r>
    </w:p>
    <w:p w14:paraId="1456FB0D" w14:textId="242E74E8" w:rsidR="00BC7416" w:rsidRDefault="00A0626C" w:rsidP="00867623">
      <w:pPr>
        <w:tabs>
          <w:tab w:val="left" w:pos="720"/>
        </w:tabs>
        <w:ind w:left="720" w:hanging="720"/>
        <w:rPr>
          <w:b/>
        </w:rPr>
      </w:pPr>
      <w:r w:rsidRPr="00307EC3">
        <w:tab/>
      </w:r>
      <w:r w:rsidR="005A6B5C">
        <w:t xml:space="preserve">d.  </w:t>
      </w:r>
      <w:r w:rsidR="000C63E9">
        <w:t>R</w:t>
      </w:r>
      <w:r w:rsidR="00BC7416" w:rsidRPr="00307EC3">
        <w:t>eject the null hypothesis</w:t>
      </w:r>
      <w:r w:rsidR="00BB056C">
        <w:t xml:space="preserve"> and find </w:t>
      </w:r>
      <w:r w:rsidR="004947D2">
        <w:t>evidence indicating the</w:t>
      </w:r>
      <w:r w:rsidR="00BB056C">
        <w:t xml:space="preserve"> </w:t>
      </w:r>
      <w:r w:rsidR="000C63E9">
        <w:t>mean</w:t>
      </w:r>
      <w:r w:rsidR="00BB056C">
        <w:t xml:space="preserve"> </w:t>
      </w:r>
      <w:r w:rsidR="000C63E9">
        <w:t>cost</w:t>
      </w:r>
      <w:r w:rsidR="00BB056C">
        <w:t xml:space="preserve"> </w:t>
      </w:r>
      <w:r w:rsidR="000C63E9">
        <w:t>at a private agency</w:t>
      </w:r>
      <w:r w:rsidR="00BB056C">
        <w:t xml:space="preserve"> is </w:t>
      </w:r>
      <w:r w:rsidR="000C63E9">
        <w:t>larger</w:t>
      </w:r>
      <w:r w:rsidR="00BC7416" w:rsidRPr="00307EC3">
        <w:t>.</w:t>
      </w:r>
      <w:r w:rsidR="003A7823"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11-2</w:t>
      </w:r>
      <w:r w:rsidR="003A7823" w:rsidRPr="003A7823">
        <w:rPr>
          <w:b/>
        </w:rPr>
        <w:t>)</w:t>
      </w:r>
    </w:p>
    <w:p w14:paraId="67E9D319" w14:textId="77777777" w:rsidR="0014232D" w:rsidRPr="00307EC3" w:rsidRDefault="0014232D" w:rsidP="00867623">
      <w:pPr>
        <w:tabs>
          <w:tab w:val="left" w:pos="720"/>
        </w:tabs>
        <w:ind w:left="1440" w:hanging="1440"/>
      </w:pPr>
    </w:p>
    <w:p w14:paraId="10545AD3" w14:textId="77777777" w:rsidR="001226DF" w:rsidRDefault="00165CB0" w:rsidP="00867623">
      <w:pPr>
        <w:tabs>
          <w:tab w:val="left" w:pos="720"/>
        </w:tabs>
        <w:ind w:left="1440" w:hanging="1440"/>
      </w:pPr>
      <w:r>
        <w:t>16</w:t>
      </w:r>
      <w:r w:rsidR="00BC7416" w:rsidRPr="00307EC3">
        <w:t>.</w:t>
      </w:r>
      <w:r w:rsidR="00BC7416" w:rsidRPr="00307EC3">
        <w:tab/>
      </w:r>
      <w:r w:rsidR="001226DF">
        <w:rPr>
          <w:i/>
        </w:rPr>
        <w:t>H</w:t>
      </w:r>
      <w:r w:rsidR="001226DF">
        <w:rPr>
          <w:vertAlign w:val="subscript"/>
        </w:rPr>
        <w:t>o</w:t>
      </w:r>
      <w:r w:rsidR="001226DF">
        <w:t xml:space="preserve">: </w:t>
      </w:r>
      <w:r w:rsidR="001226DF">
        <w:rPr>
          <w:i/>
        </w:rPr>
        <w:sym w:font="Symbol" w:char="F06D"/>
      </w:r>
      <w:r w:rsidR="003147CA">
        <w:rPr>
          <w:i/>
        </w:rPr>
        <w:t xml:space="preserve"> </w:t>
      </w:r>
      <w:r w:rsidR="003147CA" w:rsidRPr="003147CA">
        <w:rPr>
          <w:vertAlign w:val="subscript"/>
        </w:rPr>
        <w:t xml:space="preserve">Claiborne </w:t>
      </w:r>
      <w:r w:rsidR="001226DF">
        <w:sym w:font="Symbol" w:char="F0A3"/>
      </w:r>
      <w:r w:rsidR="001226DF">
        <w:t xml:space="preserve"> </w:t>
      </w:r>
      <w:r w:rsidR="001226DF">
        <w:rPr>
          <w:i/>
        </w:rPr>
        <w:sym w:font="Symbol" w:char="F06D"/>
      </w:r>
      <w:r w:rsidR="003147CA">
        <w:rPr>
          <w:i/>
        </w:rPr>
        <w:t xml:space="preserve"> </w:t>
      </w:r>
      <w:r w:rsidR="003147CA" w:rsidRPr="003147CA">
        <w:rPr>
          <w:vertAlign w:val="subscript"/>
        </w:rPr>
        <w:t>Calvin Klein</w:t>
      </w:r>
      <w:r w:rsidR="001226DF">
        <w:tab/>
      </w:r>
      <w:r w:rsidR="001226DF">
        <w:tab/>
      </w:r>
      <w:r w:rsidR="001226DF">
        <w:rPr>
          <w:i/>
        </w:rPr>
        <w:t>H</w:t>
      </w:r>
      <w:r w:rsidR="001226DF">
        <w:rPr>
          <w:vertAlign w:val="subscript"/>
        </w:rPr>
        <w:t>1</w:t>
      </w:r>
      <w:r w:rsidR="001226DF">
        <w:t xml:space="preserve">: </w:t>
      </w:r>
      <w:r w:rsidR="001226DF">
        <w:rPr>
          <w:i/>
        </w:rPr>
        <w:sym w:font="Symbol" w:char="F06D"/>
      </w:r>
      <w:r w:rsidR="003147CA" w:rsidRPr="003147CA">
        <w:rPr>
          <w:vertAlign w:val="subscript"/>
        </w:rPr>
        <w:t xml:space="preserve"> Claiborne</w:t>
      </w:r>
      <w:r w:rsidR="001226DF">
        <w:t xml:space="preserve"> &gt; </w:t>
      </w:r>
      <w:r w:rsidR="001226DF">
        <w:rPr>
          <w:i/>
        </w:rPr>
        <w:sym w:font="Symbol" w:char="F06D"/>
      </w:r>
      <w:r w:rsidR="003147CA">
        <w:rPr>
          <w:i/>
        </w:rPr>
        <w:t xml:space="preserve"> </w:t>
      </w:r>
      <w:r w:rsidR="003147CA" w:rsidRPr="003147CA">
        <w:rPr>
          <w:vertAlign w:val="subscript"/>
        </w:rPr>
        <w:t>Calvin Klein</w:t>
      </w:r>
    </w:p>
    <w:p w14:paraId="0F2D03FB" w14:textId="77777777" w:rsidR="00BC7416" w:rsidRPr="00307EC3" w:rsidRDefault="00867623" w:rsidP="00867623">
      <w:pPr>
        <w:tabs>
          <w:tab w:val="left" w:pos="720"/>
        </w:tabs>
        <w:ind w:left="1440" w:hanging="1440"/>
      </w:pPr>
      <w:r>
        <w:tab/>
      </w:r>
      <w:r w:rsidR="00BC7416" w:rsidRPr="00307EC3">
        <w:t xml:space="preserve">df = 22, found by </w:t>
      </w:r>
      <w:r w:rsidR="002F4ABE" w:rsidRPr="00307EC3">
        <w:rPr>
          <w:noProof/>
          <w:position w:val="-76"/>
        </w:rPr>
        <w:object w:dxaOrig="3300" w:dyaOrig="1359" w14:anchorId="4631F3BC">
          <v:shape id="_x0000_i1045" type="#_x0000_t75" alt="" style="width:165.5pt;height:69pt;mso-width-percent:0;mso-height-percent:0;mso-width-percent:0;mso-height-percent:0" o:ole="">
            <v:imagedata r:id="rId47" o:title=""/>
          </v:shape>
          <o:OLEObject Type="Embed" ProgID="Equation.3" ShapeID="_x0000_i1045" DrawAspect="Content" ObjectID="_1670241035" r:id="rId48"/>
        </w:object>
      </w:r>
      <w:r w:rsidR="00BC7416" w:rsidRPr="00307EC3">
        <w:t xml:space="preserve"> </w:t>
      </w:r>
    </w:p>
    <w:p w14:paraId="4CFE77EB" w14:textId="77777777" w:rsidR="00BC7416" w:rsidRPr="00307EC3" w:rsidRDefault="00BC7416" w:rsidP="00867623">
      <w:pPr>
        <w:tabs>
          <w:tab w:val="left" w:pos="720"/>
        </w:tabs>
        <w:ind w:left="1440" w:hanging="1440"/>
      </w:pPr>
      <w:r w:rsidRPr="00307EC3">
        <w:tab/>
        <w:t xml:space="preserve">If </w:t>
      </w:r>
      <w:r w:rsidRPr="00C27C35">
        <w:rPr>
          <w:i/>
        </w:rPr>
        <w:t xml:space="preserve">t </w:t>
      </w:r>
      <w:r w:rsidRPr="00307EC3">
        <w:t>&gt; 1.717, then reject H</w:t>
      </w:r>
      <w:r w:rsidR="001B4B14">
        <w:rPr>
          <w:vertAlign w:val="subscript"/>
        </w:rPr>
        <w:t>o</w:t>
      </w:r>
      <w:r w:rsidRPr="00307EC3">
        <w:t>.</w:t>
      </w:r>
    </w:p>
    <w:p w14:paraId="594B5400" w14:textId="77777777" w:rsidR="006D436F" w:rsidRDefault="00BC7416" w:rsidP="00867623">
      <w:pPr>
        <w:tabs>
          <w:tab w:val="left" w:pos="720"/>
        </w:tabs>
        <w:ind w:left="1440" w:hanging="1440"/>
      </w:pPr>
      <w:r w:rsidRPr="00307EC3">
        <w:tab/>
      </w:r>
      <w:r w:rsidR="002F4ABE" w:rsidRPr="00307EC3">
        <w:rPr>
          <w:noProof/>
          <w:position w:val="-66"/>
        </w:rPr>
        <w:object w:dxaOrig="3000" w:dyaOrig="1040" w14:anchorId="3573F767">
          <v:shape id="_x0000_i1046" type="#_x0000_t75" alt="" style="width:150pt;height:51.5pt;mso-width-percent:0;mso-height-percent:0;mso-width-percent:0;mso-height-percent:0" o:ole="">
            <v:imagedata r:id="rId49" o:title=""/>
          </v:shape>
          <o:OLEObject Type="Embed" ProgID="Equation.3" ShapeID="_x0000_i1046" DrawAspect="Content" ObjectID="_1670241036" r:id="rId50"/>
        </w:object>
      </w:r>
    </w:p>
    <w:p w14:paraId="39E277D7" w14:textId="77777777" w:rsidR="00BC7416" w:rsidRDefault="006D436F" w:rsidP="00867623">
      <w:pPr>
        <w:tabs>
          <w:tab w:val="left" w:pos="720"/>
        </w:tabs>
        <w:ind w:left="1440" w:hanging="1440"/>
      </w:pPr>
      <w:r w:rsidRPr="00307EC3">
        <w:tab/>
      </w:r>
      <w:r w:rsidR="00BC7416" w:rsidRPr="00307EC3">
        <w:t>You fail to reject the null hypothesis</w:t>
      </w:r>
      <w:r w:rsidR="00D722A9">
        <w:t xml:space="preserve"> at the 5% level</w:t>
      </w:r>
      <w:r w:rsidR="00BC7416" w:rsidRPr="00307EC3">
        <w:t>.</w:t>
      </w:r>
      <w:r w:rsidR="003A7823"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11-2</w:t>
      </w:r>
      <w:r w:rsidR="003A7823" w:rsidRPr="003A7823">
        <w:rPr>
          <w:b/>
        </w:rPr>
        <w:t>)</w:t>
      </w:r>
    </w:p>
    <w:p w14:paraId="401C45E7" w14:textId="77777777" w:rsidR="00BC7416" w:rsidRDefault="00BC7416" w:rsidP="00867623">
      <w:pPr>
        <w:tabs>
          <w:tab w:val="left" w:pos="720"/>
        </w:tabs>
        <w:ind w:left="1440" w:hanging="1440"/>
      </w:pPr>
    </w:p>
    <w:p w14:paraId="358EBF29" w14:textId="661D449E" w:rsidR="00332797" w:rsidRDefault="00165CB0" w:rsidP="00867623">
      <w:pPr>
        <w:tabs>
          <w:tab w:val="left" w:pos="720"/>
        </w:tabs>
        <w:ind w:left="1440" w:hanging="1440"/>
        <w:rPr>
          <w:noProof/>
        </w:rPr>
      </w:pPr>
      <w:r>
        <w:t>17</w:t>
      </w:r>
      <w:r w:rsidR="00340FEE">
        <w:t>.</w:t>
      </w:r>
      <w:r w:rsidR="00340FEE">
        <w:tab/>
      </w:r>
      <w:r w:rsidR="003A5FDC">
        <w:t xml:space="preserve">a.   </w:t>
      </w:r>
      <w:r w:rsidR="002F4ABE" w:rsidRPr="00182ABB">
        <w:rPr>
          <w:noProof/>
          <w:position w:val="-22"/>
        </w:rPr>
        <w:object w:dxaOrig="1260" w:dyaOrig="580" w14:anchorId="017D155E">
          <v:shape id="_x0000_i1047" type="#_x0000_t75" alt="" style="width:62pt;height:30pt;mso-width-percent:0;mso-height-percent:0;mso-width-percent:0;mso-height-percent:0" o:ole="">
            <v:imagedata r:id="rId51" o:title=""/>
          </v:shape>
          <o:OLEObject Type="Embed" ProgID="Equation.DSMT4" ShapeID="_x0000_i1047" DrawAspect="Content" ObjectID="_1670241037" r:id="rId52"/>
        </w:object>
      </w:r>
      <w:r w:rsidR="00340FEE">
        <w:tab/>
      </w:r>
      <w:r w:rsidR="00340FEE">
        <w:tab/>
      </w:r>
      <w:r w:rsidR="002F4ABE" w:rsidRPr="00134F5F">
        <w:rPr>
          <w:noProof/>
          <w:position w:val="-26"/>
        </w:rPr>
        <w:object w:dxaOrig="5200" w:dyaOrig="720" w14:anchorId="68790E7D">
          <v:shape id="_x0000_i1048" type="#_x0000_t75" alt="" style="width:261pt;height:36pt;mso-width-percent:0;mso-height-percent:0;mso-width-percent:0;mso-height-percent:0" o:ole="">
            <v:imagedata r:id="rId53" o:title=""/>
          </v:shape>
          <o:OLEObject Type="Embed" ProgID="Equation.3" ShapeID="_x0000_i1048" DrawAspect="Content" ObjectID="_1670241038" r:id="rId54"/>
        </w:object>
      </w:r>
    </w:p>
    <w:p w14:paraId="72EA46A6" w14:textId="6EB664E9" w:rsidR="003D7628" w:rsidRDefault="003D7628" w:rsidP="00867623">
      <w:pPr>
        <w:tabs>
          <w:tab w:val="left" w:pos="720"/>
        </w:tabs>
        <w:ind w:left="1440" w:hanging="1440"/>
        <w:rPr>
          <w:noProof/>
        </w:rPr>
      </w:pPr>
    </w:p>
    <w:p w14:paraId="664A328E" w14:textId="0BDE5A7C" w:rsidR="003D7628" w:rsidRDefault="003D7628" w:rsidP="00867623">
      <w:pPr>
        <w:tabs>
          <w:tab w:val="left" w:pos="720"/>
        </w:tabs>
        <w:ind w:left="1440" w:hanging="1440"/>
      </w:pPr>
      <w:r>
        <w:tab/>
      </w:r>
    </w:p>
    <w:p w14:paraId="40485944" w14:textId="1648FA6D" w:rsidR="00332797" w:rsidRDefault="00340FEE" w:rsidP="00867623">
      <w:pPr>
        <w:tabs>
          <w:tab w:val="left" w:pos="720"/>
        </w:tabs>
        <w:ind w:left="1440" w:hanging="1440"/>
        <w:rPr>
          <w:noProof/>
        </w:rPr>
      </w:pPr>
      <w:r>
        <w:tab/>
      </w:r>
      <w:r w:rsidR="003A5FDC">
        <w:t xml:space="preserve">     </w:t>
      </w:r>
      <w:r w:rsidR="002F4ABE" w:rsidRPr="00587614">
        <w:rPr>
          <w:noProof/>
          <w:position w:val="-28"/>
        </w:rPr>
        <w:object w:dxaOrig="2220" w:dyaOrig="660" w14:anchorId="2819CBB7">
          <v:shape id="_x0000_i1049" type="#_x0000_t75" alt="" style="width:112pt;height:32.5pt;mso-width-percent:0;mso-height-percent:0;mso-width-percent:0;mso-height-percent:0" o:ole="">
            <v:imagedata r:id="rId55" o:title=""/>
          </v:shape>
          <o:OLEObject Type="Embed" ProgID="Equation.3" ShapeID="_x0000_i1049" DrawAspect="Content" ObjectID="_1670241039" r:id="rId56"/>
        </w:object>
      </w:r>
    </w:p>
    <w:p w14:paraId="08BBDC0D" w14:textId="29F597E5" w:rsidR="003A5FDC" w:rsidRDefault="003A5FDC" w:rsidP="00867623">
      <w:pPr>
        <w:tabs>
          <w:tab w:val="left" w:pos="720"/>
        </w:tabs>
        <w:ind w:left="1440" w:hanging="1440"/>
        <w:rPr>
          <w:noProof/>
        </w:rPr>
      </w:pPr>
    </w:p>
    <w:p w14:paraId="4DD0F65F" w14:textId="1261F1BE" w:rsidR="003A5FDC" w:rsidRDefault="003A5FDC" w:rsidP="00867623">
      <w:pPr>
        <w:tabs>
          <w:tab w:val="left" w:pos="720"/>
        </w:tabs>
        <w:ind w:left="1440" w:hanging="1440"/>
        <w:rPr>
          <w:noProof/>
        </w:rPr>
      </w:pPr>
      <w:r>
        <w:rPr>
          <w:noProof/>
        </w:rPr>
        <w:tab/>
      </w:r>
      <w:r w:rsidR="00E71A9C">
        <w:rPr>
          <w:szCs w:val="22"/>
        </w:rPr>
        <w:t>Using a</w:t>
      </w:r>
      <w:r w:rsidR="00E71A9C" w:rsidRPr="00374F9D">
        <w:rPr>
          <w:i/>
          <w:iCs/>
          <w:szCs w:val="22"/>
        </w:rPr>
        <w:t xml:space="preserve"> p</w:t>
      </w:r>
      <w:r w:rsidR="00E71A9C">
        <w:rPr>
          <w:szCs w:val="22"/>
        </w:rPr>
        <w:t xml:space="preserve">-value calculator or statistical software, the </w:t>
      </w:r>
      <w:r w:rsidR="00E71A9C" w:rsidRPr="00551D8F">
        <w:rPr>
          <w:i/>
          <w:iCs/>
          <w:szCs w:val="22"/>
        </w:rPr>
        <w:t>p</w:t>
      </w:r>
      <w:r w:rsidR="00E71A9C">
        <w:rPr>
          <w:szCs w:val="22"/>
        </w:rPr>
        <w:t>-value</w:t>
      </w:r>
      <w:r w:rsidR="00E71A9C">
        <w:rPr>
          <w:noProof/>
        </w:rPr>
        <w:t xml:space="preserve"> is </w:t>
      </w:r>
      <w:r w:rsidR="00B62F83">
        <w:rPr>
          <w:noProof/>
        </w:rPr>
        <w:t>.</w:t>
      </w:r>
      <w:r>
        <w:rPr>
          <w:noProof/>
        </w:rPr>
        <w:t>0026.</w:t>
      </w:r>
    </w:p>
    <w:p w14:paraId="5B1B31D2" w14:textId="3D532845" w:rsidR="003A5FDC" w:rsidRDefault="003A5FDC" w:rsidP="00867623">
      <w:pPr>
        <w:tabs>
          <w:tab w:val="left" w:pos="720"/>
        </w:tabs>
        <w:ind w:left="1440" w:hanging="1440"/>
        <w:rPr>
          <w:noProof/>
        </w:rPr>
      </w:pPr>
    </w:p>
    <w:p w14:paraId="6CFF8325" w14:textId="6BC3BE8B" w:rsidR="003A5FDC" w:rsidRDefault="003A5FDC" w:rsidP="00867623">
      <w:pPr>
        <w:tabs>
          <w:tab w:val="left" w:pos="720"/>
        </w:tabs>
        <w:ind w:left="1440" w:hanging="1440"/>
      </w:pPr>
      <w:r>
        <w:rPr>
          <w:noProof/>
        </w:rPr>
        <w:tab/>
        <w:t xml:space="preserve">b.   </w:t>
      </w:r>
      <w:r w:rsidR="00340FEE">
        <w:t xml:space="preserve">Reject the </w:t>
      </w:r>
      <w:r w:rsidR="00340FEE">
        <w:rPr>
          <w:i/>
        </w:rPr>
        <w:t>H</w:t>
      </w:r>
      <w:r w:rsidR="00340FEE">
        <w:rPr>
          <w:vertAlign w:val="subscript"/>
        </w:rPr>
        <w:t>o</w:t>
      </w:r>
      <w:r w:rsidR="00340FEE">
        <w:t>.</w:t>
      </w:r>
      <w:r w:rsidR="00F115BF">
        <w:t xml:space="preserve"> </w:t>
      </w:r>
      <w:r>
        <w:t xml:space="preserve">The test statistic is greater than the critical value. The </w:t>
      </w:r>
      <w:r w:rsidRPr="003A5FDC">
        <w:rPr>
          <w:i/>
          <w:iCs/>
        </w:rPr>
        <w:t>p</w:t>
      </w:r>
      <w:r>
        <w:t xml:space="preserve">-value is less than .05.  </w:t>
      </w:r>
    </w:p>
    <w:p w14:paraId="290057D7" w14:textId="684D5660" w:rsidR="00332797" w:rsidRDefault="003A5FDC" w:rsidP="003A5FDC">
      <w:pPr>
        <w:tabs>
          <w:tab w:val="left" w:pos="720"/>
        </w:tabs>
        <w:ind w:left="1440" w:hanging="1440"/>
      </w:pPr>
      <w:r>
        <w:tab/>
        <w:t xml:space="preserve">c.   </w:t>
      </w:r>
      <w:r w:rsidR="00340FEE">
        <w:t>There are more d</w:t>
      </w:r>
      <w:r w:rsidR="00902E6B">
        <w:t>efective parts produced on the d</w:t>
      </w:r>
      <w:r w:rsidR="00340FEE">
        <w:t>ay shift.</w:t>
      </w:r>
      <w:r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11-3</w:t>
      </w:r>
      <w:r w:rsidR="003A7823" w:rsidRPr="003A7823">
        <w:rPr>
          <w:b/>
        </w:rPr>
        <w:t>)</w:t>
      </w:r>
    </w:p>
    <w:p w14:paraId="0D369D5D" w14:textId="77777777" w:rsidR="00332797" w:rsidRDefault="00332797" w:rsidP="00867623">
      <w:pPr>
        <w:tabs>
          <w:tab w:val="left" w:pos="720"/>
        </w:tabs>
        <w:ind w:left="1440" w:hanging="1440"/>
      </w:pPr>
    </w:p>
    <w:p w14:paraId="033FAC7D" w14:textId="4FC4255B" w:rsidR="00332797" w:rsidRDefault="00165CB0" w:rsidP="00867623">
      <w:pPr>
        <w:tabs>
          <w:tab w:val="left" w:pos="720"/>
        </w:tabs>
        <w:ind w:left="1440" w:hanging="1440"/>
      </w:pPr>
      <w:r>
        <w:t>18</w:t>
      </w:r>
      <w:r w:rsidR="00340FEE">
        <w:t>.</w:t>
      </w:r>
      <w:r w:rsidR="00340FEE">
        <w:tab/>
        <w:t xml:space="preserve">Reject </w:t>
      </w:r>
      <w:r w:rsidR="00340FEE">
        <w:rPr>
          <w:i/>
        </w:rPr>
        <w:t>H</w:t>
      </w:r>
      <w:r w:rsidR="00340FEE">
        <w:rPr>
          <w:vertAlign w:val="subscript"/>
        </w:rPr>
        <w:t>o</w:t>
      </w:r>
      <w:r w:rsidR="00340FEE">
        <w:t xml:space="preserve"> if </w:t>
      </w:r>
      <w:r w:rsidR="00340FEE">
        <w:rPr>
          <w:i/>
        </w:rPr>
        <w:t>t</w:t>
      </w:r>
      <w:r w:rsidR="00340FEE">
        <w:t xml:space="preserve"> &lt; </w:t>
      </w:r>
      <w:r w:rsidR="00340FEE">
        <w:sym w:font="Symbol" w:char="F02D"/>
      </w:r>
      <w:r w:rsidR="00340FEE">
        <w:t xml:space="preserve">2.776 or </w:t>
      </w:r>
      <w:r w:rsidR="00340FEE">
        <w:rPr>
          <w:i/>
        </w:rPr>
        <w:t>t</w:t>
      </w:r>
      <w:r w:rsidR="00340FEE">
        <w:t xml:space="preserve"> &gt; 2.776</w:t>
      </w:r>
    </w:p>
    <w:p w14:paraId="32D9E73B" w14:textId="6C888DBC" w:rsidR="00F819E6" w:rsidRDefault="00F819E6" w:rsidP="00867623">
      <w:pPr>
        <w:tabs>
          <w:tab w:val="left" w:pos="720"/>
        </w:tabs>
        <w:ind w:left="1440" w:hanging="1440"/>
      </w:pPr>
    </w:p>
    <w:p w14:paraId="4DB25431" w14:textId="59815B4B" w:rsidR="00F819E6" w:rsidRDefault="00F819E6" w:rsidP="00867623">
      <w:pPr>
        <w:tabs>
          <w:tab w:val="left" w:pos="720"/>
        </w:tabs>
        <w:ind w:left="1440" w:hanging="1440"/>
      </w:pPr>
      <w:r>
        <w:tab/>
        <w:t>a.</w:t>
      </w:r>
    </w:p>
    <w:p w14:paraId="3CC8F7A0" w14:textId="32D6F84E" w:rsidR="00332797" w:rsidRDefault="00F819E6" w:rsidP="00F819E6">
      <w:pPr>
        <w:pStyle w:val="ListParagraph"/>
        <w:tabs>
          <w:tab w:val="left" w:pos="720"/>
        </w:tabs>
        <w:ind w:left="1080"/>
      </w:pPr>
      <w:r>
        <w:rPr>
          <w:noProof/>
        </w:rPr>
        <w:t xml:space="preserve"> </w:t>
      </w:r>
      <w:r w:rsidR="002F4ABE" w:rsidRPr="003B51CE">
        <w:rPr>
          <w:noProof/>
        </w:rPr>
        <w:object w:dxaOrig="1180" w:dyaOrig="580" w14:anchorId="4B5949F8">
          <v:shape id="_x0000_i1050" type="#_x0000_t75" alt="" style="width:58.5pt;height:30pt;mso-width-percent:0;mso-height-percent:0;mso-width-percent:0;mso-height-percent:0" o:ole="">
            <v:imagedata r:id="rId57" o:title=""/>
          </v:shape>
          <o:OLEObject Type="Embed" ProgID="Equation.DSMT4" ShapeID="_x0000_i1050" DrawAspect="Content" ObjectID="_1670241040" r:id="rId58"/>
        </w:object>
      </w:r>
      <w:r w:rsidR="00340FEE">
        <w:tab/>
      </w:r>
      <w:r w:rsidR="00340FEE">
        <w:tab/>
      </w:r>
      <w:r w:rsidR="002F4ABE" w:rsidRPr="00134F5F">
        <w:rPr>
          <w:noProof/>
          <w:position w:val="-26"/>
        </w:rPr>
        <w:object w:dxaOrig="7240" w:dyaOrig="720" w14:anchorId="1BF5DB64">
          <v:shape id="_x0000_i1051" type="#_x0000_t75" alt="" style="width:363pt;height:36pt;mso-width-percent:0;mso-height-percent:0;mso-width-percent:0;mso-height-percent:0" o:ole="">
            <v:imagedata r:id="rId59" o:title=""/>
          </v:shape>
          <o:OLEObject Type="Embed" ProgID="Equation.3" ShapeID="_x0000_i1051" DrawAspect="Content" ObjectID="_1670241041" r:id="rId60"/>
        </w:object>
      </w:r>
    </w:p>
    <w:p w14:paraId="04D08228" w14:textId="070B1C27" w:rsidR="00332797" w:rsidRDefault="00340FEE" w:rsidP="00867623">
      <w:pPr>
        <w:tabs>
          <w:tab w:val="left" w:pos="720"/>
        </w:tabs>
        <w:ind w:left="1440" w:hanging="1440"/>
        <w:rPr>
          <w:noProof/>
        </w:rPr>
      </w:pPr>
      <w:r>
        <w:lastRenderedPageBreak/>
        <w:tab/>
      </w:r>
      <w:r w:rsidR="00F819E6">
        <w:tab/>
      </w:r>
      <w:r w:rsidR="002F4ABE" w:rsidRPr="00182ABB">
        <w:rPr>
          <w:noProof/>
          <w:position w:val="-26"/>
        </w:rPr>
        <w:object w:dxaOrig="2079" w:dyaOrig="620" w14:anchorId="485D45EC">
          <v:shape id="_x0000_i1052" type="#_x0000_t75" alt="" style="width:104.5pt;height:32pt;mso-width-percent:0;mso-height-percent:0;mso-width-percent:0;mso-height-percent:0" o:ole="">
            <v:imagedata r:id="rId61" o:title=""/>
          </v:shape>
          <o:OLEObject Type="Embed" ProgID="Equation.DSMT4" ShapeID="_x0000_i1052" DrawAspect="Content" ObjectID="_1670241042" r:id="rId62"/>
        </w:object>
      </w:r>
    </w:p>
    <w:p w14:paraId="5043BB2A" w14:textId="51702089" w:rsidR="00F819E6" w:rsidRDefault="00F819E6" w:rsidP="00867623">
      <w:pPr>
        <w:tabs>
          <w:tab w:val="left" w:pos="720"/>
        </w:tabs>
        <w:ind w:left="1440" w:hanging="1440"/>
        <w:rPr>
          <w:noProof/>
        </w:rPr>
      </w:pPr>
    </w:p>
    <w:p w14:paraId="3DF51504" w14:textId="6AD7B0F9" w:rsidR="00F819E6" w:rsidRDefault="00F819E6" w:rsidP="00867623">
      <w:pPr>
        <w:tabs>
          <w:tab w:val="left" w:pos="720"/>
        </w:tabs>
        <w:ind w:left="1440" w:hanging="14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 w:rsidR="00E71A9C">
        <w:rPr>
          <w:szCs w:val="22"/>
        </w:rPr>
        <w:t>Using a</w:t>
      </w:r>
      <w:r w:rsidR="00E71A9C" w:rsidRPr="00374F9D">
        <w:rPr>
          <w:i/>
          <w:iCs/>
          <w:szCs w:val="22"/>
        </w:rPr>
        <w:t xml:space="preserve"> p</w:t>
      </w:r>
      <w:r w:rsidR="00E71A9C">
        <w:rPr>
          <w:szCs w:val="22"/>
        </w:rPr>
        <w:t xml:space="preserve">-value calculator or statistical software, the </w:t>
      </w:r>
      <w:r w:rsidR="00E71A9C" w:rsidRPr="00551D8F">
        <w:rPr>
          <w:i/>
          <w:iCs/>
          <w:szCs w:val="22"/>
        </w:rPr>
        <w:t>p</w:t>
      </w:r>
      <w:r w:rsidR="00E71A9C">
        <w:rPr>
          <w:szCs w:val="22"/>
        </w:rPr>
        <w:t>-value</w:t>
      </w:r>
      <w:r w:rsidR="00E71A9C">
        <w:rPr>
          <w:noProof/>
        </w:rPr>
        <w:t xml:space="preserve"> is</w:t>
      </w:r>
      <w:r w:rsidR="003A3FBE">
        <w:rPr>
          <w:noProof/>
        </w:rPr>
        <w:t xml:space="preserve"> </w:t>
      </w:r>
      <w:r>
        <w:rPr>
          <w:noProof/>
        </w:rPr>
        <w:t>.</w:t>
      </w:r>
      <w:r w:rsidR="00E71A9C">
        <w:rPr>
          <w:noProof/>
        </w:rPr>
        <w:t>0025</w:t>
      </w:r>
      <w:r>
        <w:rPr>
          <w:noProof/>
        </w:rPr>
        <w:t>.</w:t>
      </w:r>
    </w:p>
    <w:p w14:paraId="2B917A3C" w14:textId="77777777" w:rsidR="00F819E6" w:rsidRDefault="00F819E6" w:rsidP="00867623">
      <w:pPr>
        <w:tabs>
          <w:tab w:val="left" w:pos="720"/>
        </w:tabs>
        <w:ind w:left="1440" w:hanging="1440"/>
      </w:pPr>
    </w:p>
    <w:p w14:paraId="1F0F16B7" w14:textId="0A086F88" w:rsidR="00F819E6" w:rsidRDefault="00340FEE" w:rsidP="00F819E6">
      <w:pPr>
        <w:tabs>
          <w:tab w:val="left" w:pos="720"/>
        </w:tabs>
        <w:ind w:left="1440" w:hanging="1440"/>
      </w:pPr>
      <w:r>
        <w:tab/>
      </w:r>
      <w:r w:rsidR="00F819E6">
        <w:t xml:space="preserve">b.    </w:t>
      </w:r>
      <w:r>
        <w:t xml:space="preserve">Reject the </w:t>
      </w:r>
      <w:r>
        <w:rPr>
          <w:i/>
        </w:rPr>
        <w:t>H</w:t>
      </w:r>
      <w:r>
        <w:rPr>
          <w:vertAlign w:val="subscript"/>
        </w:rPr>
        <w:t>o</w:t>
      </w:r>
      <w:r>
        <w:t>.</w:t>
      </w:r>
      <w:r w:rsidR="00F115BF">
        <w:t xml:space="preserve"> </w:t>
      </w:r>
      <w:r w:rsidR="00F819E6">
        <w:t xml:space="preserve">The test statistic is greater than the critical value. The </w:t>
      </w:r>
      <w:r w:rsidR="00F819E6" w:rsidRPr="003A5FDC">
        <w:rPr>
          <w:i/>
          <w:iCs/>
        </w:rPr>
        <w:t>p</w:t>
      </w:r>
      <w:r w:rsidR="00F819E6">
        <w:t xml:space="preserve">-value is less than .05.  </w:t>
      </w:r>
    </w:p>
    <w:p w14:paraId="6ED3E4CC" w14:textId="3E1243A9" w:rsidR="00332797" w:rsidRDefault="00F819E6" w:rsidP="00F819E6">
      <w:pPr>
        <w:tabs>
          <w:tab w:val="left" w:pos="720"/>
        </w:tabs>
        <w:ind w:left="1440" w:hanging="1440"/>
      </w:pPr>
      <w:r>
        <w:tab/>
        <w:t xml:space="preserve">c.  </w:t>
      </w:r>
      <w:r w:rsidR="00340FEE">
        <w:t>There is a difference in the mean number of citations given by the two officers.</w:t>
      </w:r>
      <w:r w:rsidR="003A7823"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11-3</w:t>
      </w:r>
      <w:r w:rsidR="003A7823" w:rsidRPr="003A7823">
        <w:rPr>
          <w:b/>
        </w:rPr>
        <w:t>)</w:t>
      </w:r>
    </w:p>
    <w:p w14:paraId="51FD682F" w14:textId="77777777" w:rsidR="00332797" w:rsidRDefault="00332797" w:rsidP="00867623">
      <w:pPr>
        <w:tabs>
          <w:tab w:val="left" w:pos="720"/>
        </w:tabs>
        <w:ind w:left="1440" w:hanging="1440"/>
      </w:pPr>
    </w:p>
    <w:p w14:paraId="0192B981" w14:textId="3311B32D" w:rsidR="008637EB" w:rsidRDefault="00165CB0" w:rsidP="00867623">
      <w:pPr>
        <w:tabs>
          <w:tab w:val="left" w:pos="720"/>
        </w:tabs>
        <w:ind w:left="1440" w:hanging="1440"/>
      </w:pPr>
      <w:r>
        <w:t>19</w:t>
      </w:r>
      <w:r w:rsidR="00340FEE">
        <w:t>.</w:t>
      </w:r>
      <w:r w:rsidR="00340FEE">
        <w:tab/>
      </w:r>
      <w:r w:rsidR="00AE0379">
        <w:t xml:space="preserve">a.  </w:t>
      </w:r>
      <w:r w:rsidR="00AE0379">
        <w:tab/>
      </w:r>
      <w:r w:rsidR="008637EB">
        <w:t xml:space="preserve">Step 1: </w:t>
      </w:r>
      <w:r w:rsidR="000146DE">
        <w:rPr>
          <w:i/>
        </w:rPr>
        <w:t>H</w:t>
      </w:r>
      <w:r w:rsidR="000146DE">
        <w:rPr>
          <w:vertAlign w:val="subscript"/>
        </w:rPr>
        <w:t>o</w:t>
      </w:r>
      <w:r w:rsidR="000146DE">
        <w:t>:</w:t>
      </w:r>
      <w:r w:rsidR="00F115BF">
        <w:t xml:space="preserve"> </w:t>
      </w:r>
      <w:r w:rsidR="000146DE">
        <w:rPr>
          <w:i/>
        </w:rPr>
        <w:sym w:font="Symbol" w:char="F06D"/>
      </w:r>
      <w:r w:rsidR="000146DE">
        <w:rPr>
          <w:vertAlign w:val="subscript"/>
        </w:rPr>
        <w:t>d</w:t>
      </w:r>
      <w:r w:rsidR="000146DE">
        <w:t xml:space="preserve"> </w:t>
      </w:r>
      <w:r w:rsidR="007D29D7">
        <w:sym w:font="Symbol" w:char="F0B3"/>
      </w:r>
      <w:r w:rsidR="000146DE">
        <w:t xml:space="preserve"> 0</w:t>
      </w:r>
      <w:r w:rsidR="000146DE">
        <w:tab/>
      </w:r>
      <w:r w:rsidR="000146DE">
        <w:rPr>
          <w:i/>
        </w:rPr>
        <w:t>H</w:t>
      </w:r>
      <w:r w:rsidR="006E54F5">
        <w:rPr>
          <w:vertAlign w:val="subscript"/>
        </w:rPr>
        <w:t>1</w:t>
      </w:r>
      <w:r w:rsidR="000146DE">
        <w:t>:</w:t>
      </w:r>
      <w:r w:rsidR="00F115BF">
        <w:t xml:space="preserve"> </w:t>
      </w:r>
      <w:r w:rsidR="000146DE">
        <w:rPr>
          <w:i/>
        </w:rPr>
        <w:sym w:font="Symbol" w:char="F06D"/>
      </w:r>
      <w:r w:rsidR="000146DE" w:rsidRPr="00902E6B">
        <w:rPr>
          <w:vertAlign w:val="subscript"/>
        </w:rPr>
        <w:t xml:space="preserve"> </w:t>
      </w:r>
      <w:r w:rsidR="000146DE">
        <w:rPr>
          <w:vertAlign w:val="subscript"/>
        </w:rPr>
        <w:t>d</w:t>
      </w:r>
      <w:r w:rsidR="000146DE">
        <w:t xml:space="preserve"> </w:t>
      </w:r>
      <w:r w:rsidR="007D29D7">
        <w:t>&lt;</w:t>
      </w:r>
      <w:r w:rsidR="000146DE">
        <w:t xml:space="preserve"> 0</w:t>
      </w:r>
      <w:r w:rsidR="000146DE">
        <w:tab/>
      </w:r>
    </w:p>
    <w:p w14:paraId="74E348F3" w14:textId="158F3C87" w:rsidR="008637EB" w:rsidRDefault="008637EB" w:rsidP="00867623">
      <w:pPr>
        <w:tabs>
          <w:tab w:val="left" w:pos="720"/>
        </w:tabs>
        <w:ind w:left="1440" w:hanging="1440"/>
      </w:pPr>
      <w:r>
        <w:tab/>
      </w:r>
      <w:r w:rsidR="00AE0379">
        <w:tab/>
      </w:r>
      <w:r>
        <w:t>Step 2: The 0.05 significance level was chosen</w:t>
      </w:r>
    </w:p>
    <w:p w14:paraId="4E72903C" w14:textId="49139EA9" w:rsidR="00E23D61" w:rsidRDefault="001330D3" w:rsidP="00867623">
      <w:r>
        <w:tab/>
      </w:r>
      <w:r w:rsidR="00AE0379">
        <w:tab/>
      </w:r>
      <w:r w:rsidR="008637EB">
        <w:t xml:space="preserve">Step 3: </w:t>
      </w:r>
      <w:r w:rsidR="00E23D61">
        <w:t xml:space="preserve">Use a </w:t>
      </w:r>
      <w:r w:rsidR="00E23D61" w:rsidRPr="00BE5503">
        <w:rPr>
          <w:i/>
        </w:rPr>
        <w:t>t</w:t>
      </w:r>
      <w:r w:rsidR="00E23D61">
        <w:t>-statistic with the standard deviation unknown</w:t>
      </w:r>
      <w:r w:rsidR="00776245">
        <w:t xml:space="preserve"> for a paired sample</w:t>
      </w:r>
      <w:r w:rsidR="00E23D61">
        <w:t>.</w:t>
      </w:r>
    </w:p>
    <w:p w14:paraId="1C1419DA" w14:textId="10BAA705" w:rsidR="000146DE" w:rsidRDefault="00E23D61" w:rsidP="00867623">
      <w:pPr>
        <w:tabs>
          <w:tab w:val="left" w:pos="720"/>
        </w:tabs>
        <w:ind w:left="1440" w:hanging="1440"/>
      </w:pPr>
      <w:r>
        <w:tab/>
      </w:r>
      <w:r w:rsidR="00AE0379">
        <w:tab/>
      </w:r>
      <w:r>
        <w:t xml:space="preserve">Step 4: </w:t>
      </w:r>
      <w:r w:rsidR="000146DE">
        <w:t xml:space="preserve">Reject </w:t>
      </w:r>
      <w:r w:rsidR="000146DE">
        <w:rPr>
          <w:i/>
        </w:rPr>
        <w:t>H</w:t>
      </w:r>
      <w:r w:rsidR="000146DE">
        <w:rPr>
          <w:vertAlign w:val="subscript"/>
        </w:rPr>
        <w:t>o</w:t>
      </w:r>
      <w:r w:rsidR="000146DE">
        <w:t xml:space="preserve"> if </w:t>
      </w:r>
      <w:r w:rsidR="000146DE">
        <w:rPr>
          <w:i/>
        </w:rPr>
        <w:t>t</w:t>
      </w:r>
      <w:r w:rsidR="000146DE">
        <w:t xml:space="preserve"> </w:t>
      </w:r>
      <w:r>
        <w:t>&lt;</w:t>
      </w:r>
      <w:r w:rsidR="000146DE">
        <w:t xml:space="preserve"> </w:t>
      </w:r>
      <w:r>
        <w:t>-</w:t>
      </w:r>
      <w:r w:rsidR="000146DE">
        <w:t>1.796</w:t>
      </w:r>
    </w:p>
    <w:p w14:paraId="4A3081AF" w14:textId="2BD4F1C5" w:rsidR="000146DE" w:rsidRDefault="000146DE" w:rsidP="00867623">
      <w:pPr>
        <w:tabs>
          <w:tab w:val="left" w:pos="720"/>
        </w:tabs>
        <w:ind w:left="1440" w:hanging="1440"/>
        <w:rPr>
          <w:noProof/>
        </w:rPr>
      </w:pPr>
      <w:r>
        <w:tab/>
      </w:r>
      <w:r w:rsidR="00AE0379">
        <w:t xml:space="preserve">b. </w:t>
      </w:r>
      <w:r w:rsidR="00AE0379">
        <w:tab/>
      </w:r>
      <w:r w:rsidR="008637EB">
        <w:t xml:space="preserve">Step </w:t>
      </w:r>
      <w:r w:rsidR="00C651AB">
        <w:t>5</w:t>
      </w:r>
      <w:r w:rsidR="008637EB">
        <w:t xml:space="preserve">: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</m:t>
            </m:r>
          </m:e>
        </m:acc>
        <m:r>
          <w:rPr>
            <w:rFonts w:ascii="Cambria Math" w:hAnsi="Cambria Math"/>
          </w:rPr>
          <m:t>= -</m:t>
        </m:r>
      </m:oMath>
      <w:r>
        <w:t>25.917</w:t>
      </w:r>
      <w:r>
        <w:tab/>
      </w:r>
      <w:r>
        <w:tab/>
      </w:r>
      <w:r w:rsidR="002F4ABE" w:rsidRPr="00182ABB">
        <w:rPr>
          <w:noProof/>
          <w:position w:val="-10"/>
        </w:rPr>
        <w:object w:dxaOrig="240" w:dyaOrig="320" w14:anchorId="4476C3AA">
          <v:shape id="_x0000_i1053" type="#_x0000_t75" alt="" style="width:11pt;height:16pt;mso-width-percent:0;mso-height-percent:0;mso-width-percent:0;mso-height-percent:0" o:ole="">
            <v:imagedata r:id="rId63" o:title=""/>
          </v:shape>
          <o:OLEObject Type="Embed" ProgID="Equation.DSMT4" ShapeID="_x0000_i1053" DrawAspect="Content" ObjectID="_1670241043" r:id="rId64"/>
        </w:object>
      </w:r>
      <w:r>
        <w:t xml:space="preserve"> = 40.791</w:t>
      </w:r>
      <w:r w:rsidR="008637EB">
        <w:t xml:space="preserve"> </w:t>
      </w:r>
      <w:r>
        <w:tab/>
      </w:r>
      <w:r w:rsidR="002F4ABE" w:rsidRPr="00754C23">
        <w:rPr>
          <w:noProof/>
          <w:position w:val="-46"/>
        </w:rPr>
        <w:object w:dxaOrig="2420" w:dyaOrig="840" w14:anchorId="38398E15">
          <v:shape id="_x0000_i1054" type="#_x0000_t75" alt="" style="width:120pt;height:42.5pt;mso-width-percent:0;mso-height-percent:0;mso-width-percent:0;mso-height-percent:0" o:ole="">
            <v:imagedata r:id="rId65" o:title=""/>
          </v:shape>
          <o:OLEObject Type="Embed" ProgID="Equation.3" ShapeID="_x0000_i1054" DrawAspect="Content" ObjectID="_1670241044" r:id="rId66"/>
        </w:object>
      </w:r>
    </w:p>
    <w:p w14:paraId="0F1DAC26" w14:textId="05BE8BC1" w:rsidR="001D77CD" w:rsidRDefault="001D77CD" w:rsidP="00867623">
      <w:pPr>
        <w:tabs>
          <w:tab w:val="left" w:pos="720"/>
        </w:tabs>
        <w:ind w:left="1440" w:hanging="1440"/>
        <w:rPr>
          <w:noProof/>
        </w:rPr>
      </w:pPr>
    </w:p>
    <w:p w14:paraId="7A041D9D" w14:textId="1FA830B9" w:rsidR="001D77CD" w:rsidRDefault="001D77CD" w:rsidP="00867623">
      <w:pPr>
        <w:tabs>
          <w:tab w:val="left" w:pos="720"/>
        </w:tabs>
        <w:ind w:left="1440" w:hanging="1440"/>
        <w:rPr>
          <w:noProof/>
        </w:rPr>
      </w:pPr>
      <w:r>
        <w:tab/>
      </w:r>
      <w:r w:rsidR="003A3FBE">
        <w:tab/>
      </w:r>
      <w:r w:rsidR="003A3FBE">
        <w:rPr>
          <w:szCs w:val="22"/>
        </w:rPr>
        <w:t>Using a</w:t>
      </w:r>
      <w:r w:rsidR="003A3FBE" w:rsidRPr="00374F9D">
        <w:rPr>
          <w:i/>
          <w:iCs/>
          <w:szCs w:val="22"/>
        </w:rPr>
        <w:t xml:space="preserve"> p</w:t>
      </w:r>
      <w:r w:rsidR="003A3FBE">
        <w:rPr>
          <w:szCs w:val="22"/>
        </w:rPr>
        <w:t xml:space="preserve">-value calculator or statistical software, the </w:t>
      </w:r>
      <w:r w:rsidR="003A3FBE" w:rsidRPr="00551D8F">
        <w:rPr>
          <w:i/>
          <w:iCs/>
          <w:szCs w:val="22"/>
        </w:rPr>
        <w:t>p</w:t>
      </w:r>
      <w:r w:rsidR="003A3FBE">
        <w:rPr>
          <w:szCs w:val="22"/>
        </w:rPr>
        <w:t>-value</w:t>
      </w:r>
      <w:r w:rsidR="003A3FBE">
        <w:rPr>
          <w:noProof/>
        </w:rPr>
        <w:t xml:space="preserve"> is</w:t>
      </w:r>
      <w:r w:rsidR="00B62F83">
        <w:rPr>
          <w:noProof/>
        </w:rPr>
        <w:t xml:space="preserve"> </w:t>
      </w:r>
      <w:r>
        <w:rPr>
          <w:noProof/>
        </w:rPr>
        <w:t>.0250.</w:t>
      </w:r>
    </w:p>
    <w:p w14:paraId="644C74A1" w14:textId="77777777" w:rsidR="00800440" w:rsidRDefault="00800440" w:rsidP="00867623">
      <w:pPr>
        <w:tabs>
          <w:tab w:val="left" w:pos="720"/>
        </w:tabs>
        <w:ind w:left="1440" w:hanging="1440"/>
      </w:pPr>
    </w:p>
    <w:p w14:paraId="06C68C7E" w14:textId="21411594" w:rsidR="001D77CD" w:rsidRDefault="00800440" w:rsidP="001D77CD">
      <w:pPr>
        <w:tabs>
          <w:tab w:val="left" w:pos="720"/>
        </w:tabs>
        <w:ind w:left="1440" w:hanging="1440"/>
      </w:pPr>
      <w:r>
        <w:tab/>
        <w:t xml:space="preserve">c.  </w:t>
      </w:r>
      <w:r w:rsidR="001D77CD">
        <w:tab/>
      </w:r>
      <w:r w:rsidR="000146DE">
        <w:t xml:space="preserve">Reject </w:t>
      </w:r>
      <w:r w:rsidR="000146DE">
        <w:rPr>
          <w:i/>
        </w:rPr>
        <w:t>H</w:t>
      </w:r>
      <w:r w:rsidR="000146DE">
        <w:rPr>
          <w:vertAlign w:val="subscript"/>
        </w:rPr>
        <w:t>o</w:t>
      </w:r>
      <w:r w:rsidR="000146DE">
        <w:t>.</w:t>
      </w:r>
      <w:r w:rsidR="00F115BF">
        <w:t xml:space="preserve"> </w:t>
      </w:r>
      <w:r w:rsidR="001D77CD">
        <w:t xml:space="preserve">The test statistic is greater than the critical value. The </w:t>
      </w:r>
      <w:r w:rsidR="001D77CD" w:rsidRPr="003A5FDC">
        <w:rPr>
          <w:i/>
          <w:iCs/>
        </w:rPr>
        <w:t>p</w:t>
      </w:r>
      <w:r w:rsidR="001D77CD">
        <w:t xml:space="preserve">-value is less than .05.  </w:t>
      </w:r>
    </w:p>
    <w:p w14:paraId="41EBE6F9" w14:textId="14D1C3B4" w:rsidR="008637EB" w:rsidRDefault="008637EB" w:rsidP="00867623">
      <w:pPr>
        <w:tabs>
          <w:tab w:val="left" w:pos="720"/>
        </w:tabs>
        <w:ind w:left="1440" w:hanging="1440"/>
      </w:pPr>
    </w:p>
    <w:p w14:paraId="1208B47A" w14:textId="7A62F7EE" w:rsidR="000146DE" w:rsidRDefault="008637EB" w:rsidP="00867623">
      <w:pPr>
        <w:tabs>
          <w:tab w:val="left" w:pos="720"/>
        </w:tabs>
        <w:ind w:left="1440" w:hanging="1440"/>
      </w:pPr>
      <w:r>
        <w:tab/>
      </w:r>
      <w:r w:rsidR="00800440">
        <w:t>d</w:t>
      </w:r>
      <w:r w:rsidR="001D77CD">
        <w:t xml:space="preserve">. </w:t>
      </w:r>
      <w:r w:rsidR="001D77CD">
        <w:tab/>
      </w:r>
      <w:r>
        <w:t xml:space="preserve">Step 6: </w:t>
      </w:r>
      <w:r w:rsidR="000146DE">
        <w:t>The incentive plan resulted in an increase in daily income.</w:t>
      </w:r>
      <w:r w:rsidR="00F115BF"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11-3</w:t>
      </w:r>
      <w:r w:rsidR="003A7823" w:rsidRPr="003A7823">
        <w:rPr>
          <w:b/>
        </w:rPr>
        <w:t>)</w:t>
      </w:r>
    </w:p>
    <w:p w14:paraId="730073E0" w14:textId="77777777" w:rsidR="000146DE" w:rsidRDefault="000146DE" w:rsidP="00867623">
      <w:pPr>
        <w:tabs>
          <w:tab w:val="left" w:pos="720"/>
        </w:tabs>
        <w:ind w:left="1440" w:hanging="1440"/>
      </w:pPr>
    </w:p>
    <w:p w14:paraId="736A441E" w14:textId="4CB881F7" w:rsidR="008637EB" w:rsidRDefault="00902E6B" w:rsidP="00867623">
      <w:pPr>
        <w:tabs>
          <w:tab w:val="left" w:pos="720"/>
        </w:tabs>
        <w:ind w:left="1440" w:hanging="1440"/>
      </w:pPr>
      <w:r>
        <w:t>2</w:t>
      </w:r>
      <w:r w:rsidR="00165CB0">
        <w:t>0</w:t>
      </w:r>
      <w:r>
        <w:t>.</w:t>
      </w:r>
      <w:r>
        <w:tab/>
      </w:r>
      <w:r w:rsidR="00800440">
        <w:t>a.</w:t>
      </w:r>
      <w:r w:rsidR="00800440">
        <w:tab/>
      </w:r>
      <w:r w:rsidR="008637EB">
        <w:t xml:space="preserve">Step 1: </w:t>
      </w:r>
      <w:r>
        <w:rPr>
          <w:i/>
        </w:rPr>
        <w:t>H</w:t>
      </w:r>
      <w:r>
        <w:rPr>
          <w:vertAlign w:val="subscript"/>
        </w:rPr>
        <w:t>o</w:t>
      </w:r>
      <w:r>
        <w:t>:</w:t>
      </w:r>
      <w:r w:rsidR="00F115BF">
        <w:t xml:space="preserve"> </w:t>
      </w:r>
      <w:r>
        <w:rPr>
          <w:i/>
        </w:rPr>
        <w:sym w:font="Symbol" w:char="F06D"/>
      </w:r>
      <w:r>
        <w:rPr>
          <w:vertAlign w:val="subscript"/>
        </w:rPr>
        <w:t>d</w:t>
      </w:r>
      <w:r>
        <w:t xml:space="preserve"> </w:t>
      </w:r>
      <w:r w:rsidR="00F81B4F">
        <w:sym w:font="Symbol" w:char="F0A3"/>
      </w:r>
      <w:r>
        <w:t xml:space="preserve"> 0</w:t>
      </w:r>
      <w:r>
        <w:tab/>
      </w:r>
      <w:r>
        <w:rPr>
          <w:i/>
        </w:rPr>
        <w:t>H</w:t>
      </w:r>
      <w:r>
        <w:rPr>
          <w:vertAlign w:val="subscript"/>
        </w:rPr>
        <w:t>1</w:t>
      </w:r>
      <w:r>
        <w:t>:</w:t>
      </w:r>
      <w:r w:rsidR="00F115BF">
        <w:t xml:space="preserve"> </w:t>
      </w:r>
      <w:r>
        <w:rPr>
          <w:i/>
        </w:rPr>
        <w:sym w:font="Symbol" w:char="F06D"/>
      </w:r>
      <w:r>
        <w:rPr>
          <w:vertAlign w:val="subscript"/>
        </w:rPr>
        <w:t>d</w:t>
      </w:r>
      <w:r>
        <w:t xml:space="preserve"> </w:t>
      </w:r>
      <w:r w:rsidR="00F81B4F">
        <w:t>&gt;</w:t>
      </w:r>
      <w:r>
        <w:t xml:space="preserve"> 0</w:t>
      </w:r>
      <w:r>
        <w:tab/>
      </w:r>
    </w:p>
    <w:p w14:paraId="4EC43AE5" w14:textId="5D5ECB5A" w:rsidR="008637EB" w:rsidRDefault="008637EB" w:rsidP="00867623">
      <w:pPr>
        <w:tabs>
          <w:tab w:val="left" w:pos="720"/>
        </w:tabs>
        <w:ind w:left="1440" w:hanging="1440"/>
      </w:pPr>
      <w:r>
        <w:tab/>
      </w:r>
      <w:r w:rsidR="00800440">
        <w:tab/>
      </w:r>
      <w:r>
        <w:t>Step 2: The 0.01 significance level was chosen</w:t>
      </w:r>
    </w:p>
    <w:p w14:paraId="591430BE" w14:textId="18AC27BF" w:rsidR="000C1798" w:rsidRDefault="008637EB" w:rsidP="00867623">
      <w:r>
        <w:tab/>
      </w:r>
      <w:r w:rsidR="00800440">
        <w:tab/>
      </w:r>
      <w:r>
        <w:t xml:space="preserve">Step 3: </w:t>
      </w:r>
      <w:r w:rsidR="000C1798">
        <w:t xml:space="preserve">Use a </w:t>
      </w:r>
      <w:r w:rsidR="000C1798" w:rsidRPr="00BE5503">
        <w:rPr>
          <w:i/>
        </w:rPr>
        <w:t>t</w:t>
      </w:r>
      <w:r w:rsidR="000C1798">
        <w:t>-statistic with the standard deviation unknown for a paired sample.</w:t>
      </w:r>
    </w:p>
    <w:p w14:paraId="769EC2C9" w14:textId="1F7D7B04" w:rsidR="00332797" w:rsidRDefault="000C1798" w:rsidP="00867623">
      <w:pPr>
        <w:tabs>
          <w:tab w:val="left" w:pos="720"/>
        </w:tabs>
        <w:ind w:left="1440" w:hanging="1440"/>
      </w:pPr>
      <w:r>
        <w:tab/>
      </w:r>
      <w:r w:rsidR="00800440">
        <w:tab/>
      </w:r>
      <w:r>
        <w:t xml:space="preserve">Step 4: </w:t>
      </w:r>
      <w:r w:rsidR="00902E6B">
        <w:t xml:space="preserve">Reject </w:t>
      </w:r>
      <w:r w:rsidR="00902E6B">
        <w:rPr>
          <w:i/>
        </w:rPr>
        <w:t>H</w:t>
      </w:r>
      <w:r w:rsidR="00902E6B">
        <w:rPr>
          <w:vertAlign w:val="subscript"/>
        </w:rPr>
        <w:t>o</w:t>
      </w:r>
      <w:r w:rsidR="00902E6B">
        <w:t xml:space="preserve"> if </w:t>
      </w:r>
      <w:r w:rsidR="00902E6B">
        <w:rPr>
          <w:i/>
        </w:rPr>
        <w:t>t</w:t>
      </w:r>
      <w:r w:rsidR="00902E6B">
        <w:t xml:space="preserve"> </w:t>
      </w:r>
      <w:r w:rsidR="00C31EA4">
        <w:t>&gt;</w:t>
      </w:r>
      <w:r w:rsidR="00902E6B">
        <w:t xml:space="preserve"> 2.998</w:t>
      </w:r>
    </w:p>
    <w:p w14:paraId="43A38A16" w14:textId="19C87137" w:rsidR="008637EB" w:rsidRDefault="00902E6B" w:rsidP="00867623">
      <w:pPr>
        <w:tabs>
          <w:tab w:val="left" w:pos="720"/>
        </w:tabs>
        <w:ind w:left="1440" w:hanging="1440"/>
      </w:pPr>
      <w:r>
        <w:tab/>
      </w:r>
      <w:r w:rsidR="00800440">
        <w:t>b.</w:t>
      </w:r>
      <w:r w:rsidR="00800440">
        <w:tab/>
      </w:r>
      <w:r w:rsidR="008637EB">
        <w:t xml:space="preserve">Step </w:t>
      </w:r>
      <w:r w:rsidR="0032340A">
        <w:t>5</w:t>
      </w:r>
      <w:r w:rsidR="008637EB">
        <w:t xml:space="preserve">: </w:t>
      </w:r>
      <w:r w:rsidR="002F4ABE" w:rsidRPr="00182ABB">
        <w:rPr>
          <w:noProof/>
          <w:position w:val="-6"/>
        </w:rPr>
        <w:object w:dxaOrig="220" w:dyaOrig="300" w14:anchorId="2E80DB82">
          <v:shape id="_x0000_i1055" type="#_x0000_t75" alt="" style="width:10.5pt;height:14pt;mso-width-percent:0;mso-height-percent:0;mso-width-percent:0;mso-height-percent:0" o:ole="">
            <v:imagedata r:id="rId67" o:title=""/>
          </v:shape>
          <o:OLEObject Type="Embed" ProgID="Equation.DSMT4" ShapeID="_x0000_i1055" DrawAspect="Content" ObjectID="_1670241045" r:id="rId68"/>
        </w:object>
      </w:r>
      <w:r>
        <w:t>= 3.625</w:t>
      </w:r>
      <w:r>
        <w:tab/>
      </w:r>
      <w:r w:rsidR="002F4ABE" w:rsidRPr="00182ABB">
        <w:rPr>
          <w:noProof/>
          <w:position w:val="-10"/>
        </w:rPr>
        <w:object w:dxaOrig="240" w:dyaOrig="320" w14:anchorId="7C7E2FB3">
          <v:shape id="_x0000_i1056" type="#_x0000_t75" alt="" style="width:11pt;height:16pt;mso-width-percent:0;mso-height-percent:0;mso-width-percent:0;mso-height-percent:0" o:ole="">
            <v:imagedata r:id="rId63" o:title=""/>
          </v:shape>
          <o:OLEObject Type="Embed" ProgID="Equation.DSMT4" ShapeID="_x0000_i1056" DrawAspect="Content" ObjectID="_1670241046" r:id="rId69"/>
        </w:object>
      </w:r>
      <w:r>
        <w:t xml:space="preserve"> = 4.8385</w:t>
      </w:r>
      <w:r w:rsidR="008637EB">
        <w:t xml:space="preserve"> </w:t>
      </w:r>
      <w:r>
        <w:tab/>
      </w:r>
      <w:r w:rsidR="002F4ABE" w:rsidRPr="00B14E93">
        <w:rPr>
          <w:noProof/>
          <w:position w:val="-48"/>
        </w:rPr>
        <w:object w:dxaOrig="2220" w:dyaOrig="859" w14:anchorId="1D8F2F82">
          <v:shape id="_x0000_i1057" type="#_x0000_t75" alt="" style="width:112pt;height:42.5pt;mso-width-percent:0;mso-height-percent:0;mso-width-percent:0;mso-height-percent:0" o:ole="">
            <v:imagedata r:id="rId70" o:title=""/>
          </v:shape>
          <o:OLEObject Type="Embed" ProgID="Equation.3" ShapeID="_x0000_i1057" DrawAspect="Content" ObjectID="_1670241047" r:id="rId71"/>
        </w:object>
      </w:r>
    </w:p>
    <w:p w14:paraId="09FE1719" w14:textId="62CDF4EC" w:rsidR="00800440" w:rsidRPr="00800440" w:rsidRDefault="00800440" w:rsidP="00867623">
      <w:pPr>
        <w:tabs>
          <w:tab w:val="left" w:pos="720"/>
        </w:tabs>
        <w:ind w:left="1440" w:hanging="1440"/>
        <w:rPr>
          <w:noProof/>
        </w:rPr>
      </w:pPr>
      <w:r>
        <w:tab/>
      </w:r>
      <w:r w:rsidR="008637EB">
        <w:tab/>
      </w:r>
      <w:r w:rsidR="003A3FBE">
        <w:rPr>
          <w:szCs w:val="22"/>
        </w:rPr>
        <w:t>Using a</w:t>
      </w:r>
      <w:r w:rsidR="003A3FBE" w:rsidRPr="00374F9D">
        <w:rPr>
          <w:i/>
          <w:iCs/>
          <w:szCs w:val="22"/>
        </w:rPr>
        <w:t xml:space="preserve"> p</w:t>
      </w:r>
      <w:r w:rsidR="003A3FBE">
        <w:rPr>
          <w:szCs w:val="22"/>
        </w:rPr>
        <w:t xml:space="preserve">-value calculator or statistical software, the </w:t>
      </w:r>
      <w:r w:rsidR="003A3FBE" w:rsidRPr="00551D8F">
        <w:rPr>
          <w:i/>
          <w:iCs/>
          <w:szCs w:val="22"/>
        </w:rPr>
        <w:t>p</w:t>
      </w:r>
      <w:r w:rsidR="003A3FBE">
        <w:rPr>
          <w:szCs w:val="22"/>
        </w:rPr>
        <w:t>-value</w:t>
      </w:r>
      <w:r w:rsidR="003A3FBE">
        <w:rPr>
          <w:noProof/>
        </w:rPr>
        <w:t xml:space="preserve"> is</w:t>
      </w:r>
      <w:r>
        <w:rPr>
          <w:noProof/>
        </w:rPr>
        <w:t>.0359.</w:t>
      </w:r>
    </w:p>
    <w:p w14:paraId="53244D04" w14:textId="77777777" w:rsidR="00800440" w:rsidRDefault="00800440" w:rsidP="00867623">
      <w:pPr>
        <w:tabs>
          <w:tab w:val="left" w:pos="720"/>
        </w:tabs>
        <w:ind w:left="1440" w:hanging="1440"/>
        <w:rPr>
          <w:noProof/>
        </w:rPr>
      </w:pPr>
      <w:r w:rsidRPr="00800440">
        <w:rPr>
          <w:noProof/>
        </w:rPr>
        <w:tab/>
      </w:r>
    </w:p>
    <w:p w14:paraId="437F003F" w14:textId="2E25379E" w:rsidR="00800440" w:rsidRDefault="00800440" w:rsidP="00800440">
      <w:pPr>
        <w:tabs>
          <w:tab w:val="left" w:pos="720"/>
        </w:tabs>
        <w:ind w:left="1440" w:hanging="1440"/>
      </w:pPr>
      <w:r>
        <w:rPr>
          <w:noProof/>
        </w:rPr>
        <w:tab/>
        <w:t>c.</w:t>
      </w:r>
      <w:r>
        <w:tab/>
      </w:r>
      <w:r w:rsidR="00902E6B">
        <w:t xml:space="preserve">Do not reject </w:t>
      </w:r>
      <w:r w:rsidR="00902E6B">
        <w:rPr>
          <w:i/>
        </w:rPr>
        <w:t>H</w:t>
      </w:r>
      <w:r w:rsidR="00902E6B">
        <w:rPr>
          <w:vertAlign w:val="subscript"/>
        </w:rPr>
        <w:t>o</w:t>
      </w:r>
      <w:r w:rsidR="00902E6B">
        <w:t>.</w:t>
      </w:r>
      <w:r w:rsidR="00F115BF">
        <w:t xml:space="preserve"> </w:t>
      </w:r>
      <w:r>
        <w:t xml:space="preserve">The test statistic is less than the critical value. The </w:t>
      </w:r>
      <w:r w:rsidRPr="003A5FDC">
        <w:rPr>
          <w:i/>
          <w:iCs/>
        </w:rPr>
        <w:t>p</w:t>
      </w:r>
      <w:r>
        <w:t xml:space="preserve">-value is more than .01.  </w:t>
      </w:r>
    </w:p>
    <w:p w14:paraId="73F54B93" w14:textId="472D1A5A" w:rsidR="008637EB" w:rsidRDefault="008637EB" w:rsidP="00867623">
      <w:pPr>
        <w:tabs>
          <w:tab w:val="left" w:pos="720"/>
        </w:tabs>
        <w:ind w:left="1440" w:hanging="1440"/>
      </w:pPr>
    </w:p>
    <w:p w14:paraId="24614196" w14:textId="615090D1" w:rsidR="00902E6B" w:rsidRDefault="008637EB" w:rsidP="00867623">
      <w:pPr>
        <w:tabs>
          <w:tab w:val="left" w:pos="720"/>
        </w:tabs>
        <w:ind w:left="1440" w:hanging="1440"/>
      </w:pPr>
      <w:r>
        <w:tab/>
      </w:r>
      <w:r w:rsidR="00800440">
        <w:t>d.</w:t>
      </w:r>
      <w:r w:rsidR="00800440">
        <w:tab/>
      </w:r>
      <w:r>
        <w:t>Step 6: There has not been a decrease in the number of crimes.</w:t>
      </w:r>
      <w:r w:rsidR="00F115BF"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11-3</w:t>
      </w:r>
      <w:r w:rsidR="003A7823" w:rsidRPr="003A7823">
        <w:rPr>
          <w:b/>
        </w:rPr>
        <w:t>)</w:t>
      </w:r>
    </w:p>
    <w:p w14:paraId="421DE2A5" w14:textId="77777777" w:rsidR="00902E6B" w:rsidRDefault="00902E6B" w:rsidP="00867623"/>
    <w:p w14:paraId="0F8CB4E7" w14:textId="236CF0E4" w:rsidR="0052479D" w:rsidRDefault="00902E6B" w:rsidP="00867623">
      <w:pPr>
        <w:tabs>
          <w:tab w:val="left" w:pos="720"/>
        </w:tabs>
        <w:ind w:left="1440" w:hanging="1440"/>
      </w:pPr>
      <w:r>
        <w:t>2</w:t>
      </w:r>
      <w:r w:rsidR="00165CB0">
        <w:t>1</w:t>
      </w:r>
      <w:r>
        <w:t>.</w:t>
      </w:r>
      <w:r>
        <w:tab/>
      </w:r>
      <w:r w:rsidR="00B96D5B">
        <w:t>a.</w:t>
      </w:r>
      <w:r w:rsidR="00B96D5B">
        <w:tab/>
      </w:r>
      <w:r w:rsidRPr="00902E6B">
        <w:rPr>
          <w:i/>
        </w:rPr>
        <w:t>H</w:t>
      </w:r>
      <w:r>
        <w:rPr>
          <w:vertAlign w:val="subscript"/>
        </w:rPr>
        <w:t>0</w:t>
      </w:r>
      <w:r>
        <w:t xml:space="preserve">: </w:t>
      </w:r>
      <w:r w:rsidRPr="00902E6B">
        <w:rPr>
          <w:i/>
        </w:rPr>
        <w:sym w:font="Symbol" w:char="F06D"/>
      </w:r>
      <w:r w:rsidR="00813987">
        <w:rPr>
          <w:vertAlign w:val="subscript"/>
        </w:rPr>
        <w:t>Men</w:t>
      </w:r>
      <w:r>
        <w:rPr>
          <w:vertAlign w:val="subscript"/>
        </w:rPr>
        <w:t xml:space="preserve"> </w:t>
      </w:r>
      <w:r>
        <w:t xml:space="preserve">= </w:t>
      </w:r>
      <w:r w:rsidRPr="00902E6B">
        <w:rPr>
          <w:i/>
        </w:rPr>
        <w:sym w:font="Symbol" w:char="F06D"/>
      </w:r>
      <w:r w:rsidR="00813987">
        <w:rPr>
          <w:vertAlign w:val="subscript"/>
        </w:rPr>
        <w:t>Women</w:t>
      </w:r>
      <w:r w:rsidR="00F115BF">
        <w:rPr>
          <w:vertAlign w:val="subscript"/>
        </w:rPr>
        <w:t xml:space="preserve"> </w:t>
      </w:r>
      <w:r>
        <w:tab/>
      </w:r>
      <w:r w:rsidRPr="00902E6B">
        <w:rPr>
          <w:i/>
        </w:rPr>
        <w:t>H</w:t>
      </w:r>
      <w:r>
        <w:rPr>
          <w:vertAlign w:val="subscript"/>
        </w:rPr>
        <w:t>1</w:t>
      </w:r>
      <w:r>
        <w:t xml:space="preserve">: </w:t>
      </w:r>
      <w:r w:rsidRPr="00902E6B">
        <w:rPr>
          <w:i/>
        </w:rPr>
        <w:sym w:font="Symbol" w:char="F06D"/>
      </w:r>
      <w:r w:rsidR="00813987">
        <w:rPr>
          <w:vertAlign w:val="subscript"/>
        </w:rPr>
        <w:t xml:space="preserve">Men </w:t>
      </w:r>
      <w:r w:rsidR="00F115BF">
        <w:rPr>
          <w:vertAlign w:val="subscript"/>
        </w:rPr>
        <w:t xml:space="preserve"> </w:t>
      </w:r>
      <w:r>
        <w:sym w:font="Symbol" w:char="F0B9"/>
      </w:r>
      <w:r>
        <w:t xml:space="preserve"> </w:t>
      </w:r>
      <w:r w:rsidRPr="00902E6B">
        <w:rPr>
          <w:i/>
        </w:rPr>
        <w:sym w:font="Symbol" w:char="F06D"/>
      </w:r>
      <w:r w:rsidR="00813987">
        <w:rPr>
          <w:vertAlign w:val="subscript"/>
        </w:rPr>
        <w:t>Women</w:t>
      </w:r>
      <w:r w:rsidR="00F115BF">
        <w:rPr>
          <w:vertAlign w:val="subscript"/>
        </w:rPr>
        <w:t xml:space="preserve"> </w:t>
      </w:r>
      <w:r>
        <w:tab/>
        <w:t xml:space="preserve">Reject </w:t>
      </w:r>
      <w:r w:rsidRPr="00902E6B">
        <w:rPr>
          <w:i/>
        </w:rPr>
        <w:t>H</w:t>
      </w:r>
      <w:r>
        <w:rPr>
          <w:vertAlign w:val="subscript"/>
        </w:rPr>
        <w:t xml:space="preserve">0 </w:t>
      </w:r>
      <w:r>
        <w:t xml:space="preserve">if </w:t>
      </w:r>
      <w:r w:rsidRPr="00902E6B">
        <w:rPr>
          <w:i/>
        </w:rPr>
        <w:t>t</w:t>
      </w:r>
      <w:r>
        <w:t xml:space="preserve"> &lt; -2.645 or </w:t>
      </w:r>
      <w:r w:rsidRPr="00902E6B">
        <w:rPr>
          <w:i/>
        </w:rPr>
        <w:t>t</w:t>
      </w:r>
      <w:r>
        <w:t xml:space="preserve"> &gt; 2.645</w:t>
      </w:r>
    </w:p>
    <w:p w14:paraId="2404B70B" w14:textId="40A077B6" w:rsidR="00902E6B" w:rsidRDefault="0052479D" w:rsidP="00867623">
      <w:pPr>
        <w:tabs>
          <w:tab w:val="left" w:pos="720"/>
        </w:tabs>
        <w:ind w:left="1440" w:hanging="1440"/>
      </w:pPr>
      <w:r>
        <w:tab/>
      </w:r>
      <w:r w:rsidR="00B96D5B">
        <w:t>b.</w:t>
      </w:r>
      <w:r w:rsidR="00B96D5B">
        <w:tab/>
      </w:r>
      <w:r w:rsidR="002F4ABE" w:rsidRPr="00182ABB">
        <w:rPr>
          <w:noProof/>
          <w:position w:val="-22"/>
        </w:rPr>
        <w:object w:dxaOrig="3920" w:dyaOrig="600" w14:anchorId="56950A8B">
          <v:shape id="_x0000_i1058" type="#_x0000_t75" alt="" style="width:195.5pt;height:29.5pt;mso-width-percent:0;mso-height-percent:0;mso-width-percent:0;mso-height-percent:0" o:ole="">
            <v:imagedata r:id="rId72" o:title=""/>
          </v:shape>
          <o:OLEObject Type="Embed" ProgID="Equation.DSMT4" ShapeID="_x0000_i1058" DrawAspect="Content" ObjectID="_1670241048" r:id="rId73"/>
        </w:object>
      </w:r>
    </w:p>
    <w:p w14:paraId="63EEF284" w14:textId="5E2717B3" w:rsidR="00902E6B" w:rsidRDefault="00902E6B" w:rsidP="00867623">
      <w:pPr>
        <w:tabs>
          <w:tab w:val="left" w:pos="720"/>
        </w:tabs>
        <w:ind w:left="1440" w:hanging="1440"/>
        <w:rPr>
          <w:noProof/>
        </w:rPr>
      </w:pPr>
      <w:r>
        <w:tab/>
      </w:r>
      <w:r w:rsidR="00B96D5B">
        <w:tab/>
      </w:r>
      <w:r w:rsidR="002F4ABE" w:rsidRPr="00182ABB">
        <w:rPr>
          <w:noProof/>
          <w:position w:val="-62"/>
        </w:rPr>
        <w:object w:dxaOrig="2640" w:dyaOrig="980" w14:anchorId="7108E36F">
          <v:shape id="_x0000_i1059" type="#_x0000_t75" alt="" style="width:133pt;height:48.5pt;mso-width-percent:0;mso-height-percent:0;mso-width-percent:0;mso-height-percent:0" o:ole="">
            <v:imagedata r:id="rId74" o:title=""/>
          </v:shape>
          <o:OLEObject Type="Embed" ProgID="Equation.DSMT4" ShapeID="_x0000_i1059" DrawAspect="Content" ObjectID="_1670241049" r:id="rId75"/>
        </w:object>
      </w:r>
    </w:p>
    <w:p w14:paraId="1CC5053F" w14:textId="77777777" w:rsidR="00B96D5B" w:rsidRDefault="00B96D5B" w:rsidP="00867623">
      <w:pPr>
        <w:tabs>
          <w:tab w:val="left" w:pos="720"/>
        </w:tabs>
        <w:ind w:left="1440" w:hanging="1440"/>
        <w:rPr>
          <w:noProof/>
        </w:rPr>
      </w:pPr>
    </w:p>
    <w:p w14:paraId="3B723B28" w14:textId="63506E66" w:rsidR="00B96D5B" w:rsidRDefault="00B96D5B" w:rsidP="00867623">
      <w:pPr>
        <w:tabs>
          <w:tab w:val="left" w:pos="720"/>
        </w:tabs>
        <w:ind w:left="1440" w:hanging="1440"/>
        <w:rPr>
          <w:noProof/>
        </w:rPr>
      </w:pPr>
      <w:r>
        <w:rPr>
          <w:noProof/>
        </w:rPr>
        <w:tab/>
        <w:t xml:space="preserve">c. </w:t>
      </w:r>
      <w:r>
        <w:rPr>
          <w:noProof/>
        </w:rPr>
        <w:tab/>
      </w:r>
      <w:r w:rsidR="008D28EB">
        <w:rPr>
          <w:szCs w:val="22"/>
        </w:rPr>
        <w:t>Using a</w:t>
      </w:r>
      <w:r w:rsidR="008D28EB" w:rsidRPr="00374F9D">
        <w:rPr>
          <w:i/>
          <w:iCs/>
          <w:szCs w:val="22"/>
        </w:rPr>
        <w:t xml:space="preserve"> p</w:t>
      </w:r>
      <w:r w:rsidR="008D28EB">
        <w:rPr>
          <w:szCs w:val="22"/>
        </w:rPr>
        <w:t xml:space="preserve">-value calculator or statistical software, the </w:t>
      </w:r>
      <w:r w:rsidR="008D28EB" w:rsidRPr="00551D8F">
        <w:rPr>
          <w:i/>
          <w:iCs/>
          <w:szCs w:val="22"/>
        </w:rPr>
        <w:t>p</w:t>
      </w:r>
      <w:r w:rsidR="008D28EB">
        <w:rPr>
          <w:szCs w:val="22"/>
        </w:rPr>
        <w:t>-value</w:t>
      </w:r>
      <w:r w:rsidR="008D28EB">
        <w:rPr>
          <w:noProof/>
        </w:rPr>
        <w:t xml:space="preserve"> is</w:t>
      </w:r>
      <w:r w:rsidR="00B62F83">
        <w:rPr>
          <w:noProof/>
        </w:rPr>
        <w:t xml:space="preserve"> </w:t>
      </w:r>
      <w:r>
        <w:rPr>
          <w:noProof/>
        </w:rPr>
        <w:t>.0627.</w:t>
      </w:r>
    </w:p>
    <w:p w14:paraId="623F5E49" w14:textId="77777777" w:rsidR="00B96D5B" w:rsidRDefault="00B96D5B" w:rsidP="00867623">
      <w:pPr>
        <w:tabs>
          <w:tab w:val="left" w:pos="720"/>
        </w:tabs>
        <w:ind w:left="1440" w:hanging="1440"/>
      </w:pPr>
    </w:p>
    <w:p w14:paraId="45309E80" w14:textId="77777777" w:rsidR="00B96D5B" w:rsidRDefault="00B96D5B" w:rsidP="00B96D5B">
      <w:pPr>
        <w:tabs>
          <w:tab w:val="left" w:pos="720"/>
        </w:tabs>
        <w:ind w:left="1440" w:hanging="1440"/>
      </w:pPr>
      <w:r>
        <w:lastRenderedPageBreak/>
        <w:tab/>
        <w:t>d.</w:t>
      </w:r>
      <w:r>
        <w:tab/>
      </w:r>
      <w:r w:rsidR="00902E6B">
        <w:t xml:space="preserve">Do not reject the null hypothesis. </w:t>
      </w:r>
      <w:r>
        <w:t xml:space="preserve">The test statistic is less than the critical value. The </w:t>
      </w:r>
      <w:r w:rsidRPr="003A5FDC">
        <w:rPr>
          <w:i/>
          <w:iCs/>
        </w:rPr>
        <w:t>p</w:t>
      </w:r>
      <w:r>
        <w:t xml:space="preserve">-value is more than .01.  </w:t>
      </w:r>
    </w:p>
    <w:p w14:paraId="48E4845B" w14:textId="77777777" w:rsidR="00B96D5B" w:rsidRDefault="00B96D5B" w:rsidP="00867623">
      <w:pPr>
        <w:tabs>
          <w:tab w:val="left" w:pos="720"/>
        </w:tabs>
        <w:ind w:left="1440" w:hanging="1440"/>
      </w:pPr>
    </w:p>
    <w:p w14:paraId="3EC99309" w14:textId="3BFFC4A1" w:rsidR="00E469F4" w:rsidRDefault="00B96D5B" w:rsidP="00B96D5B">
      <w:pPr>
        <w:tabs>
          <w:tab w:val="left" w:pos="720"/>
        </w:tabs>
        <w:ind w:left="1440" w:hanging="1440"/>
      </w:pPr>
      <w:r>
        <w:tab/>
        <w:t>e.</w:t>
      </w:r>
      <w:r>
        <w:tab/>
      </w:r>
      <w:r w:rsidR="00902E6B">
        <w:t>There is no difference in the means.</w:t>
      </w:r>
      <w:r>
        <w:t xml:space="preserve"> </w:t>
      </w:r>
      <w:r w:rsidR="003A7823"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11-1</w:t>
      </w:r>
      <w:r w:rsidR="003A7823" w:rsidRPr="003A7823">
        <w:rPr>
          <w:b/>
        </w:rPr>
        <w:t>)</w:t>
      </w:r>
    </w:p>
    <w:p w14:paraId="561A8B46" w14:textId="77777777" w:rsidR="00E469F4" w:rsidRDefault="00E469F4" w:rsidP="00867623">
      <w:pPr>
        <w:tabs>
          <w:tab w:val="left" w:pos="720"/>
        </w:tabs>
        <w:ind w:left="1440" w:hanging="1440"/>
      </w:pPr>
    </w:p>
    <w:p w14:paraId="7D0FD2CC" w14:textId="77777777" w:rsidR="001C2078" w:rsidRDefault="001C2078" w:rsidP="00867623">
      <w:pPr>
        <w:tabs>
          <w:tab w:val="left" w:pos="720"/>
        </w:tabs>
        <w:ind w:left="1440" w:hanging="1440"/>
      </w:pPr>
    </w:p>
    <w:p w14:paraId="535DCF73" w14:textId="5D569CF3" w:rsidR="00A0626C" w:rsidRDefault="00902E6B" w:rsidP="00867623">
      <w:pPr>
        <w:tabs>
          <w:tab w:val="left" w:pos="720"/>
        </w:tabs>
        <w:ind w:left="1440" w:hanging="1440"/>
      </w:pPr>
      <w:r>
        <w:t>2</w:t>
      </w:r>
      <w:r w:rsidR="00165CB0">
        <w:t>2</w:t>
      </w:r>
      <w:r>
        <w:t>.</w:t>
      </w:r>
      <w:r>
        <w:tab/>
      </w:r>
      <w:r w:rsidR="001C2078">
        <w:t xml:space="preserve">a. </w:t>
      </w:r>
      <w:r w:rsidR="001C2078">
        <w:tab/>
      </w:r>
      <w:r>
        <w:rPr>
          <w:i/>
        </w:rPr>
        <w:t>H</w:t>
      </w:r>
      <w:r>
        <w:rPr>
          <w:vertAlign w:val="subscript"/>
        </w:rPr>
        <w:t>o</w:t>
      </w:r>
      <w:r>
        <w:t>:</w:t>
      </w:r>
      <w:r w:rsidR="00F115BF">
        <w:t xml:space="preserve"> </w:t>
      </w:r>
      <w:r>
        <w:rPr>
          <w:i/>
        </w:rPr>
        <w:sym w:font="Symbol" w:char="F06D"/>
      </w:r>
      <w:r w:rsidR="00707387">
        <w:rPr>
          <w:vertAlign w:val="subscript"/>
        </w:rPr>
        <w:t>Day</w:t>
      </w:r>
      <w:r>
        <w:t xml:space="preserve"> </w:t>
      </w:r>
      <w:r>
        <w:sym w:font="Symbol" w:char="F0B3"/>
      </w:r>
      <w:r>
        <w:t xml:space="preserve"> </w:t>
      </w:r>
      <w:r>
        <w:rPr>
          <w:i/>
        </w:rPr>
        <w:sym w:font="Symbol" w:char="F06D"/>
      </w:r>
      <w:r w:rsidR="00707387">
        <w:rPr>
          <w:vertAlign w:val="subscript"/>
        </w:rPr>
        <w:t>Night</w:t>
      </w:r>
      <w:r w:rsidR="001C2078">
        <w:rPr>
          <w:vertAlign w:val="subscript"/>
        </w:rPr>
        <w:t xml:space="preserve">;  </w:t>
      </w:r>
      <w:r w:rsidR="00A9722E">
        <w:rPr>
          <w:vertAlign w:val="subscript"/>
        </w:rPr>
        <w:t xml:space="preserve"> </w:t>
      </w:r>
      <w:r>
        <w:rPr>
          <w:i/>
        </w:rPr>
        <w:t>H</w:t>
      </w:r>
      <w:r>
        <w:rPr>
          <w:vertAlign w:val="subscript"/>
        </w:rPr>
        <w:t>1</w:t>
      </w:r>
      <w:r>
        <w:t xml:space="preserve">: </w:t>
      </w:r>
      <w:r>
        <w:rPr>
          <w:i/>
        </w:rPr>
        <w:sym w:font="Symbol" w:char="F06D"/>
      </w:r>
      <w:r w:rsidR="00707387">
        <w:rPr>
          <w:vertAlign w:val="subscript"/>
        </w:rPr>
        <w:t>Day</w:t>
      </w:r>
      <w:r>
        <w:t xml:space="preserve"> &lt; </w:t>
      </w:r>
      <w:r>
        <w:rPr>
          <w:i/>
        </w:rPr>
        <w:sym w:font="Symbol" w:char="F06D"/>
      </w:r>
      <w:r w:rsidR="00707387">
        <w:rPr>
          <w:vertAlign w:val="subscript"/>
        </w:rPr>
        <w:t>Night</w:t>
      </w:r>
      <w:r>
        <w:rPr>
          <w:vertAlign w:val="subscript"/>
        </w:rPr>
        <w:tab/>
      </w:r>
      <w:r w:rsidR="001C2078">
        <w:rPr>
          <w:vertAlign w:val="subscript"/>
        </w:rPr>
        <w:t xml:space="preserve">;  </w:t>
      </w:r>
      <w:r>
        <w:t xml:space="preserve">Reject </w:t>
      </w:r>
      <w:r>
        <w:rPr>
          <w:i/>
        </w:rPr>
        <w:t>H</w:t>
      </w:r>
      <w:r>
        <w:rPr>
          <w:vertAlign w:val="subscript"/>
        </w:rPr>
        <w:t>o</w:t>
      </w:r>
      <w:r>
        <w:t xml:space="preserve"> if </w:t>
      </w:r>
      <w:r>
        <w:rPr>
          <w:i/>
        </w:rPr>
        <w:t>z</w:t>
      </w:r>
      <w:r>
        <w:t xml:space="preserve"> &lt; </w:t>
      </w:r>
      <w:r>
        <w:sym w:font="Symbol" w:char="F02D"/>
      </w:r>
      <w:r>
        <w:t>1.6</w:t>
      </w:r>
      <w:r w:rsidR="007010B6">
        <w:t>4</w:t>
      </w:r>
      <w:r>
        <w:t>5</w:t>
      </w:r>
    </w:p>
    <w:p w14:paraId="502CE910" w14:textId="77777777" w:rsidR="001C2078" w:rsidRDefault="001C2078" w:rsidP="00867623">
      <w:pPr>
        <w:tabs>
          <w:tab w:val="left" w:pos="720"/>
        </w:tabs>
        <w:ind w:left="1440" w:hanging="1440"/>
      </w:pPr>
    </w:p>
    <w:p w14:paraId="50EC5282" w14:textId="1A682060" w:rsidR="00E469F4" w:rsidRDefault="00902E6B" w:rsidP="00867623">
      <w:pPr>
        <w:tabs>
          <w:tab w:val="left" w:pos="720"/>
        </w:tabs>
        <w:ind w:left="1440" w:hanging="1440"/>
        <w:rPr>
          <w:noProof/>
        </w:rPr>
      </w:pPr>
      <w:r>
        <w:tab/>
      </w:r>
      <w:r w:rsidR="001C2078">
        <w:t>b.</w:t>
      </w:r>
      <w:r w:rsidR="001C2078">
        <w:tab/>
      </w:r>
      <w:r w:rsidR="002F4ABE" w:rsidRPr="00182ABB">
        <w:rPr>
          <w:noProof/>
          <w:position w:val="-60"/>
        </w:rPr>
        <w:object w:dxaOrig="2520" w:dyaOrig="960" w14:anchorId="336A9F80">
          <v:shape id="_x0000_i1060" type="#_x0000_t75" alt="" style="width:127pt;height:48pt;mso-width-percent:0;mso-height-percent:0;mso-width-percent:0;mso-height-percent:0" o:ole="">
            <v:imagedata r:id="rId76" o:title=""/>
          </v:shape>
          <o:OLEObject Type="Embed" ProgID="Equation.DSMT4" ShapeID="_x0000_i1060" DrawAspect="Content" ObjectID="_1670241050" r:id="rId77"/>
        </w:object>
      </w:r>
    </w:p>
    <w:p w14:paraId="27AECF61" w14:textId="7856812B" w:rsidR="001C2078" w:rsidRDefault="001C2078" w:rsidP="00867623">
      <w:pPr>
        <w:tabs>
          <w:tab w:val="left" w:pos="720"/>
        </w:tabs>
        <w:ind w:left="1440" w:hanging="1440"/>
        <w:rPr>
          <w:noProof/>
        </w:rPr>
      </w:pPr>
    </w:p>
    <w:p w14:paraId="29A65305" w14:textId="6565BFE9" w:rsidR="001C2078" w:rsidRDefault="001C2078" w:rsidP="00867623">
      <w:pPr>
        <w:tabs>
          <w:tab w:val="left" w:pos="720"/>
        </w:tabs>
        <w:ind w:left="1440" w:hanging="1440"/>
        <w:rPr>
          <w:noProof/>
        </w:rPr>
      </w:pPr>
      <w:r>
        <w:rPr>
          <w:noProof/>
        </w:rPr>
        <w:tab/>
        <w:t xml:space="preserve">c.  </w:t>
      </w:r>
      <w:r>
        <w:rPr>
          <w:noProof/>
        </w:rPr>
        <w:tab/>
      </w:r>
      <w:r w:rsidR="008D28EB">
        <w:rPr>
          <w:szCs w:val="22"/>
        </w:rPr>
        <w:t>Using a z-table or a</w:t>
      </w:r>
      <w:r w:rsidR="008D28EB" w:rsidRPr="00374F9D">
        <w:rPr>
          <w:i/>
          <w:iCs/>
          <w:szCs w:val="22"/>
        </w:rPr>
        <w:t xml:space="preserve"> p</w:t>
      </w:r>
      <w:r w:rsidR="008D28EB">
        <w:rPr>
          <w:szCs w:val="22"/>
        </w:rPr>
        <w:t xml:space="preserve">-value calculator or statistical software, the </w:t>
      </w:r>
      <w:r w:rsidR="008D28EB" w:rsidRPr="00551D8F">
        <w:rPr>
          <w:i/>
          <w:iCs/>
          <w:szCs w:val="22"/>
        </w:rPr>
        <w:t>p</w:t>
      </w:r>
      <w:r w:rsidR="008D28EB">
        <w:rPr>
          <w:szCs w:val="22"/>
        </w:rPr>
        <w:t>-value</w:t>
      </w:r>
      <w:r w:rsidR="008D28EB">
        <w:rPr>
          <w:noProof/>
        </w:rPr>
        <w:t xml:space="preserve"> is .</w:t>
      </w:r>
      <w:r>
        <w:rPr>
          <w:noProof/>
        </w:rPr>
        <w:t>0968.</w:t>
      </w:r>
    </w:p>
    <w:p w14:paraId="17D2C9F5" w14:textId="77777777" w:rsidR="001C2078" w:rsidRDefault="001C2078" w:rsidP="00867623">
      <w:pPr>
        <w:tabs>
          <w:tab w:val="left" w:pos="720"/>
        </w:tabs>
        <w:ind w:left="1440" w:hanging="1440"/>
      </w:pPr>
    </w:p>
    <w:p w14:paraId="6646C085" w14:textId="7ABD31B3" w:rsidR="001C2078" w:rsidRDefault="001C2078" w:rsidP="001C2078">
      <w:pPr>
        <w:tabs>
          <w:tab w:val="left" w:pos="720"/>
        </w:tabs>
        <w:ind w:left="1440" w:hanging="1440"/>
      </w:pPr>
      <w:r>
        <w:tab/>
        <w:t xml:space="preserve">d.  </w:t>
      </w:r>
      <w:r>
        <w:tab/>
      </w:r>
      <w:r w:rsidR="00902E6B">
        <w:t xml:space="preserve">Fail to reject </w:t>
      </w:r>
      <w:r w:rsidR="00902E6B">
        <w:rPr>
          <w:i/>
        </w:rPr>
        <w:t>H</w:t>
      </w:r>
      <w:r w:rsidR="00902E6B">
        <w:rPr>
          <w:vertAlign w:val="subscript"/>
        </w:rPr>
        <w:t>o</w:t>
      </w:r>
      <w:r w:rsidR="00902E6B">
        <w:t>.</w:t>
      </w:r>
      <w:r w:rsidR="00F115BF">
        <w:t xml:space="preserve"> </w:t>
      </w:r>
      <w:r>
        <w:t xml:space="preserve">The test statistic is less than the critical value. The </w:t>
      </w:r>
      <w:r w:rsidRPr="003A5FDC">
        <w:rPr>
          <w:i/>
          <w:iCs/>
        </w:rPr>
        <w:t>p</w:t>
      </w:r>
      <w:r>
        <w:t xml:space="preserve">-value is more than .05.  </w:t>
      </w:r>
    </w:p>
    <w:p w14:paraId="4354A813" w14:textId="77777777" w:rsidR="001C2078" w:rsidRDefault="001C2078" w:rsidP="001C2078">
      <w:pPr>
        <w:tabs>
          <w:tab w:val="left" w:pos="720"/>
        </w:tabs>
        <w:ind w:left="1440" w:hanging="1440"/>
      </w:pPr>
    </w:p>
    <w:p w14:paraId="15261601" w14:textId="09D5552B" w:rsidR="00825C04" w:rsidRDefault="001C2078" w:rsidP="001C2078">
      <w:pPr>
        <w:tabs>
          <w:tab w:val="left" w:pos="720"/>
        </w:tabs>
        <w:ind w:left="1440" w:hanging="1440"/>
        <w:rPr>
          <w:b/>
        </w:rPr>
      </w:pPr>
      <w:r>
        <w:tab/>
        <w:t>e.</w:t>
      </w:r>
      <w:r>
        <w:tab/>
      </w:r>
      <w:r w:rsidR="00902E6B">
        <w:t>There is not enough evidence to conclude that more units are produced on the afternoon shift.</w:t>
      </w:r>
      <w:r w:rsidR="003A7823"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11-1</w:t>
      </w:r>
      <w:r w:rsidR="003A7823" w:rsidRPr="003A7823">
        <w:rPr>
          <w:b/>
        </w:rPr>
        <w:t>)</w:t>
      </w:r>
    </w:p>
    <w:p w14:paraId="7126D07E" w14:textId="77777777" w:rsidR="00902E6B" w:rsidRDefault="00902E6B" w:rsidP="00867623">
      <w:pPr>
        <w:tabs>
          <w:tab w:val="left" w:pos="720"/>
        </w:tabs>
        <w:ind w:left="1440" w:hanging="1440"/>
      </w:pPr>
    </w:p>
    <w:p w14:paraId="79197173" w14:textId="4FA9CF35" w:rsidR="00902E6B" w:rsidRDefault="00902E6B" w:rsidP="001851A7">
      <w:r>
        <w:t>2</w:t>
      </w:r>
      <w:r w:rsidR="00165CB0">
        <w:t>3</w:t>
      </w:r>
      <w:r>
        <w:t>.</w:t>
      </w:r>
      <w:r>
        <w:tab/>
      </w:r>
      <w:r w:rsidR="003B51CE">
        <w:t>a.</w:t>
      </w:r>
      <w:r w:rsidR="003B51CE">
        <w:tab/>
      </w:r>
      <w:r>
        <w:rPr>
          <w:i/>
        </w:rPr>
        <w:t>H</w:t>
      </w:r>
      <w:r>
        <w:rPr>
          <w:vertAlign w:val="subscript"/>
        </w:rPr>
        <w:t>o</w:t>
      </w:r>
      <w:r>
        <w:t>:</w:t>
      </w:r>
      <w:r w:rsidR="00F115BF">
        <w:t xml:space="preserve"> </w:t>
      </w:r>
      <w:r>
        <w:rPr>
          <w:i/>
        </w:rPr>
        <w:sym w:font="Symbol" w:char="F06D"/>
      </w:r>
      <w:r w:rsidR="00F82D29">
        <w:rPr>
          <w:vertAlign w:val="subscript"/>
        </w:rPr>
        <w:t>Clark</w:t>
      </w:r>
      <w:r>
        <w:t xml:space="preserve"> = </w:t>
      </w:r>
      <w:r>
        <w:rPr>
          <w:i/>
        </w:rPr>
        <w:sym w:font="Symbol" w:char="F06D"/>
      </w:r>
      <w:r w:rsidR="00F82D29">
        <w:rPr>
          <w:vertAlign w:val="subscript"/>
        </w:rPr>
        <w:t>Murnen</w:t>
      </w:r>
      <w:r w:rsidR="003B51CE">
        <w:t xml:space="preserve">;  </w:t>
      </w:r>
      <w:r>
        <w:rPr>
          <w:i/>
        </w:rPr>
        <w:t>H</w:t>
      </w:r>
      <w:r>
        <w:rPr>
          <w:vertAlign w:val="subscript"/>
        </w:rPr>
        <w:t>1</w:t>
      </w:r>
      <w:r>
        <w:t xml:space="preserve">: </w:t>
      </w:r>
      <w:r>
        <w:rPr>
          <w:i/>
        </w:rPr>
        <w:sym w:font="Symbol" w:char="F06D"/>
      </w:r>
      <w:r w:rsidR="00F82D29">
        <w:rPr>
          <w:vertAlign w:val="subscript"/>
        </w:rPr>
        <w:t>Clark</w:t>
      </w:r>
      <w:r>
        <w:t xml:space="preserve"> </w:t>
      </w:r>
      <w:r>
        <w:sym w:font="Symbol" w:char="F0B9"/>
      </w:r>
      <w:r>
        <w:t xml:space="preserve"> </w:t>
      </w:r>
      <w:r>
        <w:rPr>
          <w:i/>
        </w:rPr>
        <w:sym w:font="Symbol" w:char="F06D"/>
      </w:r>
      <w:r w:rsidR="00F82D29">
        <w:rPr>
          <w:vertAlign w:val="subscript"/>
        </w:rPr>
        <w:t>Murnen</w:t>
      </w:r>
      <w:r>
        <w:rPr>
          <w:vertAlign w:val="subscript"/>
        </w:rPr>
        <w:tab/>
      </w:r>
      <w:r>
        <w:t xml:space="preserve">Reject </w:t>
      </w:r>
      <w:r>
        <w:rPr>
          <w:i/>
        </w:rPr>
        <w:t>H</w:t>
      </w:r>
      <w:r>
        <w:rPr>
          <w:vertAlign w:val="subscript"/>
        </w:rPr>
        <w:t>o</w:t>
      </w:r>
      <w:r>
        <w:t xml:space="preserve"> if </w:t>
      </w:r>
      <w:r>
        <w:rPr>
          <w:i/>
        </w:rPr>
        <w:t>z</w:t>
      </w:r>
      <w:r>
        <w:t xml:space="preserve"> &lt; </w:t>
      </w:r>
      <w:r>
        <w:sym w:font="Symbol" w:char="F02D"/>
      </w:r>
      <w:r>
        <w:t xml:space="preserve">1.96 or </w:t>
      </w:r>
      <w:r>
        <w:rPr>
          <w:i/>
        </w:rPr>
        <w:t>z</w:t>
      </w:r>
      <w:r>
        <w:t xml:space="preserve"> &gt; 1.96</w:t>
      </w:r>
    </w:p>
    <w:p w14:paraId="407F110D" w14:textId="65BDEFAB" w:rsidR="003B51CE" w:rsidRDefault="003B51CE" w:rsidP="001851A7"/>
    <w:p w14:paraId="60223665" w14:textId="7A14162D" w:rsidR="00902E6B" w:rsidRDefault="003B51CE" w:rsidP="001851A7">
      <w:pPr>
        <w:rPr>
          <w:noProof/>
        </w:rPr>
      </w:pPr>
      <w:r>
        <w:tab/>
        <w:t xml:space="preserve">b. </w:t>
      </w:r>
      <w:r w:rsidR="00902E6B">
        <w:tab/>
      </w:r>
      <w:r w:rsidR="002F4ABE" w:rsidRPr="00182ABB">
        <w:rPr>
          <w:noProof/>
          <w:position w:val="-60"/>
        </w:rPr>
        <w:object w:dxaOrig="2799" w:dyaOrig="960" w14:anchorId="2B255E68">
          <v:shape id="_x0000_i1061" type="#_x0000_t75" alt="" style="width:138.5pt;height:48pt;mso-width-percent:0;mso-height-percent:0;mso-width-percent:0;mso-height-percent:0" o:ole="">
            <v:imagedata r:id="rId78" o:title=""/>
          </v:shape>
          <o:OLEObject Type="Embed" ProgID="Equation.DSMT4" ShapeID="_x0000_i1061" DrawAspect="Content" ObjectID="_1670241051" r:id="rId79"/>
        </w:object>
      </w:r>
    </w:p>
    <w:p w14:paraId="6FA3B14F" w14:textId="44F642A2" w:rsidR="003B51CE" w:rsidRDefault="003B51CE" w:rsidP="001851A7">
      <w:pPr>
        <w:rPr>
          <w:noProof/>
        </w:rPr>
      </w:pPr>
      <w:r>
        <w:rPr>
          <w:noProof/>
        </w:rPr>
        <w:tab/>
        <w:t>c.</w:t>
      </w:r>
      <w:r>
        <w:rPr>
          <w:noProof/>
        </w:rPr>
        <w:tab/>
      </w:r>
      <w:r w:rsidR="008D28EB">
        <w:rPr>
          <w:szCs w:val="22"/>
        </w:rPr>
        <w:t>Using a z-table or a</w:t>
      </w:r>
      <w:r w:rsidR="008D28EB" w:rsidRPr="00374F9D">
        <w:rPr>
          <w:i/>
          <w:iCs/>
          <w:szCs w:val="22"/>
        </w:rPr>
        <w:t xml:space="preserve"> p</w:t>
      </w:r>
      <w:r w:rsidR="008D28EB">
        <w:rPr>
          <w:szCs w:val="22"/>
        </w:rPr>
        <w:t xml:space="preserve">-value calculator or statistical software, the </w:t>
      </w:r>
      <w:r w:rsidR="008D28EB" w:rsidRPr="00551D8F">
        <w:rPr>
          <w:i/>
          <w:iCs/>
          <w:szCs w:val="22"/>
        </w:rPr>
        <w:t>p</w:t>
      </w:r>
      <w:r w:rsidR="008D28EB">
        <w:rPr>
          <w:szCs w:val="22"/>
        </w:rPr>
        <w:t>-value</w:t>
      </w:r>
      <w:r w:rsidR="008D28EB">
        <w:rPr>
          <w:noProof/>
        </w:rPr>
        <w:t xml:space="preserve"> is </w:t>
      </w:r>
      <w:r>
        <w:rPr>
          <w:noProof/>
        </w:rPr>
        <w:t>.2983.</w:t>
      </w:r>
    </w:p>
    <w:p w14:paraId="544AB680" w14:textId="51482284" w:rsidR="007B38AC" w:rsidRDefault="007B38AC" w:rsidP="001851A7">
      <w:pPr>
        <w:rPr>
          <w:noProof/>
        </w:rPr>
      </w:pPr>
    </w:p>
    <w:p w14:paraId="57610FDF" w14:textId="77777777" w:rsidR="007B38AC" w:rsidRDefault="007B38AC" w:rsidP="001851A7"/>
    <w:p w14:paraId="6F818186" w14:textId="040D9EEA" w:rsidR="007B38AC" w:rsidRDefault="007B38AC" w:rsidP="007B38AC">
      <w:pPr>
        <w:tabs>
          <w:tab w:val="left" w:pos="720"/>
        </w:tabs>
        <w:ind w:left="1440" w:hanging="1440"/>
      </w:pPr>
      <w:r>
        <w:rPr>
          <w:iCs/>
        </w:rPr>
        <w:tab/>
      </w:r>
      <w:r w:rsidRPr="007B38AC">
        <w:rPr>
          <w:iCs/>
        </w:rPr>
        <w:t>d.</w:t>
      </w:r>
      <w:r>
        <w:rPr>
          <w:i/>
        </w:rPr>
        <w:t xml:space="preserve"> </w:t>
      </w:r>
      <w:r>
        <w:rPr>
          <w:i/>
        </w:rPr>
        <w:tab/>
      </w:r>
      <w:r w:rsidR="00902E6B">
        <w:rPr>
          <w:i/>
        </w:rPr>
        <w:t>H</w:t>
      </w:r>
      <w:r w:rsidR="00902E6B">
        <w:rPr>
          <w:vertAlign w:val="subscript"/>
        </w:rPr>
        <w:t>o</w:t>
      </w:r>
      <w:r w:rsidR="00902E6B">
        <w:t xml:space="preserve"> is not rejected.</w:t>
      </w:r>
      <w:r w:rsidR="00F115BF">
        <w:t xml:space="preserve"> </w:t>
      </w:r>
      <w:r>
        <w:t xml:space="preserve">The test statistic is less than the critical value. The </w:t>
      </w:r>
      <w:r w:rsidRPr="003A5FDC">
        <w:rPr>
          <w:i/>
          <w:iCs/>
        </w:rPr>
        <w:t>p</w:t>
      </w:r>
      <w:r>
        <w:t xml:space="preserve">-value is more than .05.  </w:t>
      </w:r>
    </w:p>
    <w:p w14:paraId="4356280B" w14:textId="5B4B09B5" w:rsidR="007B38AC" w:rsidRDefault="007B38AC" w:rsidP="007B38AC">
      <w:pPr>
        <w:tabs>
          <w:tab w:val="left" w:pos="720"/>
        </w:tabs>
        <w:ind w:left="1440" w:hanging="1440"/>
      </w:pPr>
    </w:p>
    <w:p w14:paraId="1B8DB701" w14:textId="19961CD9" w:rsidR="00902E6B" w:rsidRDefault="007B38AC" w:rsidP="007B38AC">
      <w:pPr>
        <w:tabs>
          <w:tab w:val="left" w:pos="720"/>
        </w:tabs>
        <w:ind w:left="1440" w:hanging="1440"/>
      </w:pPr>
      <w:r>
        <w:tab/>
        <w:t>e.</w:t>
      </w:r>
      <w:r>
        <w:tab/>
      </w:r>
      <w:r w:rsidR="00902E6B">
        <w:t>There is no difference in the mean number of calls.</w:t>
      </w:r>
      <w:r w:rsidR="00F115BF"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11-1</w:t>
      </w:r>
      <w:r w:rsidR="003A7823" w:rsidRPr="003A7823">
        <w:rPr>
          <w:b/>
        </w:rPr>
        <w:t>)</w:t>
      </w:r>
    </w:p>
    <w:p w14:paraId="26B273F0" w14:textId="77777777" w:rsidR="00902E6B" w:rsidRDefault="00902E6B" w:rsidP="001851A7">
      <w:pPr>
        <w:rPr>
          <w:i/>
        </w:rPr>
      </w:pPr>
    </w:p>
    <w:p w14:paraId="2716781C" w14:textId="493D0AAC" w:rsidR="00902E6B" w:rsidRDefault="00165CB0" w:rsidP="001851A7">
      <w:r>
        <w:t>24</w:t>
      </w:r>
      <w:r w:rsidR="00902E6B">
        <w:t>.</w:t>
      </w:r>
      <w:r w:rsidR="00902E6B">
        <w:tab/>
      </w:r>
      <w:r w:rsidR="00FB5F24">
        <w:t>a.</w:t>
      </w:r>
      <w:r w:rsidR="00FB5F24">
        <w:tab/>
      </w:r>
      <w:r w:rsidR="00902E6B">
        <w:rPr>
          <w:i/>
        </w:rPr>
        <w:t>H</w:t>
      </w:r>
      <w:r w:rsidR="00902E6B">
        <w:rPr>
          <w:vertAlign w:val="subscript"/>
        </w:rPr>
        <w:t>o</w:t>
      </w:r>
      <w:r w:rsidR="00902E6B">
        <w:t>:</w:t>
      </w:r>
      <w:r w:rsidR="00F115BF">
        <w:t xml:space="preserve"> </w:t>
      </w:r>
      <w:r w:rsidR="00902E6B">
        <w:rPr>
          <w:i/>
        </w:rPr>
        <w:sym w:font="Symbol" w:char="F06D"/>
      </w:r>
      <w:r w:rsidR="001E4DCC">
        <w:rPr>
          <w:vertAlign w:val="subscript"/>
        </w:rPr>
        <w:t>Regular</w:t>
      </w:r>
      <w:r w:rsidR="00902E6B">
        <w:t xml:space="preserve"> </w:t>
      </w:r>
      <w:r w:rsidR="00902E6B">
        <w:sym w:font="Symbol" w:char="F0B3"/>
      </w:r>
      <w:r w:rsidR="00902E6B">
        <w:t xml:space="preserve"> </w:t>
      </w:r>
      <w:r w:rsidR="00902E6B">
        <w:rPr>
          <w:i/>
        </w:rPr>
        <w:sym w:font="Symbol" w:char="F06D"/>
      </w:r>
      <w:r w:rsidR="00B62F83">
        <w:rPr>
          <w:vertAlign w:val="subscript"/>
        </w:rPr>
        <w:t>Decaf</w:t>
      </w:r>
      <w:r w:rsidR="00B62F83">
        <w:t xml:space="preserve">; </w:t>
      </w:r>
      <w:r w:rsidR="00B62F83">
        <w:tab/>
      </w:r>
      <w:r w:rsidR="00902E6B">
        <w:rPr>
          <w:i/>
        </w:rPr>
        <w:t>H</w:t>
      </w:r>
      <w:r w:rsidR="00902E6B">
        <w:rPr>
          <w:vertAlign w:val="subscript"/>
        </w:rPr>
        <w:t>1</w:t>
      </w:r>
      <w:r w:rsidR="00902E6B">
        <w:t xml:space="preserve">: </w:t>
      </w:r>
      <w:r w:rsidR="00902E6B">
        <w:rPr>
          <w:i/>
        </w:rPr>
        <w:sym w:font="Symbol" w:char="F06D"/>
      </w:r>
      <w:r w:rsidR="001E4DCC">
        <w:rPr>
          <w:vertAlign w:val="subscript"/>
        </w:rPr>
        <w:t>Regular</w:t>
      </w:r>
      <w:r w:rsidR="00902E6B">
        <w:t xml:space="preserve"> &lt; </w:t>
      </w:r>
      <w:r w:rsidR="00902E6B">
        <w:rPr>
          <w:i/>
        </w:rPr>
        <w:sym w:font="Symbol" w:char="F06D"/>
      </w:r>
      <w:r w:rsidR="001E4DCC">
        <w:rPr>
          <w:vertAlign w:val="subscript"/>
        </w:rPr>
        <w:t>Decaf</w:t>
      </w:r>
      <w:r w:rsidR="00902E6B">
        <w:rPr>
          <w:vertAlign w:val="subscript"/>
        </w:rPr>
        <w:tab/>
      </w:r>
      <w:r w:rsidR="00902E6B">
        <w:t xml:space="preserve">Reject </w:t>
      </w:r>
      <w:r w:rsidR="00902E6B">
        <w:rPr>
          <w:i/>
        </w:rPr>
        <w:t>H</w:t>
      </w:r>
      <w:r w:rsidR="00902E6B">
        <w:rPr>
          <w:vertAlign w:val="subscript"/>
        </w:rPr>
        <w:t>o</w:t>
      </w:r>
      <w:r w:rsidR="00902E6B">
        <w:t xml:space="preserve"> if </w:t>
      </w:r>
      <w:r w:rsidR="00902E6B">
        <w:rPr>
          <w:i/>
        </w:rPr>
        <w:t>z</w:t>
      </w:r>
      <w:r w:rsidR="00902E6B">
        <w:t xml:space="preserve"> &lt; </w:t>
      </w:r>
      <w:r w:rsidR="00902E6B">
        <w:sym w:font="Symbol" w:char="F02D"/>
      </w:r>
      <w:r w:rsidR="00902E6B">
        <w:t>2.3</w:t>
      </w:r>
      <w:r w:rsidR="008440D5">
        <w:t>26</w:t>
      </w:r>
    </w:p>
    <w:p w14:paraId="4282C46E" w14:textId="77777777" w:rsidR="00FB5F24" w:rsidRDefault="00FB5F24" w:rsidP="001851A7"/>
    <w:p w14:paraId="240A8D4F" w14:textId="0B150D4A" w:rsidR="00902E6B" w:rsidRDefault="00902E6B" w:rsidP="001851A7">
      <w:pPr>
        <w:rPr>
          <w:noProof/>
        </w:rPr>
      </w:pPr>
      <w:r>
        <w:tab/>
      </w:r>
      <w:r w:rsidR="00FB5F24">
        <w:t>b.</w:t>
      </w:r>
      <w:r w:rsidR="00FB5F24">
        <w:tab/>
      </w:r>
      <w:r w:rsidR="002F4ABE" w:rsidRPr="00182ABB">
        <w:rPr>
          <w:noProof/>
          <w:position w:val="-60"/>
        </w:rPr>
        <w:object w:dxaOrig="2820" w:dyaOrig="960" w14:anchorId="5E0E9221">
          <v:shape id="_x0000_i1062" type="#_x0000_t75" alt="" style="width:141pt;height:48pt;mso-width-percent:0;mso-height-percent:0;mso-width-percent:0;mso-height-percent:0" o:ole="">
            <v:imagedata r:id="rId80" o:title=""/>
          </v:shape>
          <o:OLEObject Type="Embed" ProgID="Equation.DSMT4" ShapeID="_x0000_i1062" DrawAspect="Content" ObjectID="_1670241052" r:id="rId81"/>
        </w:object>
      </w:r>
    </w:p>
    <w:p w14:paraId="41AB8AA0" w14:textId="71E51036" w:rsidR="00FB5F24" w:rsidRDefault="00FB5F24" w:rsidP="001851A7">
      <w:pPr>
        <w:rPr>
          <w:noProof/>
        </w:rPr>
      </w:pPr>
    </w:p>
    <w:p w14:paraId="7BABEB56" w14:textId="4D78D839" w:rsidR="00FB5F24" w:rsidRDefault="00FB5F24" w:rsidP="00B62F83">
      <w:pPr>
        <w:ind w:left="1440" w:hanging="720"/>
        <w:rPr>
          <w:noProof/>
        </w:rPr>
      </w:pPr>
      <w:r>
        <w:rPr>
          <w:noProof/>
        </w:rPr>
        <w:t>c.</w:t>
      </w:r>
      <w:r>
        <w:rPr>
          <w:noProof/>
        </w:rPr>
        <w:tab/>
      </w:r>
      <w:r w:rsidR="00B62F83">
        <w:rPr>
          <w:szCs w:val="22"/>
        </w:rPr>
        <w:t>Using a z-table or a</w:t>
      </w:r>
      <w:r w:rsidR="00B62F83" w:rsidRPr="00374F9D">
        <w:rPr>
          <w:i/>
          <w:iCs/>
          <w:szCs w:val="22"/>
        </w:rPr>
        <w:t xml:space="preserve"> p</w:t>
      </w:r>
      <w:r w:rsidR="00B62F83">
        <w:rPr>
          <w:szCs w:val="22"/>
        </w:rPr>
        <w:t xml:space="preserve">-value calculator or statistical software, the </w:t>
      </w:r>
      <w:r w:rsidR="00B62F83" w:rsidRPr="00551D8F">
        <w:rPr>
          <w:i/>
          <w:iCs/>
          <w:szCs w:val="22"/>
        </w:rPr>
        <w:t>p</w:t>
      </w:r>
      <w:r w:rsidR="00B62F83">
        <w:rPr>
          <w:szCs w:val="22"/>
        </w:rPr>
        <w:t xml:space="preserve">-value less than </w:t>
      </w:r>
      <w:r>
        <w:rPr>
          <w:noProof/>
        </w:rPr>
        <w:t>.00001.</w:t>
      </w:r>
    </w:p>
    <w:p w14:paraId="1A025124" w14:textId="77777777" w:rsidR="00FB5F24" w:rsidRDefault="00FB5F24" w:rsidP="001851A7"/>
    <w:p w14:paraId="4A18A582" w14:textId="15907E78" w:rsidR="00FB5F24" w:rsidRDefault="00FB5F24" w:rsidP="00FB5F24">
      <w:pPr>
        <w:tabs>
          <w:tab w:val="left" w:pos="720"/>
        </w:tabs>
        <w:ind w:left="1440" w:hanging="1440"/>
      </w:pPr>
      <w:r>
        <w:rPr>
          <w:iCs/>
        </w:rPr>
        <w:tab/>
      </w:r>
      <w:r w:rsidRPr="00FB5F24">
        <w:rPr>
          <w:iCs/>
        </w:rPr>
        <w:t>d.</w:t>
      </w:r>
      <w:r w:rsidRPr="00FB5F24">
        <w:rPr>
          <w:iCs/>
        </w:rPr>
        <w:tab/>
      </w:r>
      <w:r w:rsidR="00902E6B">
        <w:rPr>
          <w:i/>
        </w:rPr>
        <w:t>H</w:t>
      </w:r>
      <w:r w:rsidR="00902E6B">
        <w:rPr>
          <w:vertAlign w:val="subscript"/>
        </w:rPr>
        <w:t>o</w:t>
      </w:r>
      <w:r w:rsidR="00902E6B">
        <w:t xml:space="preserve"> is rejected.</w:t>
      </w:r>
      <w:r w:rsidR="00F115BF">
        <w:t xml:space="preserve"> </w:t>
      </w:r>
      <w:r>
        <w:t xml:space="preserve">The test statistic is greater than the critical value. The </w:t>
      </w:r>
      <w:r w:rsidRPr="003A5FDC">
        <w:rPr>
          <w:i/>
          <w:iCs/>
        </w:rPr>
        <w:t>p</w:t>
      </w:r>
      <w:r>
        <w:t xml:space="preserve">-value is </w:t>
      </w:r>
      <w:r w:rsidR="00B62F83">
        <w:t xml:space="preserve">less </w:t>
      </w:r>
      <w:r>
        <w:t xml:space="preserve">than .01.  </w:t>
      </w:r>
    </w:p>
    <w:p w14:paraId="1D50650B" w14:textId="30410FDE" w:rsidR="00FB5F24" w:rsidRDefault="00FB5F24" w:rsidP="00FB5F24">
      <w:pPr>
        <w:tabs>
          <w:tab w:val="left" w:pos="720"/>
        </w:tabs>
        <w:ind w:left="1440" w:hanging="1440"/>
      </w:pPr>
    </w:p>
    <w:p w14:paraId="43DBDFF3" w14:textId="61DC1584" w:rsidR="00902E6B" w:rsidRDefault="00FB5F24" w:rsidP="00FB5F24">
      <w:pPr>
        <w:tabs>
          <w:tab w:val="left" w:pos="720"/>
        </w:tabs>
        <w:ind w:left="1440" w:hanging="1440"/>
      </w:pPr>
      <w:r>
        <w:tab/>
        <w:t>e.</w:t>
      </w:r>
      <w:r>
        <w:tab/>
      </w:r>
      <w:r w:rsidR="00902E6B">
        <w:t>The mean number of cups for regular coffee drinkers is less</w:t>
      </w:r>
      <w:r w:rsidR="00562EC4">
        <w:t xml:space="preserve"> than decaffeinated coffee drinkers</w:t>
      </w:r>
      <w:r w:rsidR="00902E6B">
        <w:t>.</w:t>
      </w:r>
      <w:r w:rsidR="00F115BF"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11-1</w:t>
      </w:r>
      <w:r w:rsidR="003A7823" w:rsidRPr="003A7823">
        <w:rPr>
          <w:b/>
        </w:rPr>
        <w:t>)</w:t>
      </w:r>
    </w:p>
    <w:p w14:paraId="652B355B" w14:textId="77777777" w:rsidR="00902E6B" w:rsidRDefault="00902E6B" w:rsidP="00867623">
      <w:pPr>
        <w:tabs>
          <w:tab w:val="left" w:pos="720"/>
        </w:tabs>
        <w:ind w:left="1440" w:hanging="1440"/>
      </w:pPr>
    </w:p>
    <w:p w14:paraId="45AADA38" w14:textId="195F3A9E" w:rsidR="00332797" w:rsidRDefault="00165CB0" w:rsidP="00867623">
      <w:pPr>
        <w:tabs>
          <w:tab w:val="left" w:pos="720"/>
        </w:tabs>
        <w:ind w:left="1440" w:hanging="1440"/>
      </w:pPr>
      <w:r>
        <w:lastRenderedPageBreak/>
        <w:t>25</w:t>
      </w:r>
      <w:r w:rsidR="00332797">
        <w:t>.</w:t>
      </w:r>
      <w:r w:rsidR="00332797">
        <w:tab/>
      </w:r>
      <w:r w:rsidR="0066617D">
        <w:t>a.</w:t>
      </w:r>
      <w:r w:rsidR="0066617D">
        <w:tab/>
      </w:r>
      <w:r w:rsidR="00332797" w:rsidRPr="00902E6B">
        <w:rPr>
          <w:i/>
        </w:rPr>
        <w:t>H</w:t>
      </w:r>
      <w:r w:rsidR="00B1555F">
        <w:rPr>
          <w:vertAlign w:val="subscript"/>
        </w:rPr>
        <w:t>o</w:t>
      </w:r>
      <w:r w:rsidR="00332797">
        <w:t xml:space="preserve">: </w:t>
      </w:r>
      <w:r w:rsidR="00332797" w:rsidRPr="00902E6B">
        <w:rPr>
          <w:i/>
        </w:rPr>
        <w:sym w:font="Symbol" w:char="F06D"/>
      </w:r>
      <w:r w:rsidR="00332797">
        <w:rPr>
          <w:vertAlign w:val="subscript"/>
        </w:rPr>
        <w:t xml:space="preserve">A </w:t>
      </w:r>
      <w:r w:rsidR="00332797">
        <w:sym w:font="Symbol" w:char="F0B3"/>
      </w:r>
      <w:r w:rsidR="00332797">
        <w:t xml:space="preserve"> </w:t>
      </w:r>
      <w:r w:rsidR="00332797" w:rsidRPr="00902E6B">
        <w:rPr>
          <w:i/>
        </w:rPr>
        <w:sym w:font="Symbol" w:char="F06D"/>
      </w:r>
      <w:r w:rsidR="00332797">
        <w:rPr>
          <w:vertAlign w:val="subscript"/>
        </w:rPr>
        <w:t xml:space="preserve">B </w:t>
      </w:r>
      <w:r w:rsidR="00332797">
        <w:rPr>
          <w:vertAlign w:val="subscript"/>
        </w:rPr>
        <w:tab/>
      </w:r>
      <w:r w:rsidR="00332797" w:rsidRPr="00902E6B">
        <w:rPr>
          <w:i/>
        </w:rPr>
        <w:t>H</w:t>
      </w:r>
      <w:r w:rsidR="00332797">
        <w:rPr>
          <w:vertAlign w:val="subscript"/>
        </w:rPr>
        <w:t>1</w:t>
      </w:r>
      <w:r w:rsidR="00332797">
        <w:t xml:space="preserve">: </w:t>
      </w:r>
      <w:r w:rsidR="00332797" w:rsidRPr="00902E6B">
        <w:rPr>
          <w:i/>
        </w:rPr>
        <w:sym w:font="Symbol" w:char="F06D"/>
      </w:r>
      <w:r w:rsidR="00332797">
        <w:rPr>
          <w:vertAlign w:val="subscript"/>
        </w:rPr>
        <w:t>A</w:t>
      </w:r>
      <w:r w:rsidR="00F115BF">
        <w:rPr>
          <w:vertAlign w:val="subscript"/>
        </w:rPr>
        <w:t xml:space="preserve"> </w:t>
      </w:r>
      <w:r w:rsidR="00332797">
        <w:t xml:space="preserve">&lt; </w:t>
      </w:r>
      <w:r w:rsidR="00332797" w:rsidRPr="00902E6B">
        <w:rPr>
          <w:i/>
        </w:rPr>
        <w:sym w:font="Symbol" w:char="F06D"/>
      </w:r>
      <w:r w:rsidR="00332797">
        <w:rPr>
          <w:vertAlign w:val="subscript"/>
        </w:rPr>
        <w:t>B</w:t>
      </w:r>
      <w:r w:rsidR="00F115BF">
        <w:rPr>
          <w:vertAlign w:val="subscript"/>
        </w:rPr>
        <w:t xml:space="preserve"> </w:t>
      </w:r>
      <w:r w:rsidR="00332797">
        <w:tab/>
      </w:r>
      <w:r w:rsidR="0066617D">
        <w:t xml:space="preserve">Reject </w:t>
      </w:r>
      <w:r w:rsidR="0066617D" w:rsidRPr="00902E6B">
        <w:rPr>
          <w:i/>
        </w:rPr>
        <w:t>H</w:t>
      </w:r>
      <w:r w:rsidR="0066617D">
        <w:rPr>
          <w:vertAlign w:val="subscript"/>
        </w:rPr>
        <w:t xml:space="preserve">o </w:t>
      </w:r>
      <w:r w:rsidR="0066617D">
        <w:t xml:space="preserve">if </w:t>
      </w:r>
      <w:r w:rsidR="0066617D" w:rsidRPr="00902E6B">
        <w:rPr>
          <w:i/>
        </w:rPr>
        <w:t>t</w:t>
      </w:r>
      <w:r w:rsidR="0066617D">
        <w:t xml:space="preserve"> &lt; -1.668.</w:t>
      </w:r>
    </w:p>
    <w:p w14:paraId="46828157" w14:textId="3C5F43AA" w:rsidR="00332797" w:rsidRDefault="00332797" w:rsidP="00867623">
      <w:pPr>
        <w:tabs>
          <w:tab w:val="left" w:pos="720"/>
        </w:tabs>
        <w:ind w:left="1440" w:hanging="1440"/>
      </w:pPr>
      <w:r>
        <w:tab/>
      </w:r>
      <w:r w:rsidR="0066617D">
        <w:t>b.</w:t>
      </w:r>
      <w:r w:rsidR="0066617D">
        <w:tab/>
      </w:r>
      <w:r w:rsidRPr="00307EC3">
        <w:t xml:space="preserve">df = </w:t>
      </w:r>
      <w:r>
        <w:t>6</w:t>
      </w:r>
      <w:r w:rsidR="00BB686A">
        <w:t>7</w:t>
      </w:r>
      <w:r w:rsidRPr="00307EC3">
        <w:t xml:space="preserve">, found by </w:t>
      </w:r>
      <w:r w:rsidR="002F4ABE" w:rsidRPr="00307EC3">
        <w:rPr>
          <w:noProof/>
          <w:position w:val="-76"/>
        </w:rPr>
        <w:object w:dxaOrig="3260" w:dyaOrig="1359" w14:anchorId="659B1838">
          <v:shape id="_x0000_i1063" type="#_x0000_t75" alt="" style="width:163pt;height:69pt;mso-width-percent:0;mso-height-percent:0;mso-width-percent:0;mso-height-percent:0" o:ole="">
            <v:imagedata r:id="rId82" o:title=""/>
          </v:shape>
          <o:OLEObject Type="Embed" ProgID="Equation.3" ShapeID="_x0000_i1063" DrawAspect="Content" ObjectID="_1670241053" r:id="rId83"/>
        </w:object>
      </w:r>
    </w:p>
    <w:p w14:paraId="60A48141" w14:textId="77777777" w:rsidR="0066617D" w:rsidRDefault="00FD60BC" w:rsidP="00867623">
      <w:pPr>
        <w:tabs>
          <w:tab w:val="left" w:pos="720"/>
        </w:tabs>
        <w:ind w:left="1440" w:hanging="1440"/>
      </w:pPr>
      <w:r>
        <w:tab/>
      </w:r>
    </w:p>
    <w:p w14:paraId="60121896" w14:textId="77777777" w:rsidR="0066617D" w:rsidRDefault="0066617D" w:rsidP="00867623">
      <w:pPr>
        <w:tabs>
          <w:tab w:val="left" w:pos="720"/>
        </w:tabs>
        <w:ind w:left="1440" w:hanging="1440"/>
      </w:pPr>
    </w:p>
    <w:p w14:paraId="6AF740A6" w14:textId="0BCFFE6C" w:rsidR="0066617D" w:rsidRDefault="0066617D" w:rsidP="00867623">
      <w:pPr>
        <w:tabs>
          <w:tab w:val="left" w:pos="720"/>
        </w:tabs>
        <w:ind w:left="1440" w:hanging="1440"/>
      </w:pPr>
      <w:r>
        <w:rPr>
          <w:noProof/>
        </w:rPr>
        <w:tab/>
      </w:r>
      <w:r>
        <w:rPr>
          <w:noProof/>
        </w:rPr>
        <w:tab/>
      </w:r>
      <w:r w:rsidR="002F4ABE" w:rsidRPr="00273DE6">
        <w:rPr>
          <w:noProof/>
          <w:position w:val="-64"/>
        </w:rPr>
        <w:object w:dxaOrig="3000" w:dyaOrig="1020" w14:anchorId="3CD5B3C7">
          <v:shape id="_x0000_i1064" type="#_x0000_t75" alt="" style="width:151pt;height:51.5pt;mso-width-percent:0;mso-height-percent:0;mso-width-percent:0;mso-height-percent:0" o:ole="">
            <v:imagedata r:id="rId84" o:title=""/>
          </v:shape>
          <o:OLEObject Type="Embed" ProgID="Equation.3" ShapeID="_x0000_i1064" DrawAspect="Content" ObjectID="_1670241054" r:id="rId85"/>
        </w:object>
      </w:r>
    </w:p>
    <w:p w14:paraId="58D26308" w14:textId="77777777" w:rsidR="0066617D" w:rsidRDefault="0066617D" w:rsidP="00867623">
      <w:pPr>
        <w:tabs>
          <w:tab w:val="left" w:pos="720"/>
        </w:tabs>
        <w:ind w:left="1440" w:hanging="1440"/>
      </w:pPr>
    </w:p>
    <w:p w14:paraId="48141983" w14:textId="6CFF127D" w:rsidR="0066617D" w:rsidRDefault="0066617D" w:rsidP="00867623">
      <w:pPr>
        <w:tabs>
          <w:tab w:val="left" w:pos="720"/>
        </w:tabs>
        <w:ind w:left="1440" w:hanging="1440"/>
      </w:pPr>
      <w:r>
        <w:rPr>
          <w:noProof/>
        </w:rPr>
        <w:tab/>
        <w:t>c.</w:t>
      </w:r>
      <w:r>
        <w:rPr>
          <w:noProof/>
        </w:rPr>
        <w:tab/>
      </w:r>
      <w:r w:rsidR="00B62F83">
        <w:rPr>
          <w:szCs w:val="22"/>
        </w:rPr>
        <w:t>Using a</w:t>
      </w:r>
      <w:r w:rsidR="00B62F83" w:rsidRPr="00374F9D">
        <w:rPr>
          <w:i/>
          <w:iCs/>
          <w:szCs w:val="22"/>
        </w:rPr>
        <w:t xml:space="preserve"> p</w:t>
      </w:r>
      <w:r w:rsidR="00B62F83">
        <w:rPr>
          <w:szCs w:val="22"/>
        </w:rPr>
        <w:t>-value calculator or statistical software</w:t>
      </w:r>
      <w:r w:rsidR="00B62F83">
        <w:t xml:space="preserve">, </w:t>
      </w:r>
      <w:r w:rsidR="00B62F83" w:rsidRPr="00A0626C">
        <w:t>the p-value is</w:t>
      </w:r>
      <w:r w:rsidR="00B62F83">
        <w:t xml:space="preserve"> </w:t>
      </w:r>
      <w:r>
        <w:rPr>
          <w:noProof/>
        </w:rPr>
        <w:t>.02</w:t>
      </w:r>
      <w:r w:rsidR="00B62F83">
        <w:rPr>
          <w:noProof/>
        </w:rPr>
        <w:t>20</w:t>
      </w:r>
      <w:r>
        <w:rPr>
          <w:noProof/>
        </w:rPr>
        <w:t xml:space="preserve">.    </w:t>
      </w:r>
      <w:r>
        <w:tab/>
      </w:r>
      <w:r w:rsidR="00332797">
        <w:tab/>
      </w:r>
    </w:p>
    <w:p w14:paraId="5B0CF8CA" w14:textId="77777777" w:rsidR="0066617D" w:rsidRDefault="0066617D" w:rsidP="00867623">
      <w:pPr>
        <w:tabs>
          <w:tab w:val="left" w:pos="720"/>
        </w:tabs>
        <w:ind w:left="1440" w:hanging="1440"/>
      </w:pPr>
    </w:p>
    <w:p w14:paraId="19E7D1F1" w14:textId="05C71456" w:rsidR="0066617D" w:rsidRDefault="0066617D" w:rsidP="0066617D">
      <w:pPr>
        <w:tabs>
          <w:tab w:val="left" w:pos="720"/>
        </w:tabs>
        <w:ind w:left="1440" w:hanging="1440"/>
      </w:pPr>
      <w:r>
        <w:tab/>
        <w:t>d.</w:t>
      </w:r>
      <w:r>
        <w:tab/>
      </w:r>
      <w:r w:rsidR="00332797">
        <w:t xml:space="preserve">Reject </w:t>
      </w:r>
      <w:r w:rsidR="00332797" w:rsidRPr="00902E6B">
        <w:rPr>
          <w:i/>
        </w:rPr>
        <w:t>H</w:t>
      </w:r>
      <w:r w:rsidR="004013C6">
        <w:rPr>
          <w:vertAlign w:val="subscript"/>
        </w:rPr>
        <w:t>o</w:t>
      </w:r>
      <w:r w:rsidR="00332797">
        <w:t xml:space="preserve">. </w:t>
      </w:r>
      <w:r>
        <w:t xml:space="preserve">The test statistic is less than the critical value. Reject </w:t>
      </w:r>
      <w:r w:rsidRPr="00902E6B">
        <w:rPr>
          <w:i/>
        </w:rPr>
        <w:t>H</w:t>
      </w:r>
      <w:r>
        <w:rPr>
          <w:vertAlign w:val="subscript"/>
        </w:rPr>
        <w:t xml:space="preserve">o </w:t>
      </w:r>
      <w:r>
        <w:t xml:space="preserve">if </w:t>
      </w:r>
      <w:r w:rsidRPr="00902E6B">
        <w:rPr>
          <w:i/>
        </w:rPr>
        <w:t>t</w:t>
      </w:r>
      <w:r>
        <w:t xml:space="preserve"> &lt; -1.668. The </w:t>
      </w:r>
      <w:r w:rsidRPr="003A5FDC">
        <w:rPr>
          <w:i/>
          <w:iCs/>
        </w:rPr>
        <w:t>p</w:t>
      </w:r>
      <w:r>
        <w:t xml:space="preserve">-value is less than .05.  </w:t>
      </w:r>
    </w:p>
    <w:p w14:paraId="23CF12DC" w14:textId="38FA17ED" w:rsidR="0066617D" w:rsidRDefault="0066617D" w:rsidP="0066617D">
      <w:pPr>
        <w:tabs>
          <w:tab w:val="left" w:pos="720"/>
        </w:tabs>
        <w:ind w:left="1440" w:hanging="1440"/>
      </w:pPr>
    </w:p>
    <w:p w14:paraId="421F0DBD" w14:textId="107534AF" w:rsidR="00332797" w:rsidRDefault="0066617D" w:rsidP="0066617D">
      <w:pPr>
        <w:tabs>
          <w:tab w:val="left" w:pos="720"/>
        </w:tabs>
        <w:ind w:left="1440" w:hanging="1440"/>
      </w:pPr>
      <w:r>
        <w:tab/>
        <w:t>e.</w:t>
      </w:r>
      <w:r>
        <w:tab/>
      </w:r>
      <w:r w:rsidR="00332797">
        <w:t xml:space="preserve">The mean income of those selecting Plan B is larger.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11-1</w:t>
      </w:r>
      <w:r w:rsidR="003A7823" w:rsidRPr="003A7823">
        <w:rPr>
          <w:b/>
        </w:rPr>
        <w:t>)</w:t>
      </w:r>
    </w:p>
    <w:p w14:paraId="3C5EE2F4" w14:textId="77777777" w:rsidR="00332797" w:rsidRDefault="00332797" w:rsidP="00867623">
      <w:pPr>
        <w:tabs>
          <w:tab w:val="left" w:pos="720"/>
        </w:tabs>
        <w:ind w:left="1440" w:hanging="1440"/>
      </w:pPr>
    </w:p>
    <w:p w14:paraId="1F357592" w14:textId="7B45F279" w:rsidR="00332797" w:rsidRDefault="00165CB0" w:rsidP="00867623">
      <w:pPr>
        <w:tabs>
          <w:tab w:val="left" w:pos="720"/>
        </w:tabs>
        <w:ind w:left="1440" w:hanging="1440"/>
        <w:rPr>
          <w:vertAlign w:val="subscript"/>
        </w:rPr>
      </w:pPr>
      <w:r>
        <w:t>26</w:t>
      </w:r>
      <w:r w:rsidR="00332797">
        <w:t>.</w:t>
      </w:r>
      <w:r w:rsidR="00332797">
        <w:tab/>
      </w:r>
      <w:r w:rsidR="0066617D">
        <w:t>a.</w:t>
      </w:r>
      <w:r w:rsidR="0066617D">
        <w:tab/>
      </w:r>
      <w:r w:rsidR="00332797" w:rsidRPr="00902E6B">
        <w:rPr>
          <w:i/>
        </w:rPr>
        <w:t>H</w:t>
      </w:r>
      <w:r w:rsidR="0021009F">
        <w:rPr>
          <w:vertAlign w:val="subscript"/>
        </w:rPr>
        <w:t>o</w:t>
      </w:r>
      <w:r w:rsidR="00332797">
        <w:t xml:space="preserve">: </w:t>
      </w:r>
      <w:r w:rsidR="00332797" w:rsidRPr="00902E6B">
        <w:rPr>
          <w:i/>
        </w:rPr>
        <w:sym w:font="Symbol" w:char="F06D"/>
      </w:r>
      <w:r w:rsidR="0021009F">
        <w:rPr>
          <w:vertAlign w:val="subscript"/>
        </w:rPr>
        <w:t>Software</w:t>
      </w:r>
      <w:r w:rsidR="00332797">
        <w:rPr>
          <w:vertAlign w:val="subscript"/>
        </w:rPr>
        <w:t xml:space="preserve"> </w:t>
      </w:r>
      <w:r w:rsidR="00332797">
        <w:sym w:font="Symbol" w:char="F0A3"/>
      </w:r>
      <w:r w:rsidR="00332797">
        <w:t xml:space="preserve"> </w:t>
      </w:r>
      <w:r w:rsidR="00332797" w:rsidRPr="00902E6B">
        <w:rPr>
          <w:i/>
        </w:rPr>
        <w:sym w:font="Symbol" w:char="F06D"/>
      </w:r>
      <w:r w:rsidR="0021009F">
        <w:rPr>
          <w:vertAlign w:val="subscript"/>
        </w:rPr>
        <w:t>Hardware</w:t>
      </w:r>
      <w:r w:rsidR="00F115BF">
        <w:rPr>
          <w:vertAlign w:val="subscript"/>
        </w:rPr>
        <w:t xml:space="preserve"> </w:t>
      </w:r>
      <w:r w:rsidR="00332797">
        <w:tab/>
      </w:r>
      <w:r w:rsidR="00332797" w:rsidRPr="00902E6B">
        <w:rPr>
          <w:i/>
        </w:rPr>
        <w:t>H</w:t>
      </w:r>
      <w:r w:rsidR="00332797">
        <w:rPr>
          <w:vertAlign w:val="subscript"/>
        </w:rPr>
        <w:t>1</w:t>
      </w:r>
      <w:r w:rsidR="00332797">
        <w:t xml:space="preserve">: </w:t>
      </w:r>
      <w:r w:rsidR="00332797" w:rsidRPr="00902E6B">
        <w:rPr>
          <w:i/>
        </w:rPr>
        <w:sym w:font="Symbol" w:char="F06D"/>
      </w:r>
      <w:r w:rsidR="0021009F">
        <w:rPr>
          <w:vertAlign w:val="subscript"/>
        </w:rPr>
        <w:t>Software</w:t>
      </w:r>
      <w:r w:rsidR="00332797">
        <w:rPr>
          <w:vertAlign w:val="subscript"/>
        </w:rPr>
        <w:t xml:space="preserve"> </w:t>
      </w:r>
      <w:r w:rsidR="00332797">
        <w:t xml:space="preserve">&gt; </w:t>
      </w:r>
      <w:r w:rsidR="00332797" w:rsidRPr="00902E6B">
        <w:rPr>
          <w:i/>
        </w:rPr>
        <w:sym w:font="Symbol" w:char="F06D"/>
      </w:r>
      <w:r w:rsidR="0021009F">
        <w:rPr>
          <w:vertAlign w:val="subscript"/>
        </w:rPr>
        <w:t>Hardware</w:t>
      </w:r>
      <w:r w:rsidR="0066617D">
        <w:t xml:space="preserve">; Reject </w:t>
      </w:r>
      <w:r w:rsidR="0066617D" w:rsidRPr="00902E6B">
        <w:rPr>
          <w:i/>
        </w:rPr>
        <w:t>H</w:t>
      </w:r>
      <w:r w:rsidR="0066617D">
        <w:rPr>
          <w:vertAlign w:val="subscript"/>
        </w:rPr>
        <w:t>o</w:t>
      </w:r>
      <w:r w:rsidR="0066617D">
        <w:t xml:space="preserve"> if </w:t>
      </w:r>
      <w:r w:rsidR="0066617D" w:rsidRPr="00902E6B">
        <w:rPr>
          <w:i/>
        </w:rPr>
        <w:t>t</w:t>
      </w:r>
      <w:r w:rsidR="0066617D">
        <w:t xml:space="preserve"> &gt; 1.667 </w:t>
      </w:r>
      <w:r w:rsidR="0066617D">
        <w:tab/>
      </w:r>
    </w:p>
    <w:p w14:paraId="60EC2E17" w14:textId="74F3777B" w:rsidR="00332797" w:rsidRDefault="002D59B0" w:rsidP="00867623">
      <w:pPr>
        <w:tabs>
          <w:tab w:val="left" w:pos="720"/>
        </w:tabs>
        <w:ind w:left="1440" w:hanging="1440"/>
        <w:rPr>
          <w:vertAlign w:val="subscript"/>
        </w:rPr>
      </w:pPr>
      <w:r>
        <w:tab/>
      </w:r>
      <w:r w:rsidR="0066617D">
        <w:t>b.</w:t>
      </w:r>
      <w:r w:rsidR="0066617D">
        <w:tab/>
      </w:r>
      <w:r w:rsidR="00332797" w:rsidRPr="00307EC3">
        <w:t xml:space="preserve">df = </w:t>
      </w:r>
      <w:r w:rsidR="00332797">
        <w:t>70</w:t>
      </w:r>
      <w:r w:rsidR="00332797" w:rsidRPr="00307EC3">
        <w:t xml:space="preserve">, found by </w:t>
      </w:r>
      <w:r w:rsidR="002F4ABE" w:rsidRPr="00307EC3">
        <w:rPr>
          <w:noProof/>
          <w:position w:val="-76"/>
        </w:rPr>
        <w:object w:dxaOrig="2880" w:dyaOrig="1359" w14:anchorId="71CF883D">
          <v:shape id="_x0000_i1065" type="#_x0000_t75" alt="" style="width:2in;height:69pt;mso-width-percent:0;mso-height-percent:0;mso-width-percent:0;mso-height-percent:0" o:ole="">
            <v:imagedata r:id="rId86" o:title=""/>
          </v:shape>
          <o:OLEObject Type="Embed" ProgID="Equation.3" ShapeID="_x0000_i1065" DrawAspect="Content" ObjectID="_1670241055" r:id="rId87"/>
        </w:object>
      </w:r>
    </w:p>
    <w:p w14:paraId="7F0627E0" w14:textId="07C32037" w:rsidR="0066617D" w:rsidRDefault="00332797" w:rsidP="00867623">
      <w:pPr>
        <w:tabs>
          <w:tab w:val="left" w:pos="720"/>
        </w:tabs>
        <w:ind w:left="1440" w:hanging="1440"/>
      </w:pPr>
      <w:r>
        <w:tab/>
      </w:r>
    </w:p>
    <w:p w14:paraId="41398DDC" w14:textId="11626B82" w:rsidR="0066617D" w:rsidRDefault="0066617D" w:rsidP="00867623">
      <w:pPr>
        <w:tabs>
          <w:tab w:val="left" w:pos="720"/>
        </w:tabs>
        <w:ind w:left="1440" w:hanging="1440"/>
      </w:pPr>
      <w:r>
        <w:rPr>
          <w:noProof/>
        </w:rPr>
        <w:tab/>
      </w:r>
      <w:r>
        <w:rPr>
          <w:noProof/>
        </w:rPr>
        <w:tab/>
      </w:r>
      <w:r w:rsidR="002F4ABE" w:rsidRPr="00987233">
        <w:rPr>
          <w:noProof/>
          <w:position w:val="-64"/>
        </w:rPr>
        <w:object w:dxaOrig="2540" w:dyaOrig="1020" w14:anchorId="4621837A">
          <v:shape id="_x0000_i1066" type="#_x0000_t75" alt="" style="width:127pt;height:51.5pt;mso-width-percent:0;mso-height-percent:0;mso-width-percent:0;mso-height-percent:0" o:ole="">
            <v:imagedata r:id="rId88" o:title=""/>
          </v:shape>
          <o:OLEObject Type="Embed" ProgID="Equation.3" ShapeID="_x0000_i1066" DrawAspect="Content" ObjectID="_1670241056" r:id="rId89"/>
        </w:object>
      </w:r>
    </w:p>
    <w:p w14:paraId="2D12588A" w14:textId="77777777" w:rsidR="0066617D" w:rsidRDefault="0066617D" w:rsidP="00867623">
      <w:pPr>
        <w:tabs>
          <w:tab w:val="left" w:pos="720"/>
        </w:tabs>
        <w:ind w:left="1440" w:hanging="1440"/>
      </w:pPr>
    </w:p>
    <w:p w14:paraId="46C5B6CB" w14:textId="2AE72DD0" w:rsidR="0066617D" w:rsidRDefault="0066617D" w:rsidP="0066617D">
      <w:pPr>
        <w:tabs>
          <w:tab w:val="left" w:pos="720"/>
        </w:tabs>
        <w:ind w:left="1440" w:hanging="1440"/>
      </w:pPr>
      <w:r>
        <w:rPr>
          <w:noProof/>
        </w:rPr>
        <w:tab/>
        <w:t>c.</w:t>
      </w:r>
      <w:r>
        <w:rPr>
          <w:noProof/>
        </w:rPr>
        <w:tab/>
      </w:r>
      <w:r w:rsidR="00757398">
        <w:rPr>
          <w:szCs w:val="22"/>
        </w:rPr>
        <w:t>Using a</w:t>
      </w:r>
      <w:r w:rsidR="00757398" w:rsidRPr="00374F9D">
        <w:rPr>
          <w:i/>
          <w:iCs/>
          <w:szCs w:val="22"/>
        </w:rPr>
        <w:t xml:space="preserve"> p</w:t>
      </w:r>
      <w:r w:rsidR="00757398">
        <w:rPr>
          <w:szCs w:val="22"/>
        </w:rPr>
        <w:t>-value calculator or statistical software</w:t>
      </w:r>
      <w:r w:rsidR="00757398">
        <w:t xml:space="preserve">, </w:t>
      </w:r>
      <w:r w:rsidR="00757398" w:rsidRPr="00A0626C">
        <w:t>the p-value is</w:t>
      </w:r>
      <w:r w:rsidR="00757398">
        <w:t xml:space="preserve"> </w:t>
      </w:r>
      <w:r>
        <w:rPr>
          <w:noProof/>
        </w:rPr>
        <w:t xml:space="preserve">.0041.    </w:t>
      </w:r>
      <w:r>
        <w:tab/>
      </w:r>
      <w:r>
        <w:tab/>
      </w:r>
    </w:p>
    <w:p w14:paraId="2A02628A" w14:textId="77777777" w:rsidR="0066617D" w:rsidRDefault="0066617D" w:rsidP="0066617D">
      <w:pPr>
        <w:tabs>
          <w:tab w:val="left" w:pos="720"/>
        </w:tabs>
        <w:ind w:left="1440" w:hanging="1440"/>
      </w:pPr>
    </w:p>
    <w:p w14:paraId="388B04FA" w14:textId="3C9F6C02" w:rsidR="0066617D" w:rsidRDefault="0066617D" w:rsidP="0066617D">
      <w:pPr>
        <w:tabs>
          <w:tab w:val="left" w:pos="720"/>
        </w:tabs>
        <w:ind w:left="1440" w:hanging="1440"/>
      </w:pPr>
      <w:r>
        <w:tab/>
        <w:t>d.</w:t>
      </w:r>
      <w:r>
        <w:tab/>
        <w:t xml:space="preserve">Reject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greater than the critical value. The </w:t>
      </w:r>
      <w:r w:rsidRPr="003A5FDC">
        <w:rPr>
          <w:i/>
          <w:iCs/>
        </w:rPr>
        <w:t>p</w:t>
      </w:r>
      <w:r>
        <w:t xml:space="preserve">-value is less than .05.  </w:t>
      </w:r>
    </w:p>
    <w:p w14:paraId="5FB11034" w14:textId="4DC854D4" w:rsidR="00332797" w:rsidRDefault="00204C70" w:rsidP="00867623">
      <w:pPr>
        <w:tabs>
          <w:tab w:val="left" w:pos="720"/>
        </w:tabs>
        <w:ind w:left="1440" w:hanging="1440"/>
      </w:pPr>
      <w:r>
        <w:tab/>
      </w:r>
      <w:r>
        <w:tab/>
      </w:r>
      <w:r w:rsidR="00605A1F">
        <w:tab/>
      </w:r>
    </w:p>
    <w:p w14:paraId="512B89AF" w14:textId="02F1F5FD" w:rsidR="00332797" w:rsidRDefault="0066617D" w:rsidP="0066617D">
      <w:pPr>
        <w:tabs>
          <w:tab w:val="left" w:pos="720"/>
        </w:tabs>
        <w:ind w:left="1440" w:hanging="1440"/>
      </w:pPr>
      <w:r>
        <w:tab/>
        <w:t>e.</w:t>
      </w:r>
      <w:r w:rsidR="00332797">
        <w:tab/>
        <w:t>Software issues take longer on average</w:t>
      </w:r>
      <w:r w:rsidR="006D5BD7">
        <w:t xml:space="preserve"> than hardware issues</w:t>
      </w:r>
      <w:r w:rsidR="00332797">
        <w:t>.</w:t>
      </w:r>
      <w:r w:rsidR="003A7823"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11-2</w:t>
      </w:r>
      <w:r w:rsidR="003A7823" w:rsidRPr="003A7823">
        <w:rPr>
          <w:b/>
        </w:rPr>
        <w:t>)</w:t>
      </w:r>
    </w:p>
    <w:p w14:paraId="0E4DEC7F" w14:textId="77777777" w:rsidR="00332797" w:rsidRDefault="00332797" w:rsidP="00867623">
      <w:pPr>
        <w:tabs>
          <w:tab w:val="left" w:pos="720"/>
        </w:tabs>
        <w:ind w:left="1440" w:hanging="1440"/>
      </w:pPr>
    </w:p>
    <w:p w14:paraId="5E768985" w14:textId="685504FE" w:rsidR="00160113" w:rsidRDefault="00165CB0" w:rsidP="00276583">
      <w:pPr>
        <w:rPr>
          <w:iCs/>
          <w:vertAlign w:val="subscript"/>
        </w:rPr>
      </w:pPr>
      <w:r>
        <w:t>27</w:t>
      </w:r>
      <w:r w:rsidR="00332797" w:rsidRPr="003A7823">
        <w:t>.</w:t>
      </w:r>
      <w:r w:rsidR="00332797" w:rsidRPr="003A7823">
        <w:tab/>
      </w:r>
      <w:r w:rsidR="00990A55">
        <w:t>a.</w:t>
      </w:r>
      <w:r w:rsidR="00990A55">
        <w:tab/>
      </w:r>
      <w:r w:rsidR="00332797" w:rsidRPr="003A7823">
        <w:rPr>
          <w:i/>
          <w:iCs/>
        </w:rPr>
        <w:t>H</w:t>
      </w:r>
      <w:r w:rsidR="00332797" w:rsidRPr="003A7823">
        <w:rPr>
          <w:vertAlign w:val="subscript"/>
        </w:rPr>
        <w:t>o</w:t>
      </w:r>
      <w:r w:rsidR="00332797" w:rsidRPr="003A7823">
        <w:t>:</w:t>
      </w:r>
      <w:r w:rsidR="00F115BF">
        <w:t xml:space="preserve"> </w:t>
      </w:r>
      <w:r w:rsidR="00332797" w:rsidRPr="003A7823">
        <w:rPr>
          <w:i/>
        </w:rPr>
        <w:sym w:font="MT Symbol" w:char="F06D"/>
      </w:r>
      <w:r w:rsidR="00990A55">
        <w:rPr>
          <w:iCs/>
          <w:vertAlign w:val="subscript"/>
        </w:rPr>
        <w:t>Apple</w:t>
      </w:r>
      <w:r w:rsidR="00332797" w:rsidRPr="003A7823">
        <w:rPr>
          <w:iCs/>
        </w:rPr>
        <w:t xml:space="preserve"> = </w:t>
      </w:r>
      <w:r w:rsidR="00332797" w:rsidRPr="003A7823">
        <w:rPr>
          <w:i/>
        </w:rPr>
        <w:sym w:font="MT Symbol" w:char="F06D"/>
      </w:r>
      <w:r w:rsidR="00990A55">
        <w:rPr>
          <w:iCs/>
          <w:vertAlign w:val="subscript"/>
        </w:rPr>
        <w:t>Spotify</w:t>
      </w:r>
      <w:r w:rsidR="00332797" w:rsidRPr="003A7823">
        <w:rPr>
          <w:iCs/>
        </w:rPr>
        <w:tab/>
      </w:r>
      <w:r w:rsidR="00332797" w:rsidRPr="003A7823">
        <w:rPr>
          <w:i/>
          <w:iCs/>
        </w:rPr>
        <w:t>H</w:t>
      </w:r>
      <w:r w:rsidR="00332797" w:rsidRPr="003A7823">
        <w:rPr>
          <w:vertAlign w:val="subscript"/>
        </w:rPr>
        <w:t>1</w:t>
      </w:r>
      <w:r w:rsidR="00332797" w:rsidRPr="003A7823">
        <w:t>:</w:t>
      </w:r>
      <w:r w:rsidR="00F115BF">
        <w:t xml:space="preserve"> </w:t>
      </w:r>
      <w:r w:rsidR="00332797" w:rsidRPr="003A7823">
        <w:rPr>
          <w:i/>
        </w:rPr>
        <w:sym w:font="MT Symbol" w:char="F06D"/>
      </w:r>
      <w:r w:rsidR="00990A55">
        <w:rPr>
          <w:iCs/>
          <w:vertAlign w:val="subscript"/>
        </w:rPr>
        <w:t>Apple</w:t>
      </w:r>
      <w:r w:rsidR="00332797" w:rsidRPr="003A7823">
        <w:rPr>
          <w:iCs/>
        </w:rPr>
        <w:t xml:space="preserve"> ≠ </w:t>
      </w:r>
      <w:r w:rsidR="00332797" w:rsidRPr="003A7823">
        <w:rPr>
          <w:i/>
        </w:rPr>
        <w:sym w:font="MT Symbol" w:char="F06D"/>
      </w:r>
      <w:r w:rsidR="00990A55">
        <w:rPr>
          <w:iCs/>
          <w:vertAlign w:val="subscript"/>
        </w:rPr>
        <w:t>Spotify</w:t>
      </w:r>
      <w:r w:rsidR="00990A55">
        <w:rPr>
          <w:szCs w:val="22"/>
        </w:rPr>
        <w:t>; R</w:t>
      </w:r>
      <w:r w:rsidR="00990A55" w:rsidRPr="003A7823">
        <w:rPr>
          <w:szCs w:val="22"/>
        </w:rPr>
        <w:t xml:space="preserve">eject </w:t>
      </w:r>
      <w:r w:rsidR="00990A55" w:rsidRPr="003A7823">
        <w:rPr>
          <w:i/>
          <w:iCs/>
        </w:rPr>
        <w:t>H</w:t>
      </w:r>
      <w:r w:rsidR="00990A55" w:rsidRPr="003A7823">
        <w:rPr>
          <w:vertAlign w:val="subscript"/>
        </w:rPr>
        <w:t>o</w:t>
      </w:r>
      <w:r w:rsidR="00990A55" w:rsidRPr="003A7823">
        <w:rPr>
          <w:szCs w:val="22"/>
        </w:rPr>
        <w:t xml:space="preserve"> </w:t>
      </w:r>
      <w:r w:rsidR="00990A55">
        <w:rPr>
          <w:szCs w:val="22"/>
        </w:rPr>
        <w:t>i</w:t>
      </w:r>
      <w:r w:rsidR="00990A55" w:rsidRPr="003A7823">
        <w:rPr>
          <w:szCs w:val="22"/>
        </w:rPr>
        <w:t xml:space="preserve">f </w:t>
      </w:r>
      <w:r w:rsidR="00990A55" w:rsidRPr="003A7823">
        <w:rPr>
          <w:i/>
          <w:szCs w:val="22"/>
        </w:rPr>
        <w:t>t</w:t>
      </w:r>
      <w:r w:rsidR="00990A55" w:rsidRPr="003A7823">
        <w:rPr>
          <w:szCs w:val="22"/>
        </w:rPr>
        <w:t xml:space="preserve"> &lt; -2.120 or t &gt; 2.120</w:t>
      </w:r>
    </w:p>
    <w:p w14:paraId="048694CD" w14:textId="26D56CD4" w:rsidR="00332797" w:rsidRPr="003A7823" w:rsidRDefault="00990A55" w:rsidP="00160113">
      <w:pPr>
        <w:ind w:firstLine="720"/>
      </w:pPr>
      <w:r>
        <w:t>b.</w:t>
      </w:r>
      <w:r>
        <w:tab/>
      </w:r>
      <w:r w:rsidR="00332797" w:rsidRPr="003A7823">
        <w:t xml:space="preserve">df = 16, found by </w:t>
      </w:r>
      <w:r w:rsidR="002F4ABE" w:rsidRPr="003A7823">
        <w:rPr>
          <w:noProof/>
          <w:position w:val="-76"/>
        </w:rPr>
        <w:object w:dxaOrig="2940" w:dyaOrig="1359" w14:anchorId="0E8C470E">
          <v:shape id="_x0000_i1067" type="#_x0000_t75" alt="" style="width:147pt;height:69pt;mso-width-percent:0;mso-height-percent:0;mso-width-percent:0;mso-height-percent:0" o:ole="">
            <v:imagedata r:id="rId90" o:title=""/>
          </v:shape>
          <o:OLEObject Type="Embed" ProgID="Equation.3" ShapeID="_x0000_i1067" DrawAspect="Content" ObjectID="_1670241057" r:id="rId91"/>
        </w:object>
      </w:r>
      <w:r w:rsidR="00332797" w:rsidRPr="003A7823">
        <w:t xml:space="preserve"> </w:t>
      </w:r>
    </w:p>
    <w:p w14:paraId="3A073C03" w14:textId="64BCD442" w:rsidR="00332797" w:rsidRPr="003A7823" w:rsidRDefault="00332797" w:rsidP="00867623">
      <w:pPr>
        <w:tabs>
          <w:tab w:val="left" w:pos="720"/>
        </w:tabs>
        <w:ind w:left="1440" w:hanging="1440"/>
        <w:rPr>
          <w:szCs w:val="22"/>
        </w:rPr>
      </w:pPr>
      <w:r w:rsidRPr="003A7823">
        <w:rPr>
          <w:szCs w:val="22"/>
        </w:rPr>
        <w:tab/>
      </w:r>
      <w:r w:rsidR="00605A1F">
        <w:rPr>
          <w:szCs w:val="22"/>
        </w:rPr>
        <w:tab/>
      </w:r>
      <w:r w:rsidR="002F4ABE" w:rsidRPr="006029BE">
        <w:rPr>
          <w:noProof/>
          <w:position w:val="-64"/>
          <w:szCs w:val="22"/>
        </w:rPr>
        <w:object w:dxaOrig="2799" w:dyaOrig="1020" w14:anchorId="4BE44284">
          <v:shape id="_x0000_i1068" type="#_x0000_t75" alt="" style="width:138.5pt;height:51.5pt;mso-width-percent:0;mso-height-percent:0;mso-width-percent:0;mso-height-percent:0" o:ole="">
            <v:imagedata r:id="rId92" o:title=""/>
          </v:shape>
          <o:OLEObject Type="Embed" ProgID="Equation.3" ShapeID="_x0000_i1068" DrawAspect="Content" ObjectID="_1670241058" r:id="rId93"/>
        </w:object>
      </w:r>
    </w:p>
    <w:p w14:paraId="03E0AB73" w14:textId="77777777" w:rsidR="00990A55" w:rsidRDefault="00332797" w:rsidP="00867623">
      <w:pPr>
        <w:tabs>
          <w:tab w:val="left" w:pos="720"/>
        </w:tabs>
        <w:ind w:left="1440" w:hanging="1440"/>
        <w:rPr>
          <w:szCs w:val="22"/>
        </w:rPr>
      </w:pPr>
      <w:r w:rsidRPr="003A7823">
        <w:rPr>
          <w:szCs w:val="22"/>
        </w:rPr>
        <w:lastRenderedPageBreak/>
        <w:tab/>
      </w:r>
    </w:p>
    <w:p w14:paraId="449C270F" w14:textId="5D21AB33" w:rsidR="00990A55" w:rsidRDefault="00990A55" w:rsidP="00990A55">
      <w:pPr>
        <w:tabs>
          <w:tab w:val="left" w:pos="720"/>
        </w:tabs>
        <w:ind w:left="1440" w:hanging="1440"/>
      </w:pPr>
      <w:r>
        <w:rPr>
          <w:noProof/>
        </w:rPr>
        <w:tab/>
        <w:t>c.</w:t>
      </w:r>
      <w:r>
        <w:rPr>
          <w:noProof/>
        </w:rPr>
        <w:tab/>
      </w:r>
      <w:r w:rsidR="00757398">
        <w:rPr>
          <w:szCs w:val="22"/>
        </w:rPr>
        <w:t>Using a</w:t>
      </w:r>
      <w:r w:rsidR="00757398" w:rsidRPr="00374F9D">
        <w:rPr>
          <w:i/>
          <w:iCs/>
          <w:szCs w:val="22"/>
        </w:rPr>
        <w:t xml:space="preserve"> p</w:t>
      </w:r>
      <w:r w:rsidR="00757398">
        <w:rPr>
          <w:szCs w:val="22"/>
        </w:rPr>
        <w:t>-value calculator or statistical software</w:t>
      </w:r>
      <w:r w:rsidR="00757398">
        <w:t xml:space="preserve">, </w:t>
      </w:r>
      <w:r w:rsidR="00757398" w:rsidRPr="00A0626C">
        <w:t>the p-value is</w:t>
      </w:r>
      <w:r w:rsidR="00757398">
        <w:t xml:space="preserve"> </w:t>
      </w:r>
      <w:r>
        <w:rPr>
          <w:noProof/>
        </w:rPr>
        <w:t xml:space="preserve">.0085.    </w:t>
      </w:r>
      <w:r>
        <w:tab/>
      </w:r>
      <w:r>
        <w:tab/>
      </w:r>
    </w:p>
    <w:p w14:paraId="359351C7" w14:textId="77777777" w:rsidR="00990A55" w:rsidRDefault="00990A55" w:rsidP="00990A55">
      <w:pPr>
        <w:tabs>
          <w:tab w:val="left" w:pos="720"/>
        </w:tabs>
        <w:ind w:left="1440" w:hanging="1440"/>
      </w:pPr>
    </w:p>
    <w:p w14:paraId="6FB50546" w14:textId="0F9509B9" w:rsidR="00990A55" w:rsidRDefault="00990A55" w:rsidP="00990A55">
      <w:pPr>
        <w:tabs>
          <w:tab w:val="left" w:pos="720"/>
        </w:tabs>
        <w:ind w:left="1440" w:hanging="1440"/>
      </w:pPr>
      <w:r>
        <w:tab/>
        <w:t>d.</w:t>
      </w:r>
      <w:r>
        <w:tab/>
        <w:t xml:space="preserve">Reject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outside the interval. The </w:t>
      </w:r>
      <w:r w:rsidRPr="003A5FDC">
        <w:rPr>
          <w:i/>
          <w:iCs/>
        </w:rPr>
        <w:t>p</w:t>
      </w:r>
      <w:r>
        <w:t xml:space="preserve">-value is less than .05.  </w:t>
      </w:r>
    </w:p>
    <w:p w14:paraId="0E98414C" w14:textId="77777777" w:rsidR="00990A55" w:rsidRDefault="00990A55" w:rsidP="00990A55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42961A21" w14:textId="127D6982" w:rsidR="00332797" w:rsidRDefault="00990A55" w:rsidP="00867623">
      <w:pPr>
        <w:tabs>
          <w:tab w:val="left" w:pos="720"/>
        </w:tabs>
        <w:ind w:left="1440" w:hanging="1440"/>
        <w:rPr>
          <w:b/>
        </w:rPr>
      </w:pPr>
      <w:r>
        <w:tab/>
        <w:t>e.</w:t>
      </w:r>
      <w:r>
        <w:tab/>
      </w:r>
      <w:r>
        <w:rPr>
          <w:szCs w:val="22"/>
        </w:rPr>
        <w:t>The number of average monthly households using Apple Music and Spotify differ</w:t>
      </w:r>
      <w:r w:rsidR="00332797" w:rsidRPr="003A7823">
        <w:rPr>
          <w:szCs w:val="22"/>
        </w:rPr>
        <w:t>.</w:t>
      </w:r>
      <w:r w:rsidR="003A7823">
        <w:rPr>
          <w:szCs w:val="22"/>
        </w:rPr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11-2</w:t>
      </w:r>
      <w:r w:rsidR="003A7823" w:rsidRPr="003A7823">
        <w:rPr>
          <w:b/>
        </w:rPr>
        <w:t>)</w:t>
      </w:r>
    </w:p>
    <w:p w14:paraId="13753211" w14:textId="77777777" w:rsidR="006F1A52" w:rsidRPr="003A7823" w:rsidRDefault="006F1A52" w:rsidP="00867623">
      <w:pPr>
        <w:tabs>
          <w:tab w:val="left" w:pos="720"/>
        </w:tabs>
        <w:ind w:left="1440" w:hanging="1440"/>
        <w:rPr>
          <w:szCs w:val="22"/>
        </w:rPr>
      </w:pPr>
    </w:p>
    <w:p w14:paraId="120E73FF" w14:textId="1C59EF2F" w:rsidR="00F21062" w:rsidRDefault="00165CB0" w:rsidP="00276583">
      <w:pPr>
        <w:rPr>
          <w:iCs/>
          <w:vertAlign w:val="subscript"/>
        </w:rPr>
      </w:pPr>
      <w:r>
        <w:t>28</w:t>
      </w:r>
      <w:r w:rsidR="00332797" w:rsidRPr="003A7823">
        <w:t>.</w:t>
      </w:r>
      <w:r w:rsidR="00332797" w:rsidRPr="003A7823">
        <w:tab/>
      </w:r>
      <w:r w:rsidR="00A719B8">
        <w:t>a.</w:t>
      </w:r>
      <w:r w:rsidR="00A719B8">
        <w:tab/>
      </w:r>
      <w:r w:rsidR="00332797" w:rsidRPr="003A7823">
        <w:rPr>
          <w:i/>
          <w:iCs/>
        </w:rPr>
        <w:t>H</w:t>
      </w:r>
      <w:r w:rsidR="00332797" w:rsidRPr="003A7823">
        <w:rPr>
          <w:vertAlign w:val="subscript"/>
        </w:rPr>
        <w:t>o</w:t>
      </w:r>
      <w:r w:rsidR="00332797" w:rsidRPr="003A7823">
        <w:t>:</w:t>
      </w:r>
      <w:r w:rsidR="00F115BF">
        <w:t xml:space="preserve"> </w:t>
      </w:r>
      <w:r w:rsidR="00332797" w:rsidRPr="003A7823">
        <w:rPr>
          <w:i/>
        </w:rPr>
        <w:sym w:font="MT Symbol" w:char="F06D"/>
      </w:r>
      <w:r w:rsidR="009D4027">
        <w:rPr>
          <w:iCs/>
          <w:vertAlign w:val="subscript"/>
        </w:rPr>
        <w:t>e-coupon</w:t>
      </w:r>
      <w:r w:rsidR="00332797" w:rsidRPr="003A7823">
        <w:rPr>
          <w:iCs/>
        </w:rPr>
        <w:t xml:space="preserve"> = </w:t>
      </w:r>
      <w:r w:rsidR="00332797" w:rsidRPr="003A7823">
        <w:rPr>
          <w:i/>
        </w:rPr>
        <w:sym w:font="MT Symbol" w:char="F06D"/>
      </w:r>
      <w:r w:rsidR="009D4027">
        <w:rPr>
          <w:iCs/>
          <w:vertAlign w:val="subscript"/>
        </w:rPr>
        <w:t>traditional</w:t>
      </w:r>
      <w:r w:rsidR="00A719B8">
        <w:rPr>
          <w:iCs/>
        </w:rPr>
        <w:t xml:space="preserve"> </w:t>
      </w:r>
      <w:r w:rsidR="00332797" w:rsidRPr="003A7823">
        <w:rPr>
          <w:i/>
          <w:iCs/>
        </w:rPr>
        <w:t>H</w:t>
      </w:r>
      <w:r w:rsidR="00332797" w:rsidRPr="003A7823">
        <w:rPr>
          <w:vertAlign w:val="subscript"/>
        </w:rPr>
        <w:t>1</w:t>
      </w:r>
      <w:r w:rsidR="00332797" w:rsidRPr="003A7823">
        <w:t>:</w:t>
      </w:r>
      <w:r w:rsidR="00F115BF">
        <w:t xml:space="preserve"> </w:t>
      </w:r>
      <w:r w:rsidR="00332797" w:rsidRPr="003A7823">
        <w:rPr>
          <w:i/>
        </w:rPr>
        <w:sym w:font="MT Symbol" w:char="F06D"/>
      </w:r>
      <w:r w:rsidR="009D4027">
        <w:rPr>
          <w:iCs/>
          <w:vertAlign w:val="subscript"/>
        </w:rPr>
        <w:t>e-coupon</w:t>
      </w:r>
      <w:r w:rsidR="00332797" w:rsidRPr="003A7823">
        <w:rPr>
          <w:iCs/>
        </w:rPr>
        <w:t xml:space="preserve"> ≠ </w:t>
      </w:r>
      <w:r w:rsidR="00332797" w:rsidRPr="003A7823">
        <w:rPr>
          <w:i/>
        </w:rPr>
        <w:sym w:font="MT Symbol" w:char="F06D"/>
      </w:r>
      <w:r w:rsidR="009D4027" w:rsidRPr="009D4027">
        <w:rPr>
          <w:iCs/>
          <w:vertAlign w:val="subscript"/>
        </w:rPr>
        <w:t xml:space="preserve"> </w:t>
      </w:r>
      <w:r w:rsidR="009D4027">
        <w:rPr>
          <w:iCs/>
          <w:vertAlign w:val="subscript"/>
        </w:rPr>
        <w:t>traditional</w:t>
      </w:r>
      <w:r w:rsidR="00A719B8">
        <w:rPr>
          <w:iCs/>
          <w:vertAlign w:val="subscript"/>
        </w:rPr>
        <w:t xml:space="preserve">; </w:t>
      </w:r>
      <w:r w:rsidR="00A719B8">
        <w:rPr>
          <w:szCs w:val="22"/>
        </w:rPr>
        <w:t xml:space="preserve"> </w:t>
      </w:r>
      <w:r w:rsidR="00A719B8" w:rsidRPr="003A7823">
        <w:rPr>
          <w:szCs w:val="22"/>
        </w:rPr>
        <w:t xml:space="preserve">If </w:t>
      </w:r>
      <w:r w:rsidR="00A719B8" w:rsidRPr="003A7823">
        <w:rPr>
          <w:i/>
          <w:szCs w:val="22"/>
        </w:rPr>
        <w:t xml:space="preserve">t </w:t>
      </w:r>
      <w:r w:rsidR="00A719B8" w:rsidRPr="003A7823">
        <w:rPr>
          <w:szCs w:val="22"/>
        </w:rPr>
        <w:t xml:space="preserve">&lt; -2.680 or t &gt; 2.680, then reject </w:t>
      </w:r>
      <w:r w:rsidR="00A719B8" w:rsidRPr="003A7823">
        <w:rPr>
          <w:i/>
          <w:iCs/>
        </w:rPr>
        <w:t>H</w:t>
      </w:r>
      <w:r w:rsidR="00A719B8" w:rsidRPr="003A7823">
        <w:rPr>
          <w:vertAlign w:val="subscript"/>
        </w:rPr>
        <w:t>o</w:t>
      </w:r>
      <w:r w:rsidR="00A719B8" w:rsidRPr="003A7823">
        <w:rPr>
          <w:szCs w:val="22"/>
        </w:rPr>
        <w:t xml:space="preserve">. </w:t>
      </w:r>
      <w:r w:rsidR="00A719B8" w:rsidRPr="003A7823">
        <w:rPr>
          <w:szCs w:val="22"/>
        </w:rPr>
        <w:tab/>
      </w:r>
    </w:p>
    <w:p w14:paraId="4F84AB7E" w14:textId="3E6BF877" w:rsidR="00332797" w:rsidRPr="003A7823" w:rsidRDefault="00332797" w:rsidP="00276583">
      <w:r w:rsidRPr="003A7823">
        <w:rPr>
          <w:iCs/>
          <w:vertAlign w:val="subscript"/>
        </w:rPr>
        <w:tab/>
      </w:r>
      <w:r w:rsidR="00A719B8">
        <w:rPr>
          <w:iCs/>
        </w:rPr>
        <w:t>b.</w:t>
      </w:r>
      <w:r w:rsidR="00A719B8">
        <w:rPr>
          <w:iCs/>
        </w:rPr>
        <w:tab/>
      </w:r>
      <w:r w:rsidRPr="003A7823">
        <w:t xml:space="preserve">df = 49, found by </w:t>
      </w:r>
      <w:r w:rsidR="002F4ABE" w:rsidRPr="003A7823">
        <w:rPr>
          <w:noProof/>
          <w:position w:val="-76"/>
        </w:rPr>
        <w:object w:dxaOrig="2980" w:dyaOrig="1359" w14:anchorId="417C0C63">
          <v:shape id="_x0000_i1069" type="#_x0000_t75" alt="" style="width:148pt;height:69pt;mso-width-percent:0;mso-height-percent:0;mso-width-percent:0;mso-height-percent:0" o:ole="">
            <v:imagedata r:id="rId94" o:title=""/>
          </v:shape>
          <o:OLEObject Type="Embed" ProgID="Equation.3" ShapeID="_x0000_i1069" DrawAspect="Content" ObjectID="_1670241059" r:id="rId95"/>
        </w:object>
      </w:r>
      <w:r w:rsidRPr="003A7823">
        <w:t xml:space="preserve"> </w:t>
      </w:r>
    </w:p>
    <w:p w14:paraId="2FB3E0E8" w14:textId="491C0B71" w:rsidR="00332797" w:rsidRDefault="00332797" w:rsidP="00867623">
      <w:pPr>
        <w:tabs>
          <w:tab w:val="left" w:pos="720"/>
        </w:tabs>
        <w:ind w:left="1440" w:hanging="1440"/>
        <w:rPr>
          <w:noProof/>
          <w:szCs w:val="22"/>
        </w:rPr>
      </w:pPr>
      <w:r w:rsidRPr="003A7823">
        <w:rPr>
          <w:szCs w:val="22"/>
        </w:rPr>
        <w:tab/>
      </w:r>
      <w:r w:rsidR="00605A1F">
        <w:rPr>
          <w:szCs w:val="22"/>
        </w:rPr>
        <w:tab/>
      </w:r>
      <w:r w:rsidR="002F4ABE" w:rsidRPr="003A7823">
        <w:rPr>
          <w:noProof/>
          <w:position w:val="-66"/>
          <w:szCs w:val="22"/>
        </w:rPr>
        <w:object w:dxaOrig="2680" w:dyaOrig="1040" w14:anchorId="38D7C323">
          <v:shape id="_x0000_i1070" type="#_x0000_t75" alt="" style="width:134pt;height:51.5pt;mso-width-percent:0;mso-height-percent:0;mso-width-percent:0;mso-height-percent:0" o:ole="">
            <v:imagedata r:id="rId96" o:title=""/>
          </v:shape>
          <o:OLEObject Type="Embed" ProgID="Equation.3" ShapeID="_x0000_i1070" DrawAspect="Content" ObjectID="_1670241060" r:id="rId97"/>
        </w:object>
      </w:r>
    </w:p>
    <w:p w14:paraId="53EFD527" w14:textId="77777777" w:rsidR="00A719B8" w:rsidRPr="003A7823" w:rsidRDefault="00A719B8" w:rsidP="00867623">
      <w:pPr>
        <w:tabs>
          <w:tab w:val="left" w:pos="720"/>
        </w:tabs>
        <w:ind w:left="1440" w:hanging="1440"/>
        <w:rPr>
          <w:szCs w:val="22"/>
        </w:rPr>
      </w:pPr>
    </w:p>
    <w:p w14:paraId="1E4F582D" w14:textId="2CDE476A" w:rsidR="00A719B8" w:rsidRDefault="00332797" w:rsidP="00A719B8">
      <w:pPr>
        <w:tabs>
          <w:tab w:val="left" w:pos="720"/>
        </w:tabs>
        <w:ind w:left="1440" w:hanging="1440"/>
      </w:pPr>
      <w:r w:rsidRPr="003A7823">
        <w:rPr>
          <w:szCs w:val="22"/>
        </w:rPr>
        <w:tab/>
      </w:r>
      <w:r w:rsidR="00A719B8">
        <w:rPr>
          <w:noProof/>
        </w:rPr>
        <w:t>c.</w:t>
      </w:r>
      <w:r w:rsidR="00A719B8">
        <w:rPr>
          <w:noProof/>
        </w:rPr>
        <w:tab/>
      </w:r>
      <w:r w:rsidR="00757398">
        <w:rPr>
          <w:szCs w:val="22"/>
        </w:rPr>
        <w:t>Using a</w:t>
      </w:r>
      <w:r w:rsidR="00757398" w:rsidRPr="00374F9D">
        <w:rPr>
          <w:i/>
          <w:iCs/>
          <w:szCs w:val="22"/>
        </w:rPr>
        <w:t xml:space="preserve"> p</w:t>
      </w:r>
      <w:r w:rsidR="00757398">
        <w:rPr>
          <w:szCs w:val="22"/>
        </w:rPr>
        <w:t>-value calculator or statistical software</w:t>
      </w:r>
      <w:r w:rsidR="00757398">
        <w:t xml:space="preserve">, </w:t>
      </w:r>
      <w:r w:rsidR="00757398" w:rsidRPr="00A0626C">
        <w:t>the p-value is</w:t>
      </w:r>
      <w:r w:rsidR="00757398">
        <w:t xml:space="preserve"> </w:t>
      </w:r>
      <w:r w:rsidR="00A719B8">
        <w:rPr>
          <w:noProof/>
        </w:rPr>
        <w:t xml:space="preserve">.0066.    </w:t>
      </w:r>
      <w:r w:rsidR="00A719B8">
        <w:tab/>
      </w:r>
      <w:r w:rsidR="00A719B8">
        <w:tab/>
      </w:r>
    </w:p>
    <w:p w14:paraId="64F675E3" w14:textId="77777777" w:rsidR="00A719B8" w:rsidRDefault="00A719B8" w:rsidP="00A719B8">
      <w:pPr>
        <w:tabs>
          <w:tab w:val="left" w:pos="720"/>
        </w:tabs>
        <w:ind w:left="1440" w:hanging="1440"/>
      </w:pPr>
    </w:p>
    <w:p w14:paraId="5E156080" w14:textId="4193F817" w:rsidR="00A719B8" w:rsidRDefault="00A719B8" w:rsidP="00A719B8">
      <w:pPr>
        <w:tabs>
          <w:tab w:val="left" w:pos="720"/>
        </w:tabs>
        <w:ind w:left="1440" w:hanging="1440"/>
      </w:pPr>
      <w:r>
        <w:tab/>
        <w:t>d.</w:t>
      </w:r>
      <w:r>
        <w:tab/>
        <w:t xml:space="preserve">Reject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outside the interval. The </w:t>
      </w:r>
      <w:r w:rsidRPr="003A5FDC">
        <w:rPr>
          <w:i/>
          <w:iCs/>
        </w:rPr>
        <w:t>p</w:t>
      </w:r>
      <w:r>
        <w:t xml:space="preserve">-value is less than .01.  </w:t>
      </w:r>
    </w:p>
    <w:p w14:paraId="752402F0" w14:textId="77777777" w:rsidR="00A719B8" w:rsidRDefault="00A719B8" w:rsidP="00A719B8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22C7FFD9" w14:textId="4DFCABF6" w:rsidR="00332797" w:rsidRPr="00890676" w:rsidRDefault="00A719B8" w:rsidP="00A719B8">
      <w:pPr>
        <w:tabs>
          <w:tab w:val="left" w:pos="720"/>
        </w:tabs>
        <w:ind w:left="1440" w:hanging="1440"/>
        <w:rPr>
          <w:szCs w:val="22"/>
        </w:rPr>
      </w:pPr>
      <w:r>
        <w:tab/>
        <w:t>e.</w:t>
      </w:r>
      <w:r>
        <w:tab/>
        <w:t>The mean ages of e</w:t>
      </w:r>
      <w:r w:rsidR="008E34C5">
        <w:rPr>
          <w:szCs w:val="22"/>
        </w:rPr>
        <w:t xml:space="preserve">-coupon </w:t>
      </w:r>
      <w:r>
        <w:rPr>
          <w:szCs w:val="22"/>
        </w:rPr>
        <w:t>and</w:t>
      </w:r>
      <w:r w:rsidR="008E34C5">
        <w:rPr>
          <w:szCs w:val="22"/>
        </w:rPr>
        <w:t xml:space="preserve"> traditional coupon users</w:t>
      </w:r>
      <w:r>
        <w:rPr>
          <w:szCs w:val="22"/>
        </w:rPr>
        <w:t xml:space="preserve"> differ</w:t>
      </w:r>
      <w:r w:rsidR="00332797" w:rsidRPr="003A7823">
        <w:rPr>
          <w:szCs w:val="22"/>
        </w:rPr>
        <w:t>.</w:t>
      </w:r>
      <w:r w:rsidR="003A7823">
        <w:rPr>
          <w:szCs w:val="22"/>
        </w:rPr>
        <w:t xml:space="preserve"> </w:t>
      </w:r>
      <w:r w:rsidR="003A7823" w:rsidRPr="00890676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11-2</w:t>
      </w:r>
      <w:r w:rsidR="003A7823" w:rsidRPr="00890676">
        <w:rPr>
          <w:b/>
        </w:rPr>
        <w:t>)</w:t>
      </w:r>
    </w:p>
    <w:p w14:paraId="6DAED9F5" w14:textId="77777777" w:rsidR="00332797" w:rsidRPr="00890676" w:rsidRDefault="00332797" w:rsidP="00867623">
      <w:pPr>
        <w:tabs>
          <w:tab w:val="left" w:pos="720"/>
        </w:tabs>
        <w:ind w:left="1440" w:hanging="1440"/>
        <w:rPr>
          <w:szCs w:val="22"/>
        </w:rPr>
      </w:pPr>
    </w:p>
    <w:p w14:paraId="67EC79B2" w14:textId="09A88800" w:rsidR="00332797" w:rsidRPr="00890676" w:rsidRDefault="00165CB0" w:rsidP="00867623">
      <w:pPr>
        <w:tabs>
          <w:tab w:val="left" w:pos="720"/>
        </w:tabs>
        <w:ind w:left="1440" w:hanging="1440"/>
        <w:rPr>
          <w:szCs w:val="22"/>
          <w:vertAlign w:val="subscript"/>
        </w:rPr>
      </w:pPr>
      <w:r w:rsidRPr="00890676">
        <w:rPr>
          <w:szCs w:val="22"/>
        </w:rPr>
        <w:t>29</w:t>
      </w:r>
      <w:r w:rsidR="00332797" w:rsidRPr="00890676">
        <w:rPr>
          <w:szCs w:val="22"/>
        </w:rPr>
        <w:t>.</w:t>
      </w:r>
      <w:r w:rsidR="00332797" w:rsidRPr="00890676">
        <w:rPr>
          <w:szCs w:val="22"/>
        </w:rPr>
        <w:tab/>
      </w:r>
      <w:r w:rsidR="00292B58">
        <w:rPr>
          <w:szCs w:val="22"/>
        </w:rPr>
        <w:t>a.</w:t>
      </w:r>
      <w:r w:rsidR="00292B58">
        <w:rPr>
          <w:szCs w:val="22"/>
        </w:rPr>
        <w:tab/>
      </w:r>
      <w:r w:rsidR="00332797" w:rsidRPr="00890676">
        <w:rPr>
          <w:i/>
          <w:szCs w:val="22"/>
        </w:rPr>
        <w:t>H</w:t>
      </w:r>
      <w:r w:rsidR="00332797" w:rsidRPr="00890676">
        <w:rPr>
          <w:szCs w:val="22"/>
          <w:vertAlign w:val="subscript"/>
        </w:rPr>
        <w:t>o</w:t>
      </w:r>
      <w:r w:rsidR="00332797" w:rsidRPr="00890676">
        <w:rPr>
          <w:szCs w:val="22"/>
        </w:rPr>
        <w:t>:</w:t>
      </w:r>
      <w:r w:rsidR="00F115BF" w:rsidRPr="00890676">
        <w:rPr>
          <w:szCs w:val="22"/>
        </w:rPr>
        <w:t xml:space="preserve"> </w:t>
      </w:r>
      <w:r w:rsidR="00332797" w:rsidRPr="003A7823">
        <w:rPr>
          <w:i/>
          <w:szCs w:val="22"/>
        </w:rPr>
        <w:sym w:font="Symbol" w:char="F06D"/>
      </w:r>
      <w:r w:rsidR="00332797" w:rsidRPr="00890676">
        <w:rPr>
          <w:szCs w:val="22"/>
          <w:vertAlign w:val="subscript"/>
        </w:rPr>
        <w:t>n</w:t>
      </w:r>
      <w:r w:rsidR="00332797" w:rsidRPr="00890676">
        <w:rPr>
          <w:szCs w:val="22"/>
        </w:rPr>
        <w:t xml:space="preserve"> = </w:t>
      </w:r>
      <w:r w:rsidR="00332797" w:rsidRPr="003A7823">
        <w:rPr>
          <w:i/>
          <w:szCs w:val="22"/>
        </w:rPr>
        <w:sym w:font="Symbol" w:char="F06D"/>
      </w:r>
      <w:r w:rsidR="00332797" w:rsidRPr="00890676">
        <w:rPr>
          <w:szCs w:val="22"/>
          <w:vertAlign w:val="subscript"/>
        </w:rPr>
        <w:t>s</w:t>
      </w:r>
      <w:r w:rsidR="00292B58">
        <w:rPr>
          <w:szCs w:val="22"/>
        </w:rPr>
        <w:t xml:space="preserve">  </w:t>
      </w:r>
      <w:r w:rsidR="00332797" w:rsidRPr="00890676">
        <w:rPr>
          <w:i/>
          <w:szCs w:val="22"/>
        </w:rPr>
        <w:t>H</w:t>
      </w:r>
      <w:r w:rsidR="00332797" w:rsidRPr="00890676">
        <w:rPr>
          <w:szCs w:val="22"/>
          <w:vertAlign w:val="subscript"/>
        </w:rPr>
        <w:t>1</w:t>
      </w:r>
      <w:r w:rsidR="00332797" w:rsidRPr="00890676">
        <w:rPr>
          <w:szCs w:val="22"/>
        </w:rPr>
        <w:t>:</w:t>
      </w:r>
      <w:r w:rsidR="00F115BF" w:rsidRPr="00890676">
        <w:rPr>
          <w:szCs w:val="22"/>
        </w:rPr>
        <w:t xml:space="preserve"> </w:t>
      </w:r>
      <w:r w:rsidR="00332797" w:rsidRPr="003A7823">
        <w:rPr>
          <w:i/>
          <w:szCs w:val="22"/>
        </w:rPr>
        <w:sym w:font="Symbol" w:char="F06D"/>
      </w:r>
      <w:r w:rsidR="00332797" w:rsidRPr="00890676">
        <w:rPr>
          <w:szCs w:val="22"/>
          <w:vertAlign w:val="subscript"/>
        </w:rPr>
        <w:t>n</w:t>
      </w:r>
      <w:r w:rsidR="00332797" w:rsidRPr="00890676">
        <w:rPr>
          <w:szCs w:val="22"/>
        </w:rPr>
        <w:t xml:space="preserve"> </w:t>
      </w:r>
      <w:r w:rsidR="00332797" w:rsidRPr="003A7823">
        <w:rPr>
          <w:szCs w:val="22"/>
        </w:rPr>
        <w:sym w:font="Symbol" w:char="F0B9"/>
      </w:r>
      <w:r w:rsidR="00332797" w:rsidRPr="00890676">
        <w:rPr>
          <w:szCs w:val="22"/>
        </w:rPr>
        <w:t xml:space="preserve"> </w:t>
      </w:r>
      <w:r w:rsidR="00332797" w:rsidRPr="003A7823">
        <w:rPr>
          <w:i/>
          <w:szCs w:val="22"/>
        </w:rPr>
        <w:sym w:font="Symbol" w:char="F06D"/>
      </w:r>
      <w:r w:rsidR="00332797" w:rsidRPr="00890676">
        <w:rPr>
          <w:szCs w:val="22"/>
          <w:vertAlign w:val="subscript"/>
        </w:rPr>
        <w:t>s</w:t>
      </w:r>
      <w:r w:rsidR="00292B58">
        <w:rPr>
          <w:szCs w:val="22"/>
        </w:rPr>
        <w:t xml:space="preserve">; </w:t>
      </w:r>
      <w:r w:rsidR="00292B58" w:rsidRPr="003A7823">
        <w:rPr>
          <w:szCs w:val="22"/>
        </w:rPr>
        <w:t xml:space="preserve">Reject </w:t>
      </w:r>
      <w:r w:rsidR="00292B58" w:rsidRPr="003A7823">
        <w:rPr>
          <w:i/>
          <w:szCs w:val="22"/>
        </w:rPr>
        <w:t>H</w:t>
      </w:r>
      <w:r w:rsidR="00292B58" w:rsidRPr="003A7823">
        <w:rPr>
          <w:szCs w:val="22"/>
          <w:vertAlign w:val="subscript"/>
        </w:rPr>
        <w:t>o</w:t>
      </w:r>
      <w:r w:rsidR="00292B58" w:rsidRPr="003A7823">
        <w:rPr>
          <w:szCs w:val="22"/>
        </w:rPr>
        <w:t xml:space="preserve"> if </w:t>
      </w:r>
      <w:r w:rsidR="00292B58" w:rsidRPr="003A7823">
        <w:rPr>
          <w:i/>
          <w:szCs w:val="22"/>
        </w:rPr>
        <w:t>t</w:t>
      </w:r>
      <w:r w:rsidR="00292B58" w:rsidRPr="003A7823">
        <w:rPr>
          <w:szCs w:val="22"/>
        </w:rPr>
        <w:t xml:space="preserve"> &lt; </w:t>
      </w:r>
      <w:r w:rsidR="00292B58" w:rsidRPr="003A7823">
        <w:rPr>
          <w:szCs w:val="22"/>
        </w:rPr>
        <w:sym w:font="Symbol" w:char="F02D"/>
      </w:r>
      <w:r w:rsidR="00292B58" w:rsidRPr="003A7823">
        <w:rPr>
          <w:szCs w:val="22"/>
        </w:rPr>
        <w:t xml:space="preserve">2.093 or </w:t>
      </w:r>
      <w:r w:rsidR="00292B58" w:rsidRPr="003A7823">
        <w:rPr>
          <w:i/>
          <w:szCs w:val="22"/>
        </w:rPr>
        <w:t>t</w:t>
      </w:r>
      <w:r w:rsidR="00292B58" w:rsidRPr="003A7823">
        <w:rPr>
          <w:szCs w:val="22"/>
        </w:rPr>
        <w:t xml:space="preserve"> &gt; 2.093</w:t>
      </w:r>
      <w:r w:rsidR="00292B58" w:rsidRPr="003A7823">
        <w:rPr>
          <w:szCs w:val="22"/>
        </w:rPr>
        <w:tab/>
      </w:r>
    </w:p>
    <w:p w14:paraId="76059EDE" w14:textId="0AA43E7E" w:rsidR="00825C04" w:rsidRPr="00890676" w:rsidRDefault="00605A1F" w:rsidP="00867623">
      <w:pPr>
        <w:tabs>
          <w:tab w:val="left" w:pos="720"/>
        </w:tabs>
        <w:ind w:left="1440" w:hanging="1440"/>
        <w:rPr>
          <w:szCs w:val="22"/>
        </w:rPr>
      </w:pPr>
      <w:r w:rsidRPr="00890676">
        <w:rPr>
          <w:szCs w:val="22"/>
        </w:rPr>
        <w:tab/>
      </w:r>
      <w:r w:rsidR="00292B58">
        <w:rPr>
          <w:szCs w:val="22"/>
        </w:rPr>
        <w:t>b.</w:t>
      </w:r>
      <w:r w:rsidR="00292B58">
        <w:rPr>
          <w:szCs w:val="22"/>
        </w:rPr>
        <w:tab/>
      </w:r>
      <w:r w:rsidR="00332797" w:rsidRPr="00890676">
        <w:rPr>
          <w:szCs w:val="22"/>
        </w:rPr>
        <w:t xml:space="preserve">df =19, found by </w:t>
      </w:r>
      <w:r w:rsidR="002F4ABE" w:rsidRPr="003A7823">
        <w:rPr>
          <w:noProof/>
          <w:position w:val="-76"/>
          <w:szCs w:val="22"/>
        </w:rPr>
        <w:object w:dxaOrig="3140" w:dyaOrig="1359" w14:anchorId="112FB2F0">
          <v:shape id="_x0000_i1071" type="#_x0000_t75" alt="" style="width:157pt;height:69pt;mso-width-percent:0;mso-height-percent:0;mso-width-percent:0;mso-height-percent:0" o:ole="">
            <v:imagedata r:id="rId98" o:title=""/>
          </v:shape>
          <o:OLEObject Type="Embed" ProgID="Equation.3" ShapeID="_x0000_i1071" DrawAspect="Content" ObjectID="_1670241061" r:id="rId99"/>
        </w:object>
      </w:r>
      <w:r w:rsidR="00332797" w:rsidRPr="00890676">
        <w:rPr>
          <w:szCs w:val="22"/>
        </w:rPr>
        <w:t xml:space="preserve"> </w:t>
      </w:r>
    </w:p>
    <w:p w14:paraId="50AC987E" w14:textId="59FE10E8" w:rsidR="00332797" w:rsidRDefault="00605A1F" w:rsidP="00867623">
      <w:pPr>
        <w:tabs>
          <w:tab w:val="left" w:pos="720"/>
        </w:tabs>
        <w:ind w:left="1440" w:hanging="1440"/>
        <w:rPr>
          <w:noProof/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 w:rsidR="002F4ABE" w:rsidRPr="003A7823">
        <w:rPr>
          <w:noProof/>
          <w:position w:val="-66"/>
          <w:szCs w:val="22"/>
        </w:rPr>
        <w:object w:dxaOrig="2860" w:dyaOrig="1040" w14:anchorId="65A61581">
          <v:shape id="_x0000_i1072" type="#_x0000_t75" alt="" style="width:143pt;height:51.5pt;mso-width-percent:0;mso-height-percent:0;mso-width-percent:0;mso-height-percent:0" o:ole="">
            <v:imagedata r:id="rId100" o:title=""/>
          </v:shape>
          <o:OLEObject Type="Embed" ProgID="Equation.3" ShapeID="_x0000_i1072" DrawAspect="Content" ObjectID="_1670241062" r:id="rId101"/>
        </w:object>
      </w:r>
    </w:p>
    <w:p w14:paraId="02DB89C6" w14:textId="3B411D37" w:rsidR="00292B58" w:rsidRDefault="00292B58" w:rsidP="00867623">
      <w:pPr>
        <w:tabs>
          <w:tab w:val="left" w:pos="720"/>
        </w:tabs>
        <w:ind w:left="1440" w:hanging="1440"/>
        <w:rPr>
          <w:noProof/>
          <w:szCs w:val="22"/>
        </w:rPr>
      </w:pPr>
    </w:p>
    <w:p w14:paraId="4B0B4C07" w14:textId="040F2649" w:rsidR="00292B58" w:rsidRDefault="00292B58" w:rsidP="00292B58">
      <w:pPr>
        <w:tabs>
          <w:tab w:val="left" w:pos="720"/>
        </w:tabs>
        <w:ind w:left="1440" w:hanging="1440"/>
      </w:pPr>
      <w:r>
        <w:rPr>
          <w:noProof/>
        </w:rPr>
        <w:tab/>
        <w:t>c.</w:t>
      </w:r>
      <w:r>
        <w:rPr>
          <w:noProof/>
        </w:rPr>
        <w:tab/>
      </w:r>
      <w:r w:rsidR="00757398">
        <w:rPr>
          <w:szCs w:val="22"/>
        </w:rPr>
        <w:t>Using a</w:t>
      </w:r>
      <w:r w:rsidR="00757398" w:rsidRPr="00374F9D">
        <w:rPr>
          <w:i/>
          <w:iCs/>
          <w:szCs w:val="22"/>
        </w:rPr>
        <w:t xml:space="preserve"> p</w:t>
      </w:r>
      <w:r w:rsidR="00757398">
        <w:rPr>
          <w:szCs w:val="22"/>
        </w:rPr>
        <w:t>-value calculator or statistical software</w:t>
      </w:r>
      <w:r w:rsidR="00757398">
        <w:t xml:space="preserve">, </w:t>
      </w:r>
      <w:r w:rsidR="00757398" w:rsidRPr="00A0626C">
        <w:t>the p-value is</w:t>
      </w:r>
      <w:r w:rsidR="00757398">
        <w:t xml:space="preserve"> </w:t>
      </w:r>
      <w:r>
        <w:rPr>
          <w:noProof/>
        </w:rPr>
        <w:t>.</w:t>
      </w:r>
      <w:r w:rsidR="009C50B4">
        <w:rPr>
          <w:noProof/>
        </w:rPr>
        <w:t>3799</w:t>
      </w:r>
      <w:r>
        <w:rPr>
          <w:noProof/>
        </w:rPr>
        <w:t xml:space="preserve">.    </w:t>
      </w:r>
      <w:r>
        <w:tab/>
      </w:r>
      <w:r>
        <w:tab/>
      </w:r>
    </w:p>
    <w:p w14:paraId="0B709677" w14:textId="77777777" w:rsidR="00292B58" w:rsidRDefault="00292B58" w:rsidP="00292B58">
      <w:pPr>
        <w:tabs>
          <w:tab w:val="left" w:pos="720"/>
        </w:tabs>
        <w:ind w:left="1440" w:hanging="1440"/>
      </w:pPr>
    </w:p>
    <w:p w14:paraId="7949189C" w14:textId="5E21465E" w:rsidR="00292B58" w:rsidRDefault="00292B58" w:rsidP="00292B58">
      <w:pPr>
        <w:tabs>
          <w:tab w:val="left" w:pos="720"/>
        </w:tabs>
        <w:ind w:left="1440" w:hanging="1440"/>
      </w:pPr>
      <w:r>
        <w:tab/>
        <w:t>d.</w:t>
      </w:r>
      <w:r>
        <w:tab/>
      </w:r>
      <w:r w:rsidR="00345320">
        <w:t>Do not r</w:t>
      </w:r>
      <w:r>
        <w:t xml:space="preserve">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</w:t>
      </w:r>
      <w:r w:rsidR="009C50B4">
        <w:t>in</w:t>
      </w:r>
      <w:r>
        <w:t xml:space="preserve">side the interval. The </w:t>
      </w:r>
      <w:r w:rsidRPr="003A5FDC">
        <w:rPr>
          <w:i/>
          <w:iCs/>
        </w:rPr>
        <w:t>p</w:t>
      </w:r>
      <w:r>
        <w:t xml:space="preserve">-value is </w:t>
      </w:r>
      <w:r w:rsidR="009C50B4">
        <w:t>large and greater than .05</w:t>
      </w:r>
      <w:r>
        <w:t xml:space="preserve">.  </w:t>
      </w:r>
    </w:p>
    <w:p w14:paraId="04422085" w14:textId="77777777" w:rsidR="00292B58" w:rsidRDefault="00292B58" w:rsidP="00292B58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0862FEB5" w14:textId="3D957B0F" w:rsidR="00332797" w:rsidRPr="003A7823" w:rsidRDefault="00292B58" w:rsidP="009C50B4">
      <w:pPr>
        <w:tabs>
          <w:tab w:val="left" w:pos="720"/>
        </w:tabs>
        <w:ind w:left="1440" w:hanging="1440"/>
        <w:rPr>
          <w:szCs w:val="22"/>
        </w:rPr>
      </w:pPr>
      <w:r>
        <w:tab/>
        <w:t>e.</w:t>
      </w:r>
      <w:r>
        <w:tab/>
      </w:r>
      <w:r w:rsidR="00332797" w:rsidRPr="003A7823">
        <w:rPr>
          <w:szCs w:val="22"/>
        </w:rPr>
        <w:t>There is no difference in the mean number of hamburgers sold at the two locations.</w:t>
      </w:r>
      <w:r w:rsidR="003A7823">
        <w:rPr>
          <w:szCs w:val="22"/>
        </w:rPr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11-2</w:t>
      </w:r>
      <w:r w:rsidR="003A7823" w:rsidRPr="003A7823">
        <w:rPr>
          <w:b/>
        </w:rPr>
        <w:t>)</w:t>
      </w:r>
    </w:p>
    <w:p w14:paraId="58D20C91" w14:textId="77777777" w:rsidR="00332797" w:rsidRPr="003A7823" w:rsidRDefault="00332797" w:rsidP="00867623">
      <w:pPr>
        <w:tabs>
          <w:tab w:val="left" w:pos="720"/>
        </w:tabs>
        <w:ind w:left="1440" w:hanging="1440"/>
        <w:rPr>
          <w:szCs w:val="22"/>
        </w:rPr>
      </w:pPr>
    </w:p>
    <w:p w14:paraId="0D38F3F7" w14:textId="45572051" w:rsidR="00332797" w:rsidRPr="003A7823" w:rsidRDefault="00165CB0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>30</w:t>
      </w:r>
      <w:r w:rsidR="00332797" w:rsidRPr="003A7823">
        <w:rPr>
          <w:szCs w:val="22"/>
        </w:rPr>
        <w:t>.</w:t>
      </w:r>
      <w:r w:rsidR="00332797" w:rsidRPr="003A7823">
        <w:rPr>
          <w:szCs w:val="22"/>
        </w:rPr>
        <w:tab/>
      </w:r>
      <w:r w:rsidR="00345320">
        <w:rPr>
          <w:szCs w:val="22"/>
        </w:rPr>
        <w:t>a.</w:t>
      </w:r>
      <w:r w:rsidR="00345320">
        <w:rPr>
          <w:szCs w:val="22"/>
        </w:rPr>
        <w:tab/>
      </w:r>
      <w:r w:rsidR="00332797" w:rsidRPr="003A7823">
        <w:rPr>
          <w:i/>
          <w:szCs w:val="22"/>
        </w:rPr>
        <w:t>H</w:t>
      </w:r>
      <w:r w:rsidR="00332797" w:rsidRPr="003A7823">
        <w:rPr>
          <w:szCs w:val="22"/>
          <w:vertAlign w:val="subscript"/>
        </w:rPr>
        <w:t>o</w:t>
      </w:r>
      <w:r w:rsidR="00332797" w:rsidRPr="003A7823">
        <w:rPr>
          <w:szCs w:val="22"/>
        </w:rPr>
        <w:t>:</w:t>
      </w:r>
      <w:r w:rsidR="00F115BF">
        <w:rPr>
          <w:szCs w:val="22"/>
        </w:rPr>
        <w:t xml:space="preserve"> </w:t>
      </w:r>
      <w:r w:rsidR="00332797" w:rsidRPr="003A7823">
        <w:rPr>
          <w:i/>
          <w:szCs w:val="22"/>
        </w:rPr>
        <w:sym w:font="Symbol" w:char="F06D"/>
      </w:r>
      <w:r w:rsidR="00332797" w:rsidRPr="003A7823">
        <w:rPr>
          <w:szCs w:val="22"/>
          <w:vertAlign w:val="subscript"/>
        </w:rPr>
        <w:t>1</w:t>
      </w:r>
      <w:r w:rsidR="00332797" w:rsidRPr="003A7823">
        <w:rPr>
          <w:szCs w:val="22"/>
        </w:rPr>
        <w:t xml:space="preserve"> = </w:t>
      </w:r>
      <w:r w:rsidR="00332797" w:rsidRPr="003A7823">
        <w:rPr>
          <w:i/>
          <w:szCs w:val="22"/>
        </w:rPr>
        <w:sym w:font="Symbol" w:char="F06D"/>
      </w:r>
      <w:r w:rsidR="00332797" w:rsidRPr="003A7823">
        <w:rPr>
          <w:szCs w:val="22"/>
          <w:vertAlign w:val="subscript"/>
        </w:rPr>
        <w:t>2</w:t>
      </w:r>
      <w:r w:rsidR="00345320">
        <w:rPr>
          <w:szCs w:val="22"/>
        </w:rPr>
        <w:t xml:space="preserve">   </w:t>
      </w:r>
      <w:r w:rsidR="00332797" w:rsidRPr="003A7823">
        <w:rPr>
          <w:i/>
          <w:szCs w:val="22"/>
        </w:rPr>
        <w:t>H</w:t>
      </w:r>
      <w:r w:rsidR="00332797" w:rsidRPr="003A7823">
        <w:rPr>
          <w:szCs w:val="22"/>
          <w:vertAlign w:val="subscript"/>
        </w:rPr>
        <w:t>1</w:t>
      </w:r>
      <w:r w:rsidR="00332797" w:rsidRPr="003A7823">
        <w:rPr>
          <w:szCs w:val="22"/>
        </w:rPr>
        <w:t>:</w:t>
      </w:r>
      <w:r w:rsidR="00F115BF">
        <w:rPr>
          <w:szCs w:val="22"/>
        </w:rPr>
        <w:t xml:space="preserve"> </w:t>
      </w:r>
      <w:r w:rsidR="00332797" w:rsidRPr="003A7823">
        <w:rPr>
          <w:i/>
          <w:szCs w:val="22"/>
        </w:rPr>
        <w:sym w:font="Symbol" w:char="F06D"/>
      </w:r>
      <w:r w:rsidR="00332797" w:rsidRPr="003A7823">
        <w:rPr>
          <w:szCs w:val="22"/>
          <w:vertAlign w:val="subscript"/>
        </w:rPr>
        <w:t>1</w:t>
      </w:r>
      <w:r w:rsidR="00332797" w:rsidRPr="003A7823">
        <w:rPr>
          <w:szCs w:val="22"/>
        </w:rPr>
        <w:t xml:space="preserve"> </w:t>
      </w:r>
      <w:r w:rsidR="00332797" w:rsidRPr="003A7823">
        <w:rPr>
          <w:szCs w:val="22"/>
        </w:rPr>
        <w:sym w:font="Symbol" w:char="F0B9"/>
      </w:r>
      <w:r w:rsidR="00332797" w:rsidRPr="003A7823">
        <w:rPr>
          <w:szCs w:val="22"/>
        </w:rPr>
        <w:t xml:space="preserve"> </w:t>
      </w:r>
      <w:r w:rsidR="00332797" w:rsidRPr="003A7823">
        <w:rPr>
          <w:i/>
          <w:szCs w:val="22"/>
        </w:rPr>
        <w:sym w:font="Symbol" w:char="F06D"/>
      </w:r>
      <w:r w:rsidR="00345320" w:rsidRPr="003A7823">
        <w:rPr>
          <w:szCs w:val="22"/>
          <w:vertAlign w:val="subscript"/>
        </w:rPr>
        <w:t>2</w:t>
      </w:r>
      <w:r w:rsidR="00345320">
        <w:rPr>
          <w:szCs w:val="22"/>
        </w:rPr>
        <w:t>; Reject</w:t>
      </w:r>
      <w:r w:rsidR="00345320" w:rsidRPr="003A7823">
        <w:rPr>
          <w:szCs w:val="22"/>
        </w:rPr>
        <w:t xml:space="preserve"> </w:t>
      </w:r>
      <w:r w:rsidR="00345320" w:rsidRPr="003A7823">
        <w:rPr>
          <w:i/>
          <w:szCs w:val="22"/>
        </w:rPr>
        <w:t>H</w:t>
      </w:r>
      <w:r w:rsidR="00345320" w:rsidRPr="003A7823">
        <w:rPr>
          <w:szCs w:val="22"/>
          <w:vertAlign w:val="subscript"/>
        </w:rPr>
        <w:t>o</w:t>
      </w:r>
      <w:r w:rsidR="00345320" w:rsidRPr="003A7823">
        <w:rPr>
          <w:szCs w:val="22"/>
        </w:rPr>
        <w:t xml:space="preserve"> if </w:t>
      </w:r>
      <w:r w:rsidR="006C1E31" w:rsidRPr="003A7823">
        <w:rPr>
          <w:i/>
          <w:szCs w:val="22"/>
        </w:rPr>
        <w:t>t</w:t>
      </w:r>
      <w:r w:rsidR="006C1E31" w:rsidRPr="003A7823">
        <w:rPr>
          <w:szCs w:val="22"/>
        </w:rPr>
        <w:t xml:space="preserve"> &lt; </w:t>
      </w:r>
      <w:r w:rsidR="006C1E31" w:rsidRPr="003A7823">
        <w:rPr>
          <w:szCs w:val="22"/>
        </w:rPr>
        <w:sym w:font="Symbol" w:char="F02D"/>
      </w:r>
      <w:r w:rsidR="006C1E31" w:rsidRPr="003A7823">
        <w:rPr>
          <w:szCs w:val="22"/>
        </w:rPr>
        <w:t>1.782</w:t>
      </w:r>
      <w:r w:rsidR="006C1E31">
        <w:rPr>
          <w:szCs w:val="22"/>
        </w:rPr>
        <w:t xml:space="preserve"> or </w:t>
      </w:r>
      <w:r w:rsidR="00345320" w:rsidRPr="003A7823">
        <w:rPr>
          <w:i/>
          <w:szCs w:val="22"/>
        </w:rPr>
        <w:t>t</w:t>
      </w:r>
      <w:r w:rsidR="00345320" w:rsidRPr="003A7823">
        <w:rPr>
          <w:szCs w:val="22"/>
        </w:rPr>
        <w:t xml:space="preserve"> &gt; 1.782 </w:t>
      </w:r>
    </w:p>
    <w:p w14:paraId="5CF403AD" w14:textId="205BFA98" w:rsidR="00332797" w:rsidRPr="003A7823" w:rsidRDefault="00605A1F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lastRenderedPageBreak/>
        <w:tab/>
      </w:r>
      <w:r w:rsidR="00345320">
        <w:rPr>
          <w:szCs w:val="22"/>
        </w:rPr>
        <w:t>b.</w:t>
      </w:r>
      <w:r w:rsidR="00345320">
        <w:rPr>
          <w:szCs w:val="22"/>
        </w:rPr>
        <w:tab/>
      </w:r>
      <w:r w:rsidR="00332797" w:rsidRPr="003A7823">
        <w:rPr>
          <w:szCs w:val="22"/>
        </w:rPr>
        <w:t xml:space="preserve">df =12, found by </w:t>
      </w:r>
      <w:r w:rsidR="002F4ABE" w:rsidRPr="003A7823">
        <w:rPr>
          <w:noProof/>
          <w:position w:val="-76"/>
          <w:szCs w:val="22"/>
        </w:rPr>
        <w:object w:dxaOrig="3120" w:dyaOrig="1359" w14:anchorId="0BD0DED9">
          <v:shape id="_x0000_i1073" type="#_x0000_t75" alt="" style="width:156pt;height:69pt;mso-width-percent:0;mso-height-percent:0;mso-width-percent:0;mso-height-percent:0" o:ole="">
            <v:imagedata r:id="rId102" o:title=""/>
          </v:shape>
          <o:OLEObject Type="Embed" ProgID="Equation.3" ShapeID="_x0000_i1073" DrawAspect="Content" ObjectID="_1670241063" r:id="rId103"/>
        </w:object>
      </w:r>
    </w:p>
    <w:p w14:paraId="183DDF7D" w14:textId="0A7D0B4E" w:rsidR="00332797" w:rsidRPr="003A7823" w:rsidRDefault="00605A1F" w:rsidP="00605A1F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="002F4ABE" w:rsidRPr="009D5D17">
        <w:rPr>
          <w:noProof/>
          <w:position w:val="-64"/>
          <w:szCs w:val="22"/>
        </w:rPr>
        <w:object w:dxaOrig="2860" w:dyaOrig="1020" w14:anchorId="62CB957C">
          <v:shape id="_x0000_i1074" type="#_x0000_t75" alt="" style="width:143pt;height:51.5pt;mso-width-percent:0;mso-height-percent:0;mso-width-percent:0;mso-height-percent:0" o:ole="">
            <v:imagedata r:id="rId104" o:title=""/>
          </v:shape>
          <o:OLEObject Type="Embed" ProgID="Equation.3" ShapeID="_x0000_i1074" DrawAspect="Content" ObjectID="_1670241064" r:id="rId105"/>
        </w:object>
      </w:r>
    </w:p>
    <w:p w14:paraId="29FA9F19" w14:textId="77777777" w:rsidR="00345320" w:rsidRDefault="00605A1F" w:rsidP="00345320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</w:r>
    </w:p>
    <w:p w14:paraId="03A9614E" w14:textId="71EF47F5" w:rsidR="00345320" w:rsidRDefault="00345320" w:rsidP="00345320">
      <w:pPr>
        <w:tabs>
          <w:tab w:val="left" w:pos="720"/>
        </w:tabs>
        <w:ind w:left="1440" w:hanging="1440"/>
      </w:pPr>
      <w:r>
        <w:rPr>
          <w:szCs w:val="22"/>
        </w:rPr>
        <w:tab/>
      </w:r>
      <w:r>
        <w:rPr>
          <w:noProof/>
        </w:rPr>
        <w:t>c.</w:t>
      </w:r>
      <w:r>
        <w:rPr>
          <w:noProof/>
        </w:rPr>
        <w:tab/>
      </w:r>
      <w:r w:rsidR="00757398">
        <w:rPr>
          <w:szCs w:val="22"/>
        </w:rPr>
        <w:t>Using a</w:t>
      </w:r>
      <w:r w:rsidR="00757398" w:rsidRPr="00374F9D">
        <w:rPr>
          <w:i/>
          <w:iCs/>
          <w:szCs w:val="22"/>
        </w:rPr>
        <w:t xml:space="preserve"> p</w:t>
      </w:r>
      <w:r w:rsidR="00757398">
        <w:rPr>
          <w:szCs w:val="22"/>
        </w:rPr>
        <w:t>-value calculator or statistical software</w:t>
      </w:r>
      <w:r w:rsidR="00757398">
        <w:t xml:space="preserve">, </w:t>
      </w:r>
      <w:r w:rsidR="00757398" w:rsidRPr="00A0626C">
        <w:t>the p-value is</w:t>
      </w:r>
      <w:r w:rsidR="00757398">
        <w:t xml:space="preserve"> </w:t>
      </w:r>
      <w:r>
        <w:rPr>
          <w:noProof/>
        </w:rPr>
        <w:t xml:space="preserve">.3541.    </w:t>
      </w:r>
      <w:r>
        <w:tab/>
      </w:r>
      <w:r>
        <w:tab/>
      </w:r>
    </w:p>
    <w:p w14:paraId="140696C6" w14:textId="77777777" w:rsidR="00345320" w:rsidRDefault="00345320" w:rsidP="00345320">
      <w:pPr>
        <w:tabs>
          <w:tab w:val="left" w:pos="720"/>
        </w:tabs>
        <w:ind w:left="1440" w:hanging="1440"/>
      </w:pPr>
    </w:p>
    <w:p w14:paraId="79C9E30F" w14:textId="17CF485F" w:rsidR="00345320" w:rsidRDefault="00345320" w:rsidP="00345320">
      <w:pPr>
        <w:tabs>
          <w:tab w:val="left" w:pos="720"/>
        </w:tabs>
        <w:ind w:left="1440" w:hanging="1440"/>
      </w:pPr>
      <w:r>
        <w:tab/>
        <w:t>d.</w:t>
      </w:r>
      <w:r>
        <w:tab/>
        <w:t xml:space="preserve">Do not Reject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inside the interval. The </w:t>
      </w:r>
      <w:r w:rsidRPr="003A5FDC">
        <w:rPr>
          <w:i/>
          <w:iCs/>
        </w:rPr>
        <w:t>p</w:t>
      </w:r>
      <w:r>
        <w:t xml:space="preserve">-value is large and greater than .10.  </w:t>
      </w:r>
    </w:p>
    <w:p w14:paraId="5118AA36" w14:textId="77777777" w:rsidR="00345320" w:rsidRDefault="00345320" w:rsidP="00345320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18B37782" w14:textId="0DC82006" w:rsidR="00845C1C" w:rsidRPr="009D5D17" w:rsidRDefault="00345320" w:rsidP="00345320">
      <w:pPr>
        <w:tabs>
          <w:tab w:val="left" w:pos="720"/>
        </w:tabs>
        <w:ind w:left="1440" w:hanging="1440"/>
        <w:rPr>
          <w:szCs w:val="22"/>
        </w:rPr>
      </w:pPr>
      <w:r>
        <w:tab/>
        <w:t>e.</w:t>
      </w:r>
      <w:r>
        <w:tab/>
      </w:r>
      <w:r w:rsidR="00332797" w:rsidRPr="003A7823">
        <w:rPr>
          <w:szCs w:val="22"/>
        </w:rPr>
        <w:t xml:space="preserve">There is no difference in the mean </w:t>
      </w:r>
      <w:r>
        <w:rPr>
          <w:szCs w:val="22"/>
        </w:rPr>
        <w:t>scores</w:t>
      </w:r>
      <w:r w:rsidR="00332797" w:rsidRPr="003A7823">
        <w:rPr>
          <w:szCs w:val="22"/>
        </w:rPr>
        <w:t xml:space="preserve"> for the two treatments.</w:t>
      </w:r>
      <w:r w:rsidR="009D5D17">
        <w:rPr>
          <w:szCs w:val="22"/>
        </w:rPr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11-2</w:t>
      </w:r>
      <w:r w:rsidR="003A7823" w:rsidRPr="003A7823">
        <w:rPr>
          <w:b/>
        </w:rPr>
        <w:t>)</w:t>
      </w:r>
    </w:p>
    <w:p w14:paraId="37FC7970" w14:textId="77777777" w:rsidR="008B3A04" w:rsidRPr="003A7823" w:rsidRDefault="008B3A04" w:rsidP="00867623">
      <w:pPr>
        <w:tabs>
          <w:tab w:val="left" w:pos="720"/>
        </w:tabs>
        <w:ind w:left="1440" w:hanging="1440"/>
        <w:rPr>
          <w:szCs w:val="22"/>
        </w:rPr>
      </w:pPr>
    </w:p>
    <w:p w14:paraId="6BCB94E7" w14:textId="101CE778" w:rsidR="00605A1F" w:rsidRDefault="008B3A04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>31</w:t>
      </w:r>
      <w:r w:rsidRPr="003A7823">
        <w:rPr>
          <w:szCs w:val="22"/>
        </w:rPr>
        <w:t>.</w:t>
      </w:r>
      <w:r w:rsidRPr="003A7823">
        <w:rPr>
          <w:szCs w:val="22"/>
        </w:rPr>
        <w:tab/>
      </w:r>
      <w:r w:rsidR="0053181D">
        <w:rPr>
          <w:szCs w:val="22"/>
        </w:rPr>
        <w:t xml:space="preserve">a.  </w:t>
      </w:r>
      <w:r w:rsidRPr="003A7823">
        <w:rPr>
          <w:i/>
          <w:szCs w:val="22"/>
        </w:rPr>
        <w:t>H</w:t>
      </w:r>
      <w:r w:rsidRPr="003A7823">
        <w:rPr>
          <w:szCs w:val="22"/>
          <w:vertAlign w:val="subscript"/>
        </w:rPr>
        <w:t>o</w:t>
      </w:r>
      <w:r w:rsidRPr="003A7823">
        <w:rPr>
          <w:szCs w:val="22"/>
        </w:rPr>
        <w:t>:</w:t>
      </w:r>
      <w:r w:rsidR="00F115BF">
        <w:rPr>
          <w:szCs w:val="22"/>
        </w:rPr>
        <w:t xml:space="preserve"> </w:t>
      </w:r>
      <w:r w:rsidRPr="003A7823">
        <w:rPr>
          <w:i/>
          <w:szCs w:val="22"/>
        </w:rPr>
        <w:sym w:font="Symbol" w:char="F06D"/>
      </w:r>
      <w:r w:rsidR="006A7BB1">
        <w:rPr>
          <w:szCs w:val="22"/>
          <w:vertAlign w:val="subscript"/>
        </w:rPr>
        <w:t>Peach</w:t>
      </w:r>
      <w:r w:rsidRPr="003A7823">
        <w:rPr>
          <w:szCs w:val="22"/>
        </w:rPr>
        <w:t xml:space="preserve"> = </w:t>
      </w:r>
      <w:r w:rsidRPr="003A7823">
        <w:rPr>
          <w:i/>
          <w:szCs w:val="22"/>
        </w:rPr>
        <w:sym w:font="Symbol" w:char="F06D"/>
      </w:r>
      <w:r w:rsidR="006A7BB1">
        <w:rPr>
          <w:szCs w:val="22"/>
          <w:vertAlign w:val="subscript"/>
        </w:rPr>
        <w:t>Plum</w:t>
      </w:r>
      <w:r w:rsidRPr="003A7823">
        <w:rPr>
          <w:szCs w:val="22"/>
        </w:rPr>
        <w:tab/>
      </w:r>
      <w:r w:rsidRPr="003A7823">
        <w:rPr>
          <w:i/>
          <w:szCs w:val="22"/>
        </w:rPr>
        <w:t>H</w:t>
      </w:r>
      <w:r w:rsidRPr="003A7823">
        <w:rPr>
          <w:szCs w:val="22"/>
          <w:vertAlign w:val="subscript"/>
        </w:rPr>
        <w:t>1</w:t>
      </w:r>
      <w:r w:rsidRPr="003A7823">
        <w:rPr>
          <w:szCs w:val="22"/>
        </w:rPr>
        <w:t>:</w:t>
      </w:r>
      <w:r w:rsidR="00F115BF">
        <w:rPr>
          <w:szCs w:val="22"/>
        </w:rPr>
        <w:t xml:space="preserve"> </w:t>
      </w:r>
      <w:r w:rsidRPr="003A7823">
        <w:rPr>
          <w:i/>
          <w:szCs w:val="22"/>
        </w:rPr>
        <w:sym w:font="Symbol" w:char="F06D"/>
      </w:r>
      <w:r w:rsidR="006A7BB1">
        <w:rPr>
          <w:szCs w:val="22"/>
          <w:vertAlign w:val="subscript"/>
        </w:rPr>
        <w:t>Peach</w:t>
      </w:r>
      <w:r w:rsidRPr="003A7823">
        <w:rPr>
          <w:szCs w:val="22"/>
        </w:rPr>
        <w:t xml:space="preserve"> </w:t>
      </w:r>
      <w:r w:rsidRPr="003A7823">
        <w:rPr>
          <w:szCs w:val="22"/>
        </w:rPr>
        <w:sym w:font="Symbol" w:char="F0B9"/>
      </w:r>
      <w:r w:rsidRPr="003A7823">
        <w:rPr>
          <w:szCs w:val="22"/>
        </w:rPr>
        <w:t xml:space="preserve"> </w:t>
      </w:r>
      <w:r w:rsidRPr="003A7823">
        <w:rPr>
          <w:i/>
          <w:szCs w:val="22"/>
        </w:rPr>
        <w:sym w:font="Symbol" w:char="F06D"/>
      </w:r>
      <w:r w:rsidR="006A7BB1">
        <w:rPr>
          <w:szCs w:val="22"/>
          <w:vertAlign w:val="subscript"/>
        </w:rPr>
        <w:t>Plum</w:t>
      </w:r>
      <w:r w:rsidRPr="003A7823">
        <w:rPr>
          <w:szCs w:val="22"/>
        </w:rPr>
        <w:tab/>
      </w:r>
      <w:r w:rsidR="0053181D" w:rsidRPr="003A7823">
        <w:rPr>
          <w:szCs w:val="22"/>
        </w:rPr>
        <w:t xml:space="preserve">Reject </w:t>
      </w:r>
      <w:r w:rsidR="0053181D" w:rsidRPr="003A7823">
        <w:rPr>
          <w:i/>
          <w:szCs w:val="22"/>
        </w:rPr>
        <w:t>H</w:t>
      </w:r>
      <w:r w:rsidR="0053181D" w:rsidRPr="003A7823">
        <w:rPr>
          <w:szCs w:val="22"/>
          <w:vertAlign w:val="subscript"/>
        </w:rPr>
        <w:t>o</w:t>
      </w:r>
      <w:r w:rsidR="0053181D" w:rsidRPr="003A7823">
        <w:rPr>
          <w:szCs w:val="22"/>
        </w:rPr>
        <w:t xml:space="preserve"> if </w:t>
      </w:r>
      <w:r w:rsidR="0053181D" w:rsidRPr="003A7823">
        <w:rPr>
          <w:i/>
          <w:szCs w:val="22"/>
        </w:rPr>
        <w:t>t</w:t>
      </w:r>
      <w:r w:rsidR="0053181D" w:rsidRPr="003A7823">
        <w:rPr>
          <w:szCs w:val="22"/>
        </w:rPr>
        <w:t xml:space="preserve"> &lt; </w:t>
      </w:r>
      <w:r w:rsidR="0053181D" w:rsidRPr="003A7823">
        <w:rPr>
          <w:szCs w:val="22"/>
        </w:rPr>
        <w:sym w:font="Symbol" w:char="F02D"/>
      </w:r>
      <w:r w:rsidR="0053181D" w:rsidRPr="003A7823">
        <w:rPr>
          <w:szCs w:val="22"/>
        </w:rPr>
        <w:t>2.845</w:t>
      </w:r>
      <w:r w:rsidR="0053181D">
        <w:rPr>
          <w:szCs w:val="22"/>
        </w:rPr>
        <w:t xml:space="preserve"> or </w:t>
      </w:r>
      <w:r w:rsidR="0053181D" w:rsidRPr="003A7823">
        <w:rPr>
          <w:i/>
          <w:szCs w:val="22"/>
        </w:rPr>
        <w:t>t</w:t>
      </w:r>
      <w:r w:rsidR="0053181D" w:rsidRPr="003A7823">
        <w:rPr>
          <w:szCs w:val="22"/>
        </w:rPr>
        <w:t xml:space="preserve"> &gt; 2.845</w:t>
      </w:r>
    </w:p>
    <w:p w14:paraId="7C1C4C3D" w14:textId="49FCA42F" w:rsidR="00605A1F" w:rsidRDefault="00605A1F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</w:r>
      <w:r w:rsidR="0053181D">
        <w:rPr>
          <w:szCs w:val="22"/>
        </w:rPr>
        <w:t>b.</w:t>
      </w:r>
      <w:r w:rsidR="0053181D">
        <w:rPr>
          <w:szCs w:val="22"/>
        </w:rPr>
        <w:tab/>
      </w:r>
      <w:r w:rsidR="008B3A04" w:rsidRPr="003A7823">
        <w:rPr>
          <w:szCs w:val="22"/>
        </w:rPr>
        <w:t xml:space="preserve">df =20, found by </w:t>
      </w:r>
      <w:r w:rsidR="002F4ABE" w:rsidRPr="003A7823">
        <w:rPr>
          <w:noProof/>
          <w:position w:val="-76"/>
          <w:szCs w:val="22"/>
        </w:rPr>
        <w:object w:dxaOrig="3100" w:dyaOrig="1359" w14:anchorId="0ED7644F">
          <v:shape id="_x0000_i1075" type="#_x0000_t75" alt="" style="width:154.5pt;height:69pt;mso-width-percent:0;mso-height-percent:0;mso-width-percent:0;mso-height-percent:0" o:ole="">
            <v:imagedata r:id="rId106" o:title=""/>
          </v:shape>
          <o:OLEObject Type="Embed" ProgID="Equation.3" ShapeID="_x0000_i1075" DrawAspect="Content" ObjectID="_1670241065" r:id="rId107"/>
        </w:object>
      </w:r>
    </w:p>
    <w:p w14:paraId="64A5B6C5" w14:textId="46F76666" w:rsidR="008B3A04" w:rsidRPr="003A7823" w:rsidRDefault="00605A1F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</w:r>
      <w:r w:rsidR="008B3A04" w:rsidRPr="003A7823">
        <w:rPr>
          <w:szCs w:val="22"/>
        </w:rPr>
        <w:tab/>
      </w:r>
      <w:r>
        <w:rPr>
          <w:szCs w:val="22"/>
        </w:rPr>
        <w:tab/>
      </w:r>
      <w:r w:rsidR="002F4ABE" w:rsidRPr="00DC31D6">
        <w:rPr>
          <w:noProof/>
          <w:position w:val="-64"/>
          <w:szCs w:val="22"/>
        </w:rPr>
        <w:object w:dxaOrig="2920" w:dyaOrig="1020" w14:anchorId="0EBC1D8B">
          <v:shape id="_x0000_i1076" type="#_x0000_t75" alt="" style="width:147pt;height:51.5pt;mso-width-percent:0;mso-height-percent:0;mso-width-percent:0;mso-height-percent:0" o:ole="">
            <v:imagedata r:id="rId108" o:title=""/>
          </v:shape>
          <o:OLEObject Type="Embed" ProgID="Equation.3" ShapeID="_x0000_i1076" DrawAspect="Content" ObjectID="_1670241066" r:id="rId109"/>
        </w:object>
      </w:r>
    </w:p>
    <w:p w14:paraId="539E658B" w14:textId="77777777" w:rsidR="0053181D" w:rsidRDefault="008B3A04" w:rsidP="0053181D">
      <w:pPr>
        <w:tabs>
          <w:tab w:val="left" w:pos="720"/>
        </w:tabs>
        <w:ind w:left="1440" w:hanging="1440"/>
        <w:rPr>
          <w:szCs w:val="22"/>
        </w:rPr>
      </w:pPr>
      <w:r w:rsidRPr="003A7823">
        <w:rPr>
          <w:szCs w:val="22"/>
        </w:rPr>
        <w:tab/>
      </w:r>
    </w:p>
    <w:p w14:paraId="01C91C8D" w14:textId="615C0777" w:rsidR="0053181D" w:rsidRDefault="0053181D" w:rsidP="0053181D">
      <w:pPr>
        <w:tabs>
          <w:tab w:val="left" w:pos="720"/>
        </w:tabs>
        <w:ind w:left="1440" w:hanging="1440"/>
      </w:pPr>
      <w:r>
        <w:rPr>
          <w:szCs w:val="22"/>
        </w:rPr>
        <w:tab/>
      </w:r>
      <w:r>
        <w:rPr>
          <w:noProof/>
        </w:rPr>
        <w:t>c.</w:t>
      </w:r>
      <w:r>
        <w:rPr>
          <w:noProof/>
        </w:rPr>
        <w:tab/>
      </w:r>
      <w:r w:rsidR="00757398">
        <w:rPr>
          <w:szCs w:val="22"/>
        </w:rPr>
        <w:t>Using a</w:t>
      </w:r>
      <w:r w:rsidR="00757398" w:rsidRPr="00374F9D">
        <w:rPr>
          <w:i/>
          <w:iCs/>
          <w:szCs w:val="22"/>
        </w:rPr>
        <w:t xml:space="preserve"> p</w:t>
      </w:r>
      <w:r w:rsidR="00757398">
        <w:rPr>
          <w:szCs w:val="22"/>
        </w:rPr>
        <w:t>-value calculator or statistical software</w:t>
      </w:r>
      <w:r w:rsidR="00757398">
        <w:t xml:space="preserve">, </w:t>
      </w:r>
      <w:r w:rsidR="00757398" w:rsidRPr="00A0626C">
        <w:t>the p-value is</w:t>
      </w:r>
      <w:r w:rsidR="00757398">
        <w:t xml:space="preserve"> </w:t>
      </w:r>
      <w:r>
        <w:rPr>
          <w:noProof/>
        </w:rPr>
        <w:t xml:space="preserve">.0255.    </w:t>
      </w:r>
      <w:r>
        <w:tab/>
      </w:r>
      <w:r>
        <w:tab/>
      </w:r>
    </w:p>
    <w:p w14:paraId="1B59050C" w14:textId="77777777" w:rsidR="0053181D" w:rsidRDefault="0053181D" w:rsidP="0053181D">
      <w:pPr>
        <w:tabs>
          <w:tab w:val="left" w:pos="720"/>
        </w:tabs>
        <w:ind w:left="1440" w:hanging="1440"/>
      </w:pPr>
    </w:p>
    <w:p w14:paraId="41235D33" w14:textId="33509C26" w:rsidR="0053181D" w:rsidRDefault="0053181D" w:rsidP="0053181D">
      <w:pPr>
        <w:tabs>
          <w:tab w:val="left" w:pos="720"/>
        </w:tabs>
        <w:ind w:left="1440" w:hanging="1440"/>
      </w:pPr>
      <w:r>
        <w:tab/>
        <w:t>d.</w:t>
      </w:r>
      <w:r>
        <w:tab/>
        <w:t xml:space="preserve">Do not reject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inside the interval. The </w:t>
      </w:r>
      <w:r w:rsidRPr="003A5FDC">
        <w:rPr>
          <w:i/>
          <w:iCs/>
        </w:rPr>
        <w:t>p</w:t>
      </w:r>
      <w:r>
        <w:t>-value is more than .01.</w:t>
      </w:r>
    </w:p>
    <w:p w14:paraId="04BB5515" w14:textId="77777777" w:rsidR="0053181D" w:rsidRDefault="0053181D" w:rsidP="0053181D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44619216" w14:textId="4C19294A" w:rsidR="008B3A04" w:rsidRDefault="0053181D" w:rsidP="0053181D">
      <w:pPr>
        <w:tabs>
          <w:tab w:val="left" w:pos="720"/>
        </w:tabs>
        <w:ind w:left="1440" w:hanging="1440"/>
        <w:rPr>
          <w:szCs w:val="22"/>
        </w:rPr>
      </w:pPr>
      <w:r>
        <w:tab/>
        <w:t>e.</w:t>
      </w:r>
      <w:r>
        <w:tab/>
      </w:r>
      <w:r w:rsidR="008B3A04" w:rsidRPr="003A7823">
        <w:rPr>
          <w:szCs w:val="22"/>
        </w:rPr>
        <w:t>There is no difference in the mean amount purchased</w:t>
      </w:r>
      <w:r w:rsidR="003174D1">
        <w:rPr>
          <w:szCs w:val="22"/>
        </w:rPr>
        <w:t xml:space="preserve"> at the 1% level</w:t>
      </w:r>
      <w:r w:rsidR="009D3432">
        <w:rPr>
          <w:szCs w:val="22"/>
        </w:rPr>
        <w:t xml:space="preserve"> of significance</w:t>
      </w:r>
      <w:r w:rsidR="008B3A04" w:rsidRPr="003A7823">
        <w:rPr>
          <w:szCs w:val="22"/>
        </w:rPr>
        <w:t>.</w:t>
      </w:r>
      <w:r w:rsidR="00F115BF">
        <w:rPr>
          <w:szCs w:val="22"/>
        </w:rPr>
        <w:t xml:space="preserve"> </w:t>
      </w:r>
      <w:r w:rsidR="005E4D17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11-2)</w:t>
      </w:r>
    </w:p>
    <w:p w14:paraId="6E2E2CC2" w14:textId="77777777" w:rsidR="00165CB0" w:rsidRPr="003A7823" w:rsidRDefault="00165CB0" w:rsidP="00FD7662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5EA674F4" w14:textId="77777777" w:rsidR="002C2A65" w:rsidRDefault="008B3A04" w:rsidP="00867623">
      <w:pPr>
        <w:tabs>
          <w:tab w:val="left" w:pos="720"/>
        </w:tabs>
        <w:ind w:left="1440" w:hanging="1440"/>
        <w:rPr>
          <w:szCs w:val="22"/>
          <w:vertAlign w:val="subscript"/>
        </w:rPr>
      </w:pPr>
      <w:r>
        <w:rPr>
          <w:szCs w:val="22"/>
        </w:rPr>
        <w:t>3</w:t>
      </w:r>
      <w:r w:rsidR="00FD7662">
        <w:rPr>
          <w:szCs w:val="22"/>
        </w:rPr>
        <w:t>2</w:t>
      </w:r>
      <w:r w:rsidRPr="003A7823">
        <w:rPr>
          <w:szCs w:val="22"/>
        </w:rPr>
        <w:t>.</w:t>
      </w:r>
      <w:r w:rsidRPr="003A7823">
        <w:rPr>
          <w:szCs w:val="22"/>
        </w:rPr>
        <w:tab/>
      </w:r>
      <w:r w:rsidR="002C2A65">
        <w:rPr>
          <w:szCs w:val="22"/>
        </w:rPr>
        <w:t>a.</w:t>
      </w:r>
      <w:r w:rsidR="002C2A65">
        <w:rPr>
          <w:szCs w:val="22"/>
        </w:rPr>
        <w:tab/>
      </w:r>
      <w:r w:rsidRPr="003A7823">
        <w:rPr>
          <w:i/>
          <w:szCs w:val="22"/>
        </w:rPr>
        <w:t>H</w:t>
      </w:r>
      <w:r w:rsidRPr="003A7823">
        <w:rPr>
          <w:szCs w:val="22"/>
          <w:vertAlign w:val="subscript"/>
        </w:rPr>
        <w:t>o</w:t>
      </w:r>
      <w:r w:rsidRPr="003A7823">
        <w:rPr>
          <w:szCs w:val="22"/>
        </w:rPr>
        <w:t>:</w:t>
      </w:r>
      <w:r w:rsidR="00F115BF">
        <w:rPr>
          <w:szCs w:val="22"/>
        </w:rPr>
        <w:t xml:space="preserve"> </w:t>
      </w:r>
      <w:r w:rsidRPr="003A7823">
        <w:rPr>
          <w:i/>
          <w:szCs w:val="22"/>
        </w:rPr>
        <w:sym w:font="Symbol" w:char="F06D"/>
      </w:r>
      <w:r w:rsidR="00FD7662" w:rsidRPr="00FD7662">
        <w:rPr>
          <w:szCs w:val="22"/>
          <w:vertAlign w:val="subscript"/>
        </w:rPr>
        <w:t xml:space="preserve"> </w:t>
      </w:r>
      <w:r w:rsidR="00FD7662">
        <w:rPr>
          <w:szCs w:val="22"/>
          <w:vertAlign w:val="subscript"/>
        </w:rPr>
        <w:t>Little River</w:t>
      </w:r>
      <w:r w:rsidRPr="003A7823">
        <w:rPr>
          <w:szCs w:val="22"/>
        </w:rPr>
        <w:t xml:space="preserve"> = </w:t>
      </w:r>
      <w:r w:rsidRPr="003A7823">
        <w:rPr>
          <w:i/>
          <w:szCs w:val="22"/>
        </w:rPr>
        <w:sym w:font="Symbol" w:char="F06D"/>
      </w:r>
      <w:r w:rsidR="00FD7662" w:rsidRPr="00FD7662">
        <w:rPr>
          <w:szCs w:val="22"/>
          <w:vertAlign w:val="subscript"/>
        </w:rPr>
        <w:t xml:space="preserve"> </w:t>
      </w:r>
      <w:r w:rsidR="00FD7662">
        <w:rPr>
          <w:szCs w:val="22"/>
          <w:vertAlign w:val="subscript"/>
        </w:rPr>
        <w:t>Murrells Inlet</w:t>
      </w:r>
      <w:r w:rsidR="002C2A65">
        <w:rPr>
          <w:szCs w:val="22"/>
        </w:rPr>
        <w:t xml:space="preserve">   </w:t>
      </w:r>
      <w:r w:rsidRPr="003A7823">
        <w:rPr>
          <w:i/>
          <w:szCs w:val="22"/>
        </w:rPr>
        <w:t>H</w:t>
      </w:r>
      <w:r w:rsidRPr="003A7823">
        <w:rPr>
          <w:szCs w:val="22"/>
          <w:vertAlign w:val="subscript"/>
        </w:rPr>
        <w:t>1</w:t>
      </w:r>
      <w:r w:rsidRPr="003A7823">
        <w:rPr>
          <w:szCs w:val="22"/>
        </w:rPr>
        <w:t>:</w:t>
      </w:r>
      <w:r w:rsidR="00F115BF">
        <w:rPr>
          <w:szCs w:val="22"/>
        </w:rPr>
        <w:t xml:space="preserve"> </w:t>
      </w:r>
      <w:r w:rsidRPr="003A7823">
        <w:rPr>
          <w:i/>
          <w:szCs w:val="22"/>
        </w:rPr>
        <w:sym w:font="Symbol" w:char="F06D"/>
      </w:r>
      <w:r w:rsidR="00FD7662" w:rsidRPr="00FD7662">
        <w:rPr>
          <w:szCs w:val="22"/>
          <w:vertAlign w:val="subscript"/>
        </w:rPr>
        <w:t xml:space="preserve"> </w:t>
      </w:r>
      <w:r w:rsidR="00FD7662">
        <w:rPr>
          <w:szCs w:val="22"/>
          <w:vertAlign w:val="subscript"/>
        </w:rPr>
        <w:t>Little River</w:t>
      </w:r>
      <w:r w:rsidRPr="003A7823">
        <w:rPr>
          <w:szCs w:val="22"/>
        </w:rPr>
        <w:t xml:space="preserve"> </w:t>
      </w:r>
      <w:r w:rsidRPr="003A7823">
        <w:rPr>
          <w:szCs w:val="22"/>
        </w:rPr>
        <w:sym w:font="Symbol" w:char="F0B9"/>
      </w:r>
      <w:r w:rsidRPr="003A7823">
        <w:rPr>
          <w:szCs w:val="22"/>
        </w:rPr>
        <w:t xml:space="preserve"> </w:t>
      </w:r>
      <w:r w:rsidRPr="003A7823">
        <w:rPr>
          <w:i/>
          <w:szCs w:val="22"/>
        </w:rPr>
        <w:sym w:font="Symbol" w:char="F06D"/>
      </w:r>
      <w:r w:rsidR="00FD7662" w:rsidRPr="00FD7662">
        <w:rPr>
          <w:szCs w:val="22"/>
          <w:vertAlign w:val="subscript"/>
        </w:rPr>
        <w:t xml:space="preserve"> </w:t>
      </w:r>
      <w:r w:rsidR="00FD7662">
        <w:rPr>
          <w:szCs w:val="22"/>
          <w:vertAlign w:val="subscript"/>
        </w:rPr>
        <w:t>Murrells Inlet</w:t>
      </w:r>
      <w:r w:rsidR="002C2A65">
        <w:rPr>
          <w:szCs w:val="22"/>
          <w:vertAlign w:val="subscript"/>
        </w:rPr>
        <w:t xml:space="preserve">; </w:t>
      </w:r>
    </w:p>
    <w:p w14:paraId="7C77F55A" w14:textId="628CB2D0" w:rsidR="008B3A04" w:rsidRDefault="002C2A65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  <w:vertAlign w:val="subscript"/>
        </w:rPr>
        <w:tab/>
      </w:r>
      <w:r>
        <w:rPr>
          <w:szCs w:val="22"/>
          <w:vertAlign w:val="subscript"/>
        </w:rPr>
        <w:tab/>
      </w:r>
      <w:r w:rsidRPr="003A7823">
        <w:rPr>
          <w:szCs w:val="22"/>
        </w:rPr>
        <w:t xml:space="preserve">Reject </w:t>
      </w:r>
      <w:r w:rsidRPr="003A7823">
        <w:rPr>
          <w:i/>
          <w:szCs w:val="22"/>
        </w:rPr>
        <w:t>H</w:t>
      </w:r>
      <w:r w:rsidRPr="003A7823">
        <w:rPr>
          <w:szCs w:val="22"/>
          <w:vertAlign w:val="subscript"/>
        </w:rPr>
        <w:t>o</w:t>
      </w:r>
      <w:r w:rsidRPr="003A7823">
        <w:rPr>
          <w:szCs w:val="22"/>
        </w:rPr>
        <w:t xml:space="preserve"> if </w:t>
      </w:r>
      <w:r w:rsidRPr="003A7823">
        <w:rPr>
          <w:i/>
          <w:szCs w:val="22"/>
        </w:rPr>
        <w:t>t</w:t>
      </w:r>
      <w:r w:rsidRPr="003A7823">
        <w:rPr>
          <w:szCs w:val="22"/>
        </w:rPr>
        <w:t xml:space="preserve"> &lt; </w:t>
      </w:r>
      <w:r w:rsidRPr="003A7823">
        <w:rPr>
          <w:szCs w:val="22"/>
        </w:rPr>
        <w:sym w:font="Symbol" w:char="F02D"/>
      </w:r>
      <w:r w:rsidRPr="003A7823">
        <w:rPr>
          <w:szCs w:val="22"/>
        </w:rPr>
        <w:t>2.1</w:t>
      </w:r>
      <w:r>
        <w:rPr>
          <w:szCs w:val="22"/>
        </w:rPr>
        <w:t xml:space="preserve">31 or </w:t>
      </w:r>
      <w:r w:rsidRPr="003A7823">
        <w:rPr>
          <w:i/>
          <w:szCs w:val="22"/>
        </w:rPr>
        <w:t>t</w:t>
      </w:r>
      <w:r w:rsidRPr="003A7823">
        <w:rPr>
          <w:szCs w:val="22"/>
        </w:rPr>
        <w:t xml:space="preserve"> &gt; 2.1</w:t>
      </w:r>
      <w:r>
        <w:rPr>
          <w:szCs w:val="22"/>
        </w:rPr>
        <w:t>31</w:t>
      </w:r>
      <w:r w:rsidRPr="003A7823">
        <w:rPr>
          <w:szCs w:val="22"/>
        </w:rPr>
        <w:t xml:space="preserve"> </w:t>
      </w:r>
    </w:p>
    <w:p w14:paraId="4AB4B6F8" w14:textId="77777777" w:rsidR="00C511EA" w:rsidRPr="003A7823" w:rsidRDefault="00C511EA" w:rsidP="00867623">
      <w:pPr>
        <w:tabs>
          <w:tab w:val="left" w:pos="720"/>
        </w:tabs>
        <w:ind w:left="1440" w:hanging="1440"/>
        <w:rPr>
          <w:szCs w:val="22"/>
          <w:vertAlign w:val="subscript"/>
        </w:rPr>
      </w:pPr>
    </w:p>
    <w:p w14:paraId="210C66AC" w14:textId="27BDC518" w:rsidR="008B3A04" w:rsidRPr="003A7823" w:rsidRDefault="00605A1F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</w:r>
      <w:r w:rsidR="00C511EA">
        <w:rPr>
          <w:szCs w:val="22"/>
        </w:rPr>
        <w:t>b.</w:t>
      </w:r>
      <w:r w:rsidR="00C511EA">
        <w:rPr>
          <w:szCs w:val="22"/>
        </w:rPr>
        <w:tab/>
      </w:r>
      <w:r w:rsidR="008B3A04" w:rsidRPr="003A7823">
        <w:rPr>
          <w:szCs w:val="22"/>
        </w:rPr>
        <w:t>df =1</w:t>
      </w:r>
      <w:r w:rsidR="007B0076">
        <w:rPr>
          <w:szCs w:val="22"/>
        </w:rPr>
        <w:t>5</w:t>
      </w:r>
      <w:r w:rsidR="008B3A04" w:rsidRPr="003A7823">
        <w:rPr>
          <w:szCs w:val="22"/>
        </w:rPr>
        <w:t xml:space="preserve">, found by </w:t>
      </w:r>
      <w:r w:rsidR="002F4ABE" w:rsidRPr="007B0076">
        <w:rPr>
          <w:noProof/>
          <w:position w:val="-104"/>
          <w:szCs w:val="22"/>
        </w:rPr>
        <w:object w:dxaOrig="4420" w:dyaOrig="1880" w14:anchorId="7EC27FC4">
          <v:shape id="_x0000_i1077" type="#_x0000_t75" alt="" style="width:221pt;height:95.5pt;mso-width-percent:0;mso-height-percent:0;mso-width-percent:0;mso-height-percent:0" o:ole="">
            <v:imagedata r:id="rId110" o:title=""/>
          </v:shape>
          <o:OLEObject Type="Embed" ProgID="Equation.3" ShapeID="_x0000_i1077" DrawAspect="Content" ObjectID="_1670241067" r:id="rId111"/>
        </w:object>
      </w:r>
    </w:p>
    <w:p w14:paraId="73CB9A64" w14:textId="00E71FD0" w:rsidR="008B3A04" w:rsidRPr="003A7823" w:rsidRDefault="00605A1F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lastRenderedPageBreak/>
        <w:tab/>
      </w:r>
      <w:r w:rsidR="008B3A04" w:rsidRPr="003A7823">
        <w:rPr>
          <w:szCs w:val="22"/>
        </w:rPr>
        <w:tab/>
      </w:r>
      <w:r>
        <w:rPr>
          <w:szCs w:val="22"/>
        </w:rPr>
        <w:tab/>
      </w:r>
      <w:r w:rsidR="002F4ABE" w:rsidRPr="007B0076">
        <w:rPr>
          <w:noProof/>
          <w:position w:val="-82"/>
          <w:szCs w:val="22"/>
        </w:rPr>
        <w:object w:dxaOrig="3520" w:dyaOrig="1300" w14:anchorId="09313037">
          <v:shape id="_x0000_i1078" type="#_x0000_t75" alt="" style="width:177pt;height:64pt;mso-width-percent:0;mso-height-percent:0;mso-width-percent:0;mso-height-percent:0" o:ole="">
            <v:imagedata r:id="rId112" o:title=""/>
          </v:shape>
          <o:OLEObject Type="Embed" ProgID="Equation.3" ShapeID="_x0000_i1078" DrawAspect="Content" ObjectID="_1670241068" r:id="rId113"/>
        </w:object>
      </w:r>
    </w:p>
    <w:p w14:paraId="2252E671" w14:textId="77777777" w:rsidR="00C511EA" w:rsidRDefault="00605A1F" w:rsidP="00C511EA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</w:r>
    </w:p>
    <w:p w14:paraId="1BE1CDFD" w14:textId="732C7CF2" w:rsidR="00C511EA" w:rsidRDefault="00C511EA" w:rsidP="00C511EA">
      <w:pPr>
        <w:tabs>
          <w:tab w:val="left" w:pos="720"/>
        </w:tabs>
        <w:ind w:left="1440" w:hanging="1440"/>
      </w:pPr>
      <w:r>
        <w:rPr>
          <w:szCs w:val="22"/>
        </w:rPr>
        <w:tab/>
      </w:r>
      <w:r>
        <w:rPr>
          <w:noProof/>
        </w:rPr>
        <w:t>c.</w:t>
      </w:r>
      <w:r>
        <w:rPr>
          <w:noProof/>
        </w:rPr>
        <w:tab/>
      </w:r>
      <w:r w:rsidR="00757398">
        <w:rPr>
          <w:szCs w:val="22"/>
        </w:rPr>
        <w:t>Using a</w:t>
      </w:r>
      <w:r w:rsidR="00757398" w:rsidRPr="00374F9D">
        <w:rPr>
          <w:i/>
          <w:iCs/>
          <w:szCs w:val="22"/>
        </w:rPr>
        <w:t xml:space="preserve"> p</w:t>
      </w:r>
      <w:r w:rsidR="00757398">
        <w:rPr>
          <w:szCs w:val="22"/>
        </w:rPr>
        <w:t>-value calculator or statistical software</w:t>
      </w:r>
      <w:r w:rsidR="00757398">
        <w:t xml:space="preserve">, </w:t>
      </w:r>
      <w:r w:rsidR="00757398" w:rsidRPr="00A0626C">
        <w:t>the p-value is</w:t>
      </w:r>
      <w:r w:rsidR="00757398">
        <w:t xml:space="preserve"> </w:t>
      </w:r>
      <w:r>
        <w:rPr>
          <w:noProof/>
        </w:rPr>
        <w:t xml:space="preserve">.3077.    </w:t>
      </w:r>
      <w:r>
        <w:tab/>
      </w:r>
      <w:r>
        <w:tab/>
      </w:r>
    </w:p>
    <w:p w14:paraId="40A81EC7" w14:textId="77777777" w:rsidR="00C511EA" w:rsidRDefault="00C511EA" w:rsidP="00C511EA">
      <w:pPr>
        <w:tabs>
          <w:tab w:val="left" w:pos="720"/>
        </w:tabs>
        <w:ind w:left="1440" w:hanging="1440"/>
      </w:pPr>
    </w:p>
    <w:p w14:paraId="0CB19728" w14:textId="7D6775E4" w:rsidR="00C511EA" w:rsidRDefault="00C511EA" w:rsidP="00C511EA">
      <w:pPr>
        <w:tabs>
          <w:tab w:val="left" w:pos="720"/>
        </w:tabs>
        <w:ind w:left="1440" w:hanging="1440"/>
      </w:pPr>
      <w:r>
        <w:tab/>
        <w:t>d.</w:t>
      </w:r>
      <w:r>
        <w:tab/>
        <w:t xml:space="preserve">Do not reject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inside the interval. The </w:t>
      </w:r>
      <w:r w:rsidRPr="003A5FDC">
        <w:rPr>
          <w:i/>
          <w:iCs/>
        </w:rPr>
        <w:t>p</w:t>
      </w:r>
      <w:r>
        <w:t>-value is more than .05.</w:t>
      </w:r>
    </w:p>
    <w:p w14:paraId="14008B5D" w14:textId="77777777" w:rsidR="00C511EA" w:rsidRDefault="00C511EA" w:rsidP="00C511EA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64EEDA39" w14:textId="052E6E0E" w:rsidR="00845C1C" w:rsidRPr="003A7823" w:rsidRDefault="00C511EA" w:rsidP="00867623">
      <w:pPr>
        <w:tabs>
          <w:tab w:val="left" w:pos="720"/>
        </w:tabs>
        <w:ind w:left="1440" w:hanging="1440"/>
        <w:rPr>
          <w:szCs w:val="22"/>
        </w:rPr>
      </w:pPr>
      <w:r>
        <w:tab/>
        <w:t>e.</w:t>
      </w:r>
      <w:r>
        <w:tab/>
      </w:r>
      <w:r w:rsidR="008B3A04" w:rsidRPr="003A7823">
        <w:rPr>
          <w:szCs w:val="22"/>
        </w:rPr>
        <w:t>The mean waiting times are not different.</w:t>
      </w:r>
      <w:r w:rsidR="008B3A04">
        <w:rPr>
          <w:szCs w:val="22"/>
        </w:rPr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11-2</w:t>
      </w:r>
      <w:r w:rsidR="003A7823" w:rsidRPr="003A7823">
        <w:rPr>
          <w:b/>
        </w:rPr>
        <w:t>)</w:t>
      </w:r>
    </w:p>
    <w:p w14:paraId="3A36AC20" w14:textId="77777777" w:rsidR="00FD7662" w:rsidRPr="003A7823" w:rsidRDefault="00FD7662" w:rsidP="00867623">
      <w:pPr>
        <w:tabs>
          <w:tab w:val="left" w:pos="720"/>
        </w:tabs>
        <w:ind w:left="1440" w:hanging="1440"/>
        <w:rPr>
          <w:szCs w:val="22"/>
        </w:rPr>
      </w:pPr>
    </w:p>
    <w:p w14:paraId="5E762549" w14:textId="462DF537" w:rsidR="00FD7662" w:rsidRDefault="00FD7662" w:rsidP="00FD7662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>33</w:t>
      </w:r>
      <w:r w:rsidRPr="003A7823">
        <w:rPr>
          <w:szCs w:val="22"/>
        </w:rPr>
        <w:t>.</w:t>
      </w:r>
      <w:r w:rsidRPr="003A7823">
        <w:rPr>
          <w:szCs w:val="22"/>
        </w:rPr>
        <w:tab/>
      </w:r>
      <w:r w:rsidR="00C511EA">
        <w:rPr>
          <w:szCs w:val="22"/>
        </w:rPr>
        <w:t>a.</w:t>
      </w:r>
      <w:r w:rsidR="00C511EA">
        <w:rPr>
          <w:szCs w:val="22"/>
        </w:rPr>
        <w:tab/>
      </w:r>
      <w:r w:rsidRPr="003A7823">
        <w:rPr>
          <w:i/>
          <w:szCs w:val="22"/>
        </w:rPr>
        <w:t>H</w:t>
      </w:r>
      <w:r w:rsidRPr="003A7823">
        <w:rPr>
          <w:szCs w:val="22"/>
          <w:vertAlign w:val="subscript"/>
        </w:rPr>
        <w:t>o</w:t>
      </w:r>
      <w:r w:rsidRPr="003A7823">
        <w:rPr>
          <w:szCs w:val="22"/>
        </w:rPr>
        <w:t>:</w:t>
      </w:r>
      <w:r>
        <w:rPr>
          <w:szCs w:val="22"/>
        </w:rPr>
        <w:t xml:space="preserve"> </w:t>
      </w:r>
      <w:r w:rsidRPr="003A7823">
        <w:rPr>
          <w:i/>
          <w:szCs w:val="22"/>
        </w:rPr>
        <w:sym w:font="Symbol" w:char="F06D"/>
      </w:r>
      <w:r w:rsidR="009545ED">
        <w:rPr>
          <w:i/>
          <w:szCs w:val="22"/>
        </w:rPr>
        <w:t xml:space="preserve"> </w:t>
      </w:r>
      <w:r w:rsidR="009545ED">
        <w:rPr>
          <w:szCs w:val="22"/>
          <w:vertAlign w:val="subscript"/>
        </w:rPr>
        <w:t>Under 25</w:t>
      </w:r>
      <w:r w:rsidRPr="003A7823">
        <w:rPr>
          <w:szCs w:val="22"/>
        </w:rPr>
        <w:t xml:space="preserve"> </w:t>
      </w:r>
      <w:r w:rsidR="007D7C45">
        <w:sym w:font="Symbol" w:char="F0A3"/>
      </w:r>
      <w:r w:rsidRPr="003A7823">
        <w:rPr>
          <w:szCs w:val="22"/>
        </w:rPr>
        <w:t xml:space="preserve"> </w:t>
      </w:r>
      <w:r w:rsidRPr="003A7823">
        <w:rPr>
          <w:i/>
          <w:szCs w:val="22"/>
        </w:rPr>
        <w:sym w:font="Symbol" w:char="F06D"/>
      </w:r>
      <w:r w:rsidR="009545ED">
        <w:rPr>
          <w:szCs w:val="22"/>
          <w:vertAlign w:val="subscript"/>
        </w:rPr>
        <w:t xml:space="preserve"> Over 65</w:t>
      </w:r>
      <w:r w:rsidRPr="003A7823">
        <w:rPr>
          <w:szCs w:val="22"/>
        </w:rPr>
        <w:tab/>
      </w:r>
      <w:r w:rsidRPr="003A7823">
        <w:rPr>
          <w:i/>
          <w:szCs w:val="22"/>
        </w:rPr>
        <w:t>H</w:t>
      </w:r>
      <w:r w:rsidRPr="003A7823">
        <w:rPr>
          <w:szCs w:val="22"/>
          <w:vertAlign w:val="subscript"/>
        </w:rPr>
        <w:t>1</w:t>
      </w:r>
      <w:r w:rsidRPr="003A7823">
        <w:rPr>
          <w:szCs w:val="22"/>
        </w:rPr>
        <w:t>:</w:t>
      </w:r>
      <w:r>
        <w:rPr>
          <w:szCs w:val="22"/>
        </w:rPr>
        <w:t xml:space="preserve"> </w:t>
      </w:r>
      <w:r w:rsidRPr="003A7823">
        <w:rPr>
          <w:i/>
          <w:szCs w:val="22"/>
        </w:rPr>
        <w:sym w:font="Symbol" w:char="F06D"/>
      </w:r>
      <w:r w:rsidR="009545ED">
        <w:rPr>
          <w:szCs w:val="22"/>
          <w:vertAlign w:val="subscript"/>
        </w:rPr>
        <w:t xml:space="preserve"> Under 25</w:t>
      </w:r>
      <w:r w:rsidR="009545ED" w:rsidRPr="003A7823">
        <w:rPr>
          <w:szCs w:val="22"/>
        </w:rPr>
        <w:t xml:space="preserve"> </w:t>
      </w:r>
      <w:r w:rsidR="007D7C45">
        <w:rPr>
          <w:szCs w:val="22"/>
        </w:rPr>
        <w:t>&gt;</w:t>
      </w:r>
      <w:r w:rsidRPr="003A7823">
        <w:rPr>
          <w:szCs w:val="22"/>
        </w:rPr>
        <w:t xml:space="preserve"> </w:t>
      </w:r>
      <w:r w:rsidRPr="003A7823">
        <w:rPr>
          <w:i/>
          <w:szCs w:val="22"/>
        </w:rPr>
        <w:sym w:font="Symbol" w:char="F06D"/>
      </w:r>
      <w:r w:rsidR="009545ED" w:rsidRPr="009545ED">
        <w:rPr>
          <w:szCs w:val="22"/>
          <w:vertAlign w:val="subscript"/>
        </w:rPr>
        <w:t xml:space="preserve"> </w:t>
      </w:r>
      <w:r w:rsidR="009545ED">
        <w:rPr>
          <w:szCs w:val="22"/>
          <w:vertAlign w:val="subscript"/>
        </w:rPr>
        <w:t>Over 65</w:t>
      </w:r>
      <w:r w:rsidR="00C511EA">
        <w:rPr>
          <w:szCs w:val="22"/>
        </w:rPr>
        <w:t xml:space="preserve">; </w:t>
      </w:r>
      <w:r w:rsidR="00C511EA" w:rsidRPr="003A7823">
        <w:rPr>
          <w:szCs w:val="22"/>
        </w:rPr>
        <w:t xml:space="preserve">Reject </w:t>
      </w:r>
      <w:r w:rsidR="00C511EA" w:rsidRPr="003A7823">
        <w:rPr>
          <w:i/>
          <w:szCs w:val="22"/>
        </w:rPr>
        <w:t>H</w:t>
      </w:r>
      <w:r w:rsidR="00C511EA" w:rsidRPr="003A7823">
        <w:rPr>
          <w:szCs w:val="22"/>
          <w:vertAlign w:val="subscript"/>
        </w:rPr>
        <w:t>o</w:t>
      </w:r>
      <w:r w:rsidR="00C511EA" w:rsidRPr="003A7823">
        <w:rPr>
          <w:szCs w:val="22"/>
        </w:rPr>
        <w:t xml:space="preserve"> if </w:t>
      </w:r>
      <w:r w:rsidR="00C511EA" w:rsidRPr="003A7823">
        <w:rPr>
          <w:i/>
          <w:szCs w:val="22"/>
        </w:rPr>
        <w:t>t</w:t>
      </w:r>
      <w:r w:rsidR="00C511EA" w:rsidRPr="003A7823">
        <w:rPr>
          <w:szCs w:val="22"/>
        </w:rPr>
        <w:t xml:space="preserve"> &gt; 2.</w:t>
      </w:r>
      <w:r w:rsidR="00C511EA">
        <w:rPr>
          <w:szCs w:val="22"/>
        </w:rPr>
        <w:t>602</w:t>
      </w:r>
    </w:p>
    <w:p w14:paraId="6C250C61" w14:textId="77777777" w:rsidR="00C511EA" w:rsidRPr="003A7823" w:rsidRDefault="00C511EA" w:rsidP="00FD7662">
      <w:pPr>
        <w:tabs>
          <w:tab w:val="left" w:pos="720"/>
        </w:tabs>
        <w:ind w:left="1440" w:hanging="1440"/>
        <w:rPr>
          <w:szCs w:val="22"/>
          <w:vertAlign w:val="subscript"/>
        </w:rPr>
      </w:pPr>
    </w:p>
    <w:p w14:paraId="75813D4E" w14:textId="17E4C60C" w:rsidR="00FD7662" w:rsidRPr="003A7823" w:rsidRDefault="00FD7662" w:rsidP="00FD7662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</w:r>
      <w:r w:rsidR="00C511EA">
        <w:rPr>
          <w:szCs w:val="22"/>
        </w:rPr>
        <w:t>b.</w:t>
      </w:r>
      <w:r w:rsidR="00C511EA">
        <w:rPr>
          <w:szCs w:val="22"/>
        </w:rPr>
        <w:tab/>
      </w:r>
      <w:r w:rsidRPr="003A7823">
        <w:rPr>
          <w:szCs w:val="22"/>
        </w:rPr>
        <w:t>df =1</w:t>
      </w:r>
      <w:r w:rsidR="002D3FB9">
        <w:rPr>
          <w:szCs w:val="22"/>
        </w:rPr>
        <w:t>5</w:t>
      </w:r>
      <w:r w:rsidRPr="003A7823">
        <w:rPr>
          <w:szCs w:val="22"/>
        </w:rPr>
        <w:t xml:space="preserve">, found by </w:t>
      </w:r>
      <w:r w:rsidR="002F4ABE" w:rsidRPr="003A7823">
        <w:rPr>
          <w:noProof/>
          <w:position w:val="-76"/>
          <w:szCs w:val="22"/>
        </w:rPr>
        <w:object w:dxaOrig="3420" w:dyaOrig="1359" w14:anchorId="76449604">
          <v:shape id="_x0000_i1079" type="#_x0000_t75" alt="" style="width:171pt;height:69pt;mso-width-percent:0;mso-height-percent:0;mso-width-percent:0;mso-height-percent:0" o:ole="">
            <v:imagedata r:id="rId114" o:title=""/>
          </v:shape>
          <o:OLEObject Type="Embed" ProgID="Equation.3" ShapeID="_x0000_i1079" DrawAspect="Content" ObjectID="_1670241069" r:id="rId115"/>
        </w:object>
      </w:r>
    </w:p>
    <w:p w14:paraId="7A19C6BA" w14:textId="63640A79" w:rsidR="00FD7662" w:rsidRPr="003A7823" w:rsidRDefault="00FD7662" w:rsidP="00FD7662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</w:r>
    </w:p>
    <w:p w14:paraId="49E9D544" w14:textId="785AC4F2" w:rsidR="00FD7662" w:rsidRDefault="00FD7662" w:rsidP="00FD7662">
      <w:pPr>
        <w:tabs>
          <w:tab w:val="left" w:pos="720"/>
        </w:tabs>
        <w:ind w:left="1440" w:hanging="1440"/>
        <w:rPr>
          <w:noProof/>
          <w:szCs w:val="22"/>
        </w:rPr>
      </w:pPr>
      <w:r>
        <w:rPr>
          <w:szCs w:val="22"/>
        </w:rPr>
        <w:tab/>
      </w:r>
      <w:r w:rsidR="00C511EA">
        <w:rPr>
          <w:szCs w:val="22"/>
        </w:rPr>
        <w:tab/>
      </w:r>
      <w:r w:rsidR="002F4ABE" w:rsidRPr="00A83129">
        <w:rPr>
          <w:noProof/>
          <w:position w:val="-64"/>
          <w:szCs w:val="22"/>
        </w:rPr>
        <w:object w:dxaOrig="3019" w:dyaOrig="1020" w14:anchorId="0AC3D55F">
          <v:shape id="_x0000_i1080" type="#_x0000_t75" alt="" style="width:152.5pt;height:51.5pt;mso-width-percent:0;mso-height-percent:0;mso-width-percent:0;mso-height-percent:0" o:ole="">
            <v:imagedata r:id="rId116" o:title=""/>
          </v:shape>
          <o:OLEObject Type="Embed" ProgID="Equation.3" ShapeID="_x0000_i1080" DrawAspect="Content" ObjectID="_1670241070" r:id="rId117"/>
        </w:object>
      </w:r>
    </w:p>
    <w:p w14:paraId="4D427B1D" w14:textId="0A79E37A" w:rsidR="00C511EA" w:rsidRDefault="00C511EA" w:rsidP="00FD7662">
      <w:pPr>
        <w:tabs>
          <w:tab w:val="left" w:pos="720"/>
        </w:tabs>
        <w:ind w:left="1440" w:hanging="1440"/>
        <w:rPr>
          <w:noProof/>
          <w:szCs w:val="22"/>
        </w:rPr>
      </w:pPr>
    </w:p>
    <w:p w14:paraId="01186DEE" w14:textId="77777777" w:rsidR="00C511EA" w:rsidRPr="003A7823" w:rsidRDefault="00C511EA" w:rsidP="00FD7662">
      <w:pPr>
        <w:tabs>
          <w:tab w:val="left" w:pos="720"/>
        </w:tabs>
        <w:ind w:left="1440" w:hanging="1440"/>
        <w:rPr>
          <w:szCs w:val="22"/>
        </w:rPr>
      </w:pPr>
    </w:p>
    <w:p w14:paraId="0DDCA873" w14:textId="00FDFB11" w:rsidR="00C511EA" w:rsidRDefault="00FD7662" w:rsidP="00C511EA">
      <w:pPr>
        <w:tabs>
          <w:tab w:val="left" w:pos="720"/>
        </w:tabs>
        <w:ind w:left="1440" w:hanging="1440"/>
        <w:rPr>
          <w:noProof/>
        </w:rPr>
      </w:pPr>
      <w:r>
        <w:rPr>
          <w:szCs w:val="22"/>
        </w:rPr>
        <w:tab/>
      </w:r>
      <w:r w:rsidR="00C511EA">
        <w:rPr>
          <w:noProof/>
        </w:rPr>
        <w:t>c.</w:t>
      </w:r>
      <w:r w:rsidR="00C511EA">
        <w:rPr>
          <w:noProof/>
        </w:rPr>
        <w:tab/>
      </w:r>
      <w:r w:rsidR="00757398">
        <w:rPr>
          <w:szCs w:val="22"/>
        </w:rPr>
        <w:t>Using a</w:t>
      </w:r>
      <w:r w:rsidR="00757398" w:rsidRPr="00374F9D">
        <w:rPr>
          <w:i/>
          <w:iCs/>
          <w:szCs w:val="22"/>
        </w:rPr>
        <w:t xml:space="preserve"> p</w:t>
      </w:r>
      <w:r w:rsidR="00757398">
        <w:rPr>
          <w:szCs w:val="22"/>
        </w:rPr>
        <w:t>-value calculator or statistical software</w:t>
      </w:r>
      <w:r w:rsidR="00757398">
        <w:t xml:space="preserve">, </w:t>
      </w:r>
      <w:r w:rsidR="00757398" w:rsidRPr="00A0626C">
        <w:t>the p-value is</w:t>
      </w:r>
      <w:r w:rsidR="00757398">
        <w:t xml:space="preserve"> </w:t>
      </w:r>
      <w:r w:rsidR="00C511EA">
        <w:rPr>
          <w:noProof/>
        </w:rPr>
        <w:t xml:space="preserve">.0003.    </w:t>
      </w:r>
      <w:r w:rsidR="00C511EA">
        <w:tab/>
      </w:r>
      <w:r w:rsidR="00C511EA">
        <w:tab/>
      </w:r>
    </w:p>
    <w:p w14:paraId="6536FD18" w14:textId="77777777" w:rsidR="00C511EA" w:rsidRDefault="00C511EA" w:rsidP="00C511EA">
      <w:pPr>
        <w:tabs>
          <w:tab w:val="left" w:pos="720"/>
        </w:tabs>
        <w:ind w:left="1440" w:hanging="1440"/>
      </w:pPr>
    </w:p>
    <w:p w14:paraId="09988034" w14:textId="394BAF4C" w:rsidR="00C511EA" w:rsidRDefault="00C511EA" w:rsidP="00C511EA">
      <w:pPr>
        <w:tabs>
          <w:tab w:val="left" w:pos="720"/>
        </w:tabs>
        <w:ind w:left="1440" w:hanging="1440"/>
      </w:pPr>
      <w:r>
        <w:tab/>
        <w:t>d.</w:t>
      </w:r>
      <w:r>
        <w:tab/>
        <w:t xml:space="preserve">Reject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greater than the critical value. The </w:t>
      </w:r>
      <w:r w:rsidRPr="003A5FDC">
        <w:rPr>
          <w:i/>
          <w:iCs/>
        </w:rPr>
        <w:t>p</w:t>
      </w:r>
      <w:r>
        <w:t xml:space="preserve">-value is less than .01.  </w:t>
      </w:r>
    </w:p>
    <w:p w14:paraId="2790C61C" w14:textId="77777777" w:rsidR="00C511EA" w:rsidRDefault="00C511EA" w:rsidP="00C511EA">
      <w:pPr>
        <w:tabs>
          <w:tab w:val="left" w:pos="720"/>
        </w:tabs>
        <w:ind w:left="1440" w:hanging="1440"/>
      </w:pPr>
    </w:p>
    <w:p w14:paraId="2AA769BF" w14:textId="7B3CD35F" w:rsidR="00FD7662" w:rsidRPr="003A7823" w:rsidRDefault="00C511EA" w:rsidP="00FD7662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  <w:t>e.</w:t>
      </w:r>
      <w:r>
        <w:rPr>
          <w:szCs w:val="22"/>
        </w:rPr>
        <w:tab/>
        <w:t>C</w:t>
      </w:r>
      <w:r w:rsidR="00AB689D">
        <w:rPr>
          <w:szCs w:val="22"/>
        </w:rPr>
        <w:t>ustomers</w:t>
      </w:r>
      <w:r>
        <w:rPr>
          <w:szCs w:val="22"/>
        </w:rPr>
        <w:t xml:space="preserve"> who are under 25 years of age</w:t>
      </w:r>
      <w:r w:rsidR="00AB689D">
        <w:rPr>
          <w:szCs w:val="22"/>
        </w:rPr>
        <w:t xml:space="preserve"> use ATM</w:t>
      </w:r>
      <w:r>
        <w:rPr>
          <w:szCs w:val="22"/>
        </w:rPr>
        <w:t>’s</w:t>
      </w:r>
      <w:r w:rsidR="00AB689D">
        <w:rPr>
          <w:szCs w:val="22"/>
        </w:rPr>
        <w:t xml:space="preserve"> more than customers</w:t>
      </w:r>
      <w:r>
        <w:rPr>
          <w:szCs w:val="22"/>
        </w:rPr>
        <w:t xml:space="preserve"> who are over 60 years of age.</w:t>
      </w:r>
      <w:r w:rsidR="00FD7662">
        <w:rPr>
          <w:szCs w:val="22"/>
        </w:rPr>
        <w:t xml:space="preserve"> </w:t>
      </w:r>
      <w:r w:rsidR="00FD7662">
        <w:rPr>
          <w:b/>
        </w:rPr>
        <w:t>(</w:t>
      </w:r>
      <w:r w:rsidR="00FD7662" w:rsidRPr="003A7823">
        <w:rPr>
          <w:b/>
        </w:rPr>
        <w:t>LO</w:t>
      </w:r>
      <w:r w:rsidR="00FD7662">
        <w:rPr>
          <w:b/>
        </w:rPr>
        <w:t>11-2</w:t>
      </w:r>
      <w:r w:rsidR="00FD7662" w:rsidRPr="003A7823">
        <w:rPr>
          <w:b/>
        </w:rPr>
        <w:t>)</w:t>
      </w:r>
    </w:p>
    <w:p w14:paraId="73908845" w14:textId="77777777" w:rsidR="00FD7662" w:rsidRDefault="00FD7662" w:rsidP="00867623">
      <w:pPr>
        <w:tabs>
          <w:tab w:val="left" w:pos="720"/>
        </w:tabs>
        <w:ind w:left="1440" w:hanging="1440"/>
        <w:rPr>
          <w:szCs w:val="22"/>
        </w:rPr>
      </w:pPr>
    </w:p>
    <w:p w14:paraId="0AC8AEA3" w14:textId="3D11F2DC" w:rsidR="00845C1C" w:rsidRDefault="00165CB0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>34</w:t>
      </w:r>
      <w:r w:rsidR="00332797" w:rsidRPr="003A7823">
        <w:rPr>
          <w:szCs w:val="22"/>
        </w:rPr>
        <w:t>.</w:t>
      </w:r>
      <w:r w:rsidR="00332797" w:rsidRPr="003A7823">
        <w:rPr>
          <w:szCs w:val="22"/>
        </w:rPr>
        <w:tab/>
      </w:r>
      <w:r w:rsidR="00592318">
        <w:rPr>
          <w:szCs w:val="22"/>
        </w:rPr>
        <w:t>a.</w:t>
      </w:r>
      <w:r w:rsidR="00592318">
        <w:rPr>
          <w:szCs w:val="22"/>
        </w:rPr>
        <w:tab/>
      </w:r>
      <w:r w:rsidR="00332797" w:rsidRPr="003A7823">
        <w:rPr>
          <w:i/>
          <w:szCs w:val="22"/>
        </w:rPr>
        <w:t>H</w:t>
      </w:r>
      <w:r w:rsidR="00332797" w:rsidRPr="003A7823">
        <w:rPr>
          <w:szCs w:val="22"/>
          <w:vertAlign w:val="subscript"/>
        </w:rPr>
        <w:t>o</w:t>
      </w:r>
      <w:r w:rsidR="00332797" w:rsidRPr="003A7823">
        <w:rPr>
          <w:szCs w:val="22"/>
        </w:rPr>
        <w:t>:</w:t>
      </w:r>
      <w:r w:rsidR="00F115BF">
        <w:rPr>
          <w:szCs w:val="22"/>
        </w:rPr>
        <w:t xml:space="preserve"> </w:t>
      </w:r>
      <w:r w:rsidR="00332797" w:rsidRPr="003A7823">
        <w:rPr>
          <w:i/>
          <w:szCs w:val="22"/>
        </w:rPr>
        <w:sym w:font="Symbol" w:char="F06D"/>
      </w:r>
      <w:r w:rsidR="007A5CE2">
        <w:rPr>
          <w:szCs w:val="22"/>
          <w:vertAlign w:val="subscript"/>
        </w:rPr>
        <w:t xml:space="preserve"> Prada</w:t>
      </w:r>
      <w:r w:rsidR="00332797" w:rsidRPr="003A7823">
        <w:rPr>
          <w:szCs w:val="22"/>
        </w:rPr>
        <w:t xml:space="preserve"> = </w:t>
      </w:r>
      <w:r w:rsidR="00332797" w:rsidRPr="003A7823">
        <w:rPr>
          <w:i/>
          <w:szCs w:val="22"/>
        </w:rPr>
        <w:sym w:font="Symbol" w:char="F06D"/>
      </w:r>
      <w:r w:rsidR="007A5CE2">
        <w:rPr>
          <w:szCs w:val="22"/>
          <w:vertAlign w:val="subscript"/>
        </w:rPr>
        <w:t xml:space="preserve"> Oracle</w:t>
      </w:r>
      <w:r w:rsidR="00332797" w:rsidRPr="003A7823">
        <w:rPr>
          <w:szCs w:val="22"/>
        </w:rPr>
        <w:tab/>
      </w:r>
      <w:r w:rsidR="00332797" w:rsidRPr="003A7823">
        <w:rPr>
          <w:i/>
          <w:szCs w:val="22"/>
        </w:rPr>
        <w:t>H</w:t>
      </w:r>
      <w:r w:rsidR="00332797" w:rsidRPr="003A7823">
        <w:rPr>
          <w:szCs w:val="22"/>
          <w:vertAlign w:val="subscript"/>
        </w:rPr>
        <w:t>1</w:t>
      </w:r>
      <w:r w:rsidR="00332797" w:rsidRPr="003A7823">
        <w:rPr>
          <w:szCs w:val="22"/>
        </w:rPr>
        <w:t>:</w:t>
      </w:r>
      <w:r w:rsidR="00F115BF">
        <w:rPr>
          <w:szCs w:val="22"/>
        </w:rPr>
        <w:t xml:space="preserve"> </w:t>
      </w:r>
      <w:r w:rsidR="00332797" w:rsidRPr="003A7823">
        <w:rPr>
          <w:i/>
          <w:szCs w:val="22"/>
        </w:rPr>
        <w:sym w:font="Symbol" w:char="F06D"/>
      </w:r>
      <w:r w:rsidR="007A5CE2">
        <w:rPr>
          <w:szCs w:val="22"/>
          <w:vertAlign w:val="subscript"/>
        </w:rPr>
        <w:t xml:space="preserve"> Prada</w:t>
      </w:r>
      <w:r w:rsidR="00332797" w:rsidRPr="003A7823">
        <w:rPr>
          <w:szCs w:val="22"/>
        </w:rPr>
        <w:t xml:space="preserve"> </w:t>
      </w:r>
      <w:r w:rsidR="00332797" w:rsidRPr="003A7823">
        <w:rPr>
          <w:szCs w:val="22"/>
        </w:rPr>
        <w:sym w:font="Symbol" w:char="F0B9"/>
      </w:r>
      <w:r w:rsidR="00332797" w:rsidRPr="003A7823">
        <w:rPr>
          <w:szCs w:val="22"/>
        </w:rPr>
        <w:t xml:space="preserve"> </w:t>
      </w:r>
      <w:r w:rsidR="00332797" w:rsidRPr="003A7823">
        <w:rPr>
          <w:i/>
          <w:szCs w:val="22"/>
        </w:rPr>
        <w:sym w:font="Symbol" w:char="F06D"/>
      </w:r>
      <w:r w:rsidR="007A5CE2">
        <w:rPr>
          <w:szCs w:val="22"/>
          <w:vertAlign w:val="subscript"/>
        </w:rPr>
        <w:t xml:space="preserve"> Oracle</w:t>
      </w:r>
      <w:r w:rsidR="00592318">
        <w:rPr>
          <w:szCs w:val="22"/>
        </w:rPr>
        <w:t xml:space="preserve">; </w:t>
      </w:r>
      <w:r w:rsidR="00592318" w:rsidRPr="003A7823">
        <w:rPr>
          <w:szCs w:val="22"/>
        </w:rPr>
        <w:t xml:space="preserve">Reject </w:t>
      </w:r>
      <w:r w:rsidR="00592318" w:rsidRPr="003A7823">
        <w:rPr>
          <w:i/>
          <w:szCs w:val="22"/>
        </w:rPr>
        <w:t>H</w:t>
      </w:r>
      <w:r w:rsidR="00592318" w:rsidRPr="003A7823">
        <w:rPr>
          <w:szCs w:val="22"/>
          <w:vertAlign w:val="subscript"/>
        </w:rPr>
        <w:t>o</w:t>
      </w:r>
      <w:r w:rsidR="00592318" w:rsidRPr="003A7823">
        <w:rPr>
          <w:szCs w:val="22"/>
        </w:rPr>
        <w:t xml:space="preserve"> if </w:t>
      </w:r>
      <w:r w:rsidR="006C1E31" w:rsidRPr="003A7823">
        <w:rPr>
          <w:i/>
          <w:szCs w:val="22"/>
        </w:rPr>
        <w:t>t</w:t>
      </w:r>
      <w:r w:rsidR="006C1E31" w:rsidRPr="003A7823">
        <w:rPr>
          <w:szCs w:val="22"/>
        </w:rPr>
        <w:t xml:space="preserve"> &lt; </w:t>
      </w:r>
      <w:r w:rsidR="006C1E31" w:rsidRPr="003A7823">
        <w:rPr>
          <w:szCs w:val="22"/>
        </w:rPr>
        <w:sym w:font="Symbol" w:char="F02D"/>
      </w:r>
      <w:r w:rsidR="006C1E31" w:rsidRPr="003A7823">
        <w:rPr>
          <w:szCs w:val="22"/>
        </w:rPr>
        <w:t>2.120</w:t>
      </w:r>
      <w:r w:rsidR="006C1E31">
        <w:rPr>
          <w:szCs w:val="22"/>
        </w:rPr>
        <w:t xml:space="preserve"> or </w:t>
      </w:r>
      <w:r w:rsidR="00592318" w:rsidRPr="003A7823">
        <w:rPr>
          <w:i/>
          <w:szCs w:val="22"/>
        </w:rPr>
        <w:t>t</w:t>
      </w:r>
      <w:r w:rsidR="00592318" w:rsidRPr="003A7823">
        <w:rPr>
          <w:szCs w:val="22"/>
        </w:rPr>
        <w:t xml:space="preserve"> &gt; 2.120 </w:t>
      </w:r>
    </w:p>
    <w:p w14:paraId="7BD9F4F5" w14:textId="77777777" w:rsidR="00592318" w:rsidRPr="003A7823" w:rsidRDefault="00592318" w:rsidP="00867623">
      <w:pPr>
        <w:tabs>
          <w:tab w:val="left" w:pos="720"/>
        </w:tabs>
        <w:ind w:left="1440" w:hanging="1440"/>
        <w:rPr>
          <w:szCs w:val="22"/>
          <w:vertAlign w:val="subscript"/>
        </w:rPr>
      </w:pPr>
    </w:p>
    <w:p w14:paraId="4FE06886" w14:textId="3A33101B" w:rsidR="00845C1C" w:rsidRPr="003A7823" w:rsidRDefault="00592318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  <w:t>b.</w:t>
      </w:r>
      <w:r w:rsidR="00FD7662">
        <w:rPr>
          <w:szCs w:val="22"/>
        </w:rPr>
        <w:tab/>
      </w:r>
      <w:r w:rsidR="00332797" w:rsidRPr="003A7823">
        <w:rPr>
          <w:szCs w:val="22"/>
        </w:rPr>
        <w:t xml:space="preserve">df =16, found by </w:t>
      </w:r>
      <w:r w:rsidR="002F4ABE" w:rsidRPr="003A7823">
        <w:rPr>
          <w:noProof/>
          <w:position w:val="-76"/>
          <w:szCs w:val="22"/>
        </w:rPr>
        <w:object w:dxaOrig="3519" w:dyaOrig="1359" w14:anchorId="55690B55">
          <v:shape id="_x0000_i1081" type="#_x0000_t75" alt="" style="width:178pt;height:69pt;mso-width-percent:0;mso-height-percent:0;mso-width-percent:0;mso-height-percent:0" o:ole="">
            <v:imagedata r:id="rId118" o:title=""/>
          </v:shape>
          <o:OLEObject Type="Embed" ProgID="Equation.3" ShapeID="_x0000_i1081" DrawAspect="Content" ObjectID="_1670241071" r:id="rId119"/>
        </w:object>
      </w:r>
    </w:p>
    <w:p w14:paraId="6F16B731" w14:textId="5C377CF4" w:rsidR="00845C1C" w:rsidRPr="003A7823" w:rsidRDefault="00FD7662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</w:r>
    </w:p>
    <w:p w14:paraId="557EBCD3" w14:textId="53FD9E7E" w:rsidR="00845C1C" w:rsidRPr="003A7823" w:rsidRDefault="00592318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</w:r>
      <w:r w:rsidR="00FD7662">
        <w:rPr>
          <w:szCs w:val="22"/>
        </w:rPr>
        <w:tab/>
      </w:r>
      <w:r w:rsidR="002F4ABE" w:rsidRPr="0007679D">
        <w:rPr>
          <w:noProof/>
          <w:position w:val="-64"/>
          <w:szCs w:val="22"/>
        </w:rPr>
        <w:object w:dxaOrig="3340" w:dyaOrig="1020" w14:anchorId="3944FE6A">
          <v:shape id="_x0000_i1082" type="#_x0000_t75" alt="" style="width:167.5pt;height:51.5pt;mso-width-percent:0;mso-height-percent:0;mso-width-percent:0;mso-height-percent:0" o:ole="">
            <v:imagedata r:id="rId120" o:title=""/>
          </v:shape>
          <o:OLEObject Type="Embed" ProgID="Equation.3" ShapeID="_x0000_i1082" DrawAspect="Content" ObjectID="_1670241072" r:id="rId121"/>
        </w:object>
      </w:r>
    </w:p>
    <w:p w14:paraId="74E66347" w14:textId="77777777" w:rsidR="00592318" w:rsidRDefault="00FD7662" w:rsidP="00592318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</w:r>
    </w:p>
    <w:p w14:paraId="1A62B5BB" w14:textId="6A600E0B" w:rsidR="00592318" w:rsidRDefault="00592318" w:rsidP="00592318">
      <w:pPr>
        <w:tabs>
          <w:tab w:val="left" w:pos="720"/>
        </w:tabs>
        <w:ind w:left="1440" w:hanging="1440"/>
      </w:pPr>
      <w:r>
        <w:rPr>
          <w:szCs w:val="22"/>
        </w:rPr>
        <w:tab/>
      </w:r>
      <w:r>
        <w:rPr>
          <w:noProof/>
        </w:rPr>
        <w:t>c.</w:t>
      </w:r>
      <w:r>
        <w:rPr>
          <w:noProof/>
        </w:rPr>
        <w:tab/>
      </w:r>
      <w:r w:rsidR="00FD50F7">
        <w:rPr>
          <w:szCs w:val="22"/>
        </w:rPr>
        <w:t>Using a</w:t>
      </w:r>
      <w:r w:rsidR="00FD50F7" w:rsidRPr="00374F9D">
        <w:rPr>
          <w:i/>
          <w:iCs/>
          <w:szCs w:val="22"/>
        </w:rPr>
        <w:t xml:space="preserve"> p</w:t>
      </w:r>
      <w:r w:rsidR="00FD50F7">
        <w:rPr>
          <w:szCs w:val="22"/>
        </w:rPr>
        <w:t>-value calculator or statistical software</w:t>
      </w:r>
      <w:r w:rsidR="00FD50F7">
        <w:t xml:space="preserve">, </w:t>
      </w:r>
      <w:r w:rsidR="00FD50F7" w:rsidRPr="00A0626C">
        <w:t>the p-value is</w:t>
      </w:r>
      <w:r w:rsidR="00FD50F7">
        <w:t xml:space="preserve"> </w:t>
      </w:r>
      <w:r>
        <w:rPr>
          <w:noProof/>
        </w:rPr>
        <w:t xml:space="preserve">.0017.    </w:t>
      </w:r>
      <w:r>
        <w:tab/>
      </w:r>
      <w:r>
        <w:tab/>
      </w:r>
    </w:p>
    <w:p w14:paraId="57E294C8" w14:textId="77777777" w:rsidR="00592318" w:rsidRDefault="00592318" w:rsidP="00592318">
      <w:pPr>
        <w:tabs>
          <w:tab w:val="left" w:pos="720"/>
        </w:tabs>
        <w:ind w:left="1440" w:hanging="1440"/>
      </w:pPr>
    </w:p>
    <w:p w14:paraId="2A72B24C" w14:textId="0361438A" w:rsidR="00592318" w:rsidRDefault="00592318" w:rsidP="00592318">
      <w:pPr>
        <w:tabs>
          <w:tab w:val="left" w:pos="720"/>
        </w:tabs>
        <w:ind w:left="1440" w:hanging="1440"/>
      </w:pPr>
      <w:r>
        <w:lastRenderedPageBreak/>
        <w:tab/>
        <w:t>d.</w:t>
      </w:r>
      <w:r>
        <w:tab/>
        <w:t xml:space="preserve">Reject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outside the interval. The </w:t>
      </w:r>
      <w:r w:rsidRPr="003A5FDC">
        <w:rPr>
          <w:i/>
          <w:iCs/>
        </w:rPr>
        <w:t>p</w:t>
      </w:r>
      <w:r>
        <w:t>-value is less than .05.</w:t>
      </w:r>
    </w:p>
    <w:p w14:paraId="0D2EC7D5" w14:textId="77777777" w:rsidR="00592318" w:rsidRDefault="00592318" w:rsidP="00592318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7A1EC563" w14:textId="031B3404" w:rsidR="00845C1C" w:rsidRPr="003A7823" w:rsidRDefault="00592318" w:rsidP="00867623">
      <w:pPr>
        <w:tabs>
          <w:tab w:val="left" w:pos="720"/>
        </w:tabs>
        <w:ind w:left="1440" w:hanging="1440"/>
        <w:rPr>
          <w:szCs w:val="22"/>
        </w:rPr>
      </w:pPr>
      <w:r>
        <w:tab/>
        <w:t>e.</w:t>
      </w:r>
      <w:r>
        <w:tab/>
      </w:r>
      <w:r w:rsidR="00332797" w:rsidRPr="003A7823">
        <w:rPr>
          <w:szCs w:val="22"/>
        </w:rPr>
        <w:t>There is a difference in the mean race times.</w:t>
      </w:r>
      <w:r w:rsidR="003A7823">
        <w:rPr>
          <w:szCs w:val="22"/>
        </w:rPr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11-2</w:t>
      </w:r>
      <w:r w:rsidR="003A7823" w:rsidRPr="003A7823">
        <w:rPr>
          <w:b/>
        </w:rPr>
        <w:t>)</w:t>
      </w:r>
    </w:p>
    <w:p w14:paraId="098765E6" w14:textId="77777777" w:rsidR="00845C1C" w:rsidRPr="003A7823" w:rsidRDefault="00845C1C" w:rsidP="00867623">
      <w:pPr>
        <w:tabs>
          <w:tab w:val="left" w:pos="720"/>
        </w:tabs>
        <w:ind w:left="1440" w:hanging="1440"/>
        <w:rPr>
          <w:szCs w:val="22"/>
        </w:rPr>
      </w:pPr>
    </w:p>
    <w:p w14:paraId="45BD043C" w14:textId="428A3C9F" w:rsidR="00845C1C" w:rsidRPr="003A7823" w:rsidRDefault="00165CB0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>35</w:t>
      </w:r>
      <w:r w:rsidR="00902E6B" w:rsidRPr="003A7823">
        <w:rPr>
          <w:szCs w:val="22"/>
        </w:rPr>
        <w:t>.</w:t>
      </w:r>
      <w:r w:rsidR="00902E6B" w:rsidRPr="003A7823">
        <w:rPr>
          <w:szCs w:val="22"/>
        </w:rPr>
        <w:tab/>
      </w:r>
      <w:r w:rsidR="00592318">
        <w:rPr>
          <w:szCs w:val="22"/>
        </w:rPr>
        <w:t>a.</w:t>
      </w:r>
      <w:r w:rsidR="00592318">
        <w:rPr>
          <w:szCs w:val="22"/>
        </w:rPr>
        <w:tab/>
      </w:r>
      <w:r w:rsidR="00902E6B" w:rsidRPr="003A7823">
        <w:rPr>
          <w:i/>
          <w:szCs w:val="22"/>
        </w:rPr>
        <w:t>H</w:t>
      </w:r>
      <w:r w:rsidR="00902E6B" w:rsidRPr="003A7823">
        <w:rPr>
          <w:szCs w:val="22"/>
          <w:vertAlign w:val="subscript"/>
        </w:rPr>
        <w:t>o</w:t>
      </w:r>
      <w:r w:rsidR="00902E6B" w:rsidRPr="003A7823">
        <w:rPr>
          <w:szCs w:val="22"/>
        </w:rPr>
        <w:t>:</w:t>
      </w:r>
      <w:r w:rsidR="00F115BF">
        <w:rPr>
          <w:szCs w:val="22"/>
        </w:rPr>
        <w:t xml:space="preserve"> </w:t>
      </w:r>
      <w:r w:rsidR="00902E6B" w:rsidRPr="003A7823">
        <w:rPr>
          <w:i/>
          <w:szCs w:val="22"/>
        </w:rPr>
        <w:sym w:font="Symbol" w:char="F06D"/>
      </w:r>
      <w:r w:rsidR="00C06647">
        <w:rPr>
          <w:szCs w:val="22"/>
          <w:vertAlign w:val="subscript"/>
        </w:rPr>
        <w:t xml:space="preserve"> Reduced</w:t>
      </w:r>
      <w:r w:rsidR="00902E6B" w:rsidRPr="003A7823">
        <w:rPr>
          <w:szCs w:val="22"/>
        </w:rPr>
        <w:t xml:space="preserve"> </w:t>
      </w:r>
      <w:r w:rsidR="00902E6B" w:rsidRPr="003A7823">
        <w:rPr>
          <w:szCs w:val="22"/>
        </w:rPr>
        <w:sym w:font="Symbol" w:char="F0A3"/>
      </w:r>
      <w:r w:rsidR="00902E6B" w:rsidRPr="003A7823">
        <w:rPr>
          <w:szCs w:val="22"/>
        </w:rPr>
        <w:t xml:space="preserve"> </w:t>
      </w:r>
      <w:r w:rsidR="00902E6B" w:rsidRPr="003A7823">
        <w:rPr>
          <w:i/>
          <w:szCs w:val="22"/>
        </w:rPr>
        <w:sym w:font="Symbol" w:char="F06D"/>
      </w:r>
      <w:r w:rsidR="00C06647">
        <w:rPr>
          <w:szCs w:val="22"/>
          <w:vertAlign w:val="subscript"/>
        </w:rPr>
        <w:t xml:space="preserve"> Regular</w:t>
      </w:r>
      <w:r w:rsidR="00902E6B" w:rsidRPr="003A7823">
        <w:rPr>
          <w:szCs w:val="22"/>
        </w:rPr>
        <w:tab/>
      </w:r>
      <w:r w:rsidR="00902E6B" w:rsidRPr="003A7823">
        <w:rPr>
          <w:szCs w:val="22"/>
        </w:rPr>
        <w:tab/>
      </w:r>
      <w:r w:rsidR="00902E6B" w:rsidRPr="003A7823">
        <w:rPr>
          <w:i/>
          <w:szCs w:val="22"/>
        </w:rPr>
        <w:t>H</w:t>
      </w:r>
      <w:r w:rsidR="00902E6B" w:rsidRPr="003A7823">
        <w:rPr>
          <w:szCs w:val="22"/>
          <w:vertAlign w:val="subscript"/>
        </w:rPr>
        <w:t>1</w:t>
      </w:r>
      <w:r w:rsidR="00902E6B" w:rsidRPr="003A7823">
        <w:rPr>
          <w:szCs w:val="22"/>
        </w:rPr>
        <w:t>:</w:t>
      </w:r>
      <w:r w:rsidR="00F115BF">
        <w:rPr>
          <w:szCs w:val="22"/>
        </w:rPr>
        <w:t xml:space="preserve"> </w:t>
      </w:r>
      <w:r w:rsidR="00902E6B" w:rsidRPr="003A7823">
        <w:rPr>
          <w:i/>
          <w:szCs w:val="22"/>
        </w:rPr>
        <w:sym w:font="Symbol" w:char="F06D"/>
      </w:r>
      <w:r w:rsidR="00C06647">
        <w:rPr>
          <w:szCs w:val="22"/>
          <w:vertAlign w:val="subscript"/>
        </w:rPr>
        <w:t xml:space="preserve"> Reduced</w:t>
      </w:r>
      <w:r w:rsidR="00902E6B" w:rsidRPr="003A7823">
        <w:rPr>
          <w:szCs w:val="22"/>
        </w:rPr>
        <w:t xml:space="preserve"> &gt; </w:t>
      </w:r>
      <w:r w:rsidR="00902E6B" w:rsidRPr="003A7823">
        <w:rPr>
          <w:i/>
          <w:szCs w:val="22"/>
        </w:rPr>
        <w:sym w:font="Symbol" w:char="F06D"/>
      </w:r>
      <w:r w:rsidR="00C06647">
        <w:rPr>
          <w:szCs w:val="22"/>
          <w:vertAlign w:val="subscript"/>
        </w:rPr>
        <w:t xml:space="preserve"> Regular</w:t>
      </w:r>
      <w:r w:rsidR="00902E6B" w:rsidRPr="003A7823">
        <w:rPr>
          <w:szCs w:val="22"/>
        </w:rPr>
        <w:tab/>
        <w:t xml:space="preserve">Reject </w:t>
      </w:r>
      <w:r w:rsidR="00902E6B" w:rsidRPr="003A7823">
        <w:rPr>
          <w:i/>
          <w:szCs w:val="22"/>
        </w:rPr>
        <w:t>H</w:t>
      </w:r>
      <w:r w:rsidR="00902E6B" w:rsidRPr="003A7823">
        <w:rPr>
          <w:szCs w:val="22"/>
          <w:vertAlign w:val="subscript"/>
        </w:rPr>
        <w:t>o</w:t>
      </w:r>
      <w:r w:rsidR="00902E6B" w:rsidRPr="003A7823">
        <w:rPr>
          <w:szCs w:val="22"/>
        </w:rPr>
        <w:t xml:space="preserve"> if </w:t>
      </w:r>
      <w:r w:rsidR="00902E6B" w:rsidRPr="003A7823">
        <w:rPr>
          <w:i/>
          <w:szCs w:val="22"/>
        </w:rPr>
        <w:t>t</w:t>
      </w:r>
      <w:r w:rsidR="00902E6B" w:rsidRPr="003A7823">
        <w:rPr>
          <w:szCs w:val="22"/>
        </w:rPr>
        <w:t xml:space="preserve"> &gt; 2.650</w:t>
      </w:r>
    </w:p>
    <w:p w14:paraId="78FCE5FF" w14:textId="77777777" w:rsidR="00592318" w:rsidRDefault="00D21B19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</w:r>
    </w:p>
    <w:p w14:paraId="7F5857C5" w14:textId="0DD90AB4" w:rsidR="00D21B19" w:rsidRDefault="00592318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  <w:t>b.</w:t>
      </w:r>
      <w:r>
        <w:rPr>
          <w:szCs w:val="22"/>
        </w:rPr>
        <w:tab/>
      </w:r>
      <w:r w:rsidR="002F4ABE" w:rsidRPr="003A7823">
        <w:rPr>
          <w:noProof/>
          <w:position w:val="-10"/>
          <w:szCs w:val="22"/>
        </w:rPr>
        <w:object w:dxaOrig="300" w:dyaOrig="340" w14:anchorId="310F6392">
          <v:shape id="_x0000_i1083" type="#_x0000_t75" alt="" style="width:14pt;height:17pt;mso-width-percent:0;mso-height-percent:0;mso-width-percent:0;mso-height-percent:0" o:ole="">
            <v:imagedata r:id="rId122" o:title=""/>
          </v:shape>
          <o:OLEObject Type="Embed" ProgID="Equation.DSMT4" ShapeID="_x0000_i1083" DrawAspect="Content" ObjectID="_1670241073" r:id="rId123"/>
        </w:object>
      </w:r>
      <w:r w:rsidR="00902E6B" w:rsidRPr="003A7823">
        <w:rPr>
          <w:szCs w:val="22"/>
        </w:rPr>
        <w:t>=125.125</w:t>
      </w:r>
      <w:r w:rsidR="00902E6B" w:rsidRPr="003A7823">
        <w:rPr>
          <w:szCs w:val="22"/>
        </w:rPr>
        <w:tab/>
      </w:r>
      <w:r w:rsidR="00902E6B" w:rsidRPr="003A7823">
        <w:rPr>
          <w:i/>
          <w:szCs w:val="22"/>
        </w:rPr>
        <w:t>s</w:t>
      </w:r>
      <w:r w:rsidR="00902E6B" w:rsidRPr="003A7823">
        <w:rPr>
          <w:szCs w:val="22"/>
          <w:vertAlign w:val="subscript"/>
        </w:rPr>
        <w:t>1</w:t>
      </w:r>
      <w:r w:rsidR="00902E6B" w:rsidRPr="003A7823">
        <w:rPr>
          <w:szCs w:val="22"/>
        </w:rPr>
        <w:t xml:space="preserve"> = 15.094</w:t>
      </w:r>
      <w:r w:rsidR="00902E6B" w:rsidRPr="003A7823">
        <w:rPr>
          <w:szCs w:val="22"/>
        </w:rPr>
        <w:tab/>
      </w:r>
      <w:r w:rsidR="002F4ABE" w:rsidRPr="003A7823">
        <w:rPr>
          <w:noProof/>
          <w:position w:val="-10"/>
          <w:szCs w:val="22"/>
        </w:rPr>
        <w:object w:dxaOrig="320" w:dyaOrig="340" w14:anchorId="7E2E567B">
          <v:shape id="_x0000_i1084" type="#_x0000_t75" alt="" style="width:16pt;height:17pt;mso-width-percent:0;mso-height-percent:0;mso-width-percent:0;mso-height-percent:0" o:ole="">
            <v:imagedata r:id="rId124" o:title=""/>
          </v:shape>
          <o:OLEObject Type="Embed" ProgID="Equation.DSMT4" ShapeID="_x0000_i1084" DrawAspect="Content" ObjectID="_1670241074" r:id="rId125"/>
        </w:object>
      </w:r>
      <w:r w:rsidR="00902E6B" w:rsidRPr="003A7823">
        <w:rPr>
          <w:szCs w:val="22"/>
        </w:rPr>
        <w:t>= 117.714</w:t>
      </w:r>
      <w:r w:rsidR="00902E6B" w:rsidRPr="003A7823">
        <w:rPr>
          <w:szCs w:val="22"/>
        </w:rPr>
        <w:tab/>
      </w:r>
      <w:r w:rsidR="00902E6B" w:rsidRPr="003A7823">
        <w:rPr>
          <w:szCs w:val="22"/>
        </w:rPr>
        <w:tab/>
      </w:r>
      <w:r w:rsidR="00902E6B" w:rsidRPr="003A7823">
        <w:rPr>
          <w:i/>
          <w:szCs w:val="22"/>
        </w:rPr>
        <w:t>s</w:t>
      </w:r>
      <w:r w:rsidR="00902E6B" w:rsidRPr="003A7823">
        <w:rPr>
          <w:szCs w:val="22"/>
          <w:vertAlign w:val="subscript"/>
        </w:rPr>
        <w:t>2</w:t>
      </w:r>
      <w:r w:rsidR="00902E6B" w:rsidRPr="003A7823">
        <w:rPr>
          <w:szCs w:val="22"/>
        </w:rPr>
        <w:t xml:space="preserve"> = 19.914</w:t>
      </w:r>
    </w:p>
    <w:p w14:paraId="7B2C28EF" w14:textId="5B781722" w:rsidR="00D21B19" w:rsidRDefault="00D21B19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</w:r>
      <w:r w:rsidR="00592318">
        <w:rPr>
          <w:szCs w:val="22"/>
        </w:rPr>
        <w:tab/>
      </w:r>
      <w:r w:rsidR="002F4ABE" w:rsidRPr="003A7823">
        <w:rPr>
          <w:noProof/>
          <w:position w:val="-22"/>
          <w:szCs w:val="22"/>
        </w:rPr>
        <w:object w:dxaOrig="4360" w:dyaOrig="600" w14:anchorId="0778EC4D">
          <v:shape id="_x0000_i1085" type="#_x0000_t75" alt="" style="width:218.5pt;height:29.5pt;mso-width-percent:0;mso-height-percent:0;mso-width-percent:0;mso-height-percent:0" o:ole="">
            <v:imagedata r:id="rId126" o:title=""/>
          </v:shape>
          <o:OLEObject Type="Embed" ProgID="Equation.DSMT4" ShapeID="_x0000_i1085" DrawAspect="Content" ObjectID="_1670241075" r:id="rId127"/>
        </w:object>
      </w:r>
    </w:p>
    <w:p w14:paraId="682B4924" w14:textId="291C5CED" w:rsidR="00845C1C" w:rsidRDefault="00D21B19" w:rsidP="00867623">
      <w:pPr>
        <w:tabs>
          <w:tab w:val="left" w:pos="720"/>
        </w:tabs>
        <w:ind w:left="1440" w:hanging="1440"/>
        <w:rPr>
          <w:noProof/>
          <w:szCs w:val="22"/>
        </w:rPr>
      </w:pPr>
      <w:r>
        <w:rPr>
          <w:szCs w:val="22"/>
        </w:rPr>
        <w:tab/>
      </w:r>
      <w:r w:rsidR="00592318">
        <w:rPr>
          <w:szCs w:val="22"/>
        </w:rPr>
        <w:tab/>
      </w:r>
      <w:r w:rsidR="002F4ABE" w:rsidRPr="003A7823">
        <w:rPr>
          <w:noProof/>
          <w:position w:val="-62"/>
          <w:szCs w:val="22"/>
        </w:rPr>
        <w:object w:dxaOrig="2700" w:dyaOrig="980" w14:anchorId="34D95775">
          <v:shape id="_x0000_i1086" type="#_x0000_t75" alt="" style="width:135pt;height:48.5pt;mso-width-percent:0;mso-height-percent:0;mso-width-percent:0;mso-height-percent:0" o:ole="">
            <v:imagedata r:id="rId128" o:title=""/>
          </v:shape>
          <o:OLEObject Type="Embed" ProgID="Equation.DSMT4" ShapeID="_x0000_i1086" DrawAspect="Content" ObjectID="_1670241076" r:id="rId129"/>
        </w:object>
      </w:r>
    </w:p>
    <w:p w14:paraId="72C50BE2" w14:textId="0C65E2C7" w:rsidR="00592318" w:rsidRDefault="00592318" w:rsidP="00867623">
      <w:pPr>
        <w:tabs>
          <w:tab w:val="left" w:pos="720"/>
        </w:tabs>
        <w:ind w:left="1440" w:hanging="1440"/>
        <w:rPr>
          <w:noProof/>
          <w:szCs w:val="22"/>
        </w:rPr>
      </w:pPr>
    </w:p>
    <w:p w14:paraId="4BC90277" w14:textId="52048966" w:rsidR="00592318" w:rsidRDefault="00592318" w:rsidP="00592318">
      <w:pPr>
        <w:tabs>
          <w:tab w:val="left" w:pos="720"/>
        </w:tabs>
        <w:ind w:left="1440" w:hanging="1440"/>
      </w:pPr>
      <w:r>
        <w:rPr>
          <w:noProof/>
        </w:rPr>
        <w:tab/>
        <w:t>c.</w:t>
      </w:r>
      <w:r>
        <w:rPr>
          <w:noProof/>
        </w:rPr>
        <w:tab/>
      </w:r>
      <w:r w:rsidR="00FD50F7">
        <w:rPr>
          <w:szCs w:val="22"/>
        </w:rPr>
        <w:t>Using a</w:t>
      </w:r>
      <w:r w:rsidR="00FD50F7" w:rsidRPr="00374F9D">
        <w:rPr>
          <w:i/>
          <w:iCs/>
          <w:szCs w:val="22"/>
        </w:rPr>
        <w:t xml:space="preserve"> p</w:t>
      </w:r>
      <w:r w:rsidR="00FD50F7">
        <w:rPr>
          <w:szCs w:val="22"/>
        </w:rPr>
        <w:t>-value calculator or statistical software</w:t>
      </w:r>
      <w:r w:rsidR="00FD50F7">
        <w:t xml:space="preserve">, </w:t>
      </w:r>
      <w:r w:rsidR="00FD50F7" w:rsidRPr="00A0626C">
        <w:t>the p-value is</w:t>
      </w:r>
      <w:r w:rsidR="00FD50F7">
        <w:t xml:space="preserve"> </w:t>
      </w:r>
      <w:r>
        <w:rPr>
          <w:noProof/>
        </w:rPr>
        <w:t>.</w:t>
      </w:r>
      <w:r w:rsidR="003C2F68">
        <w:rPr>
          <w:noProof/>
        </w:rPr>
        <w:t>2138</w:t>
      </w:r>
      <w:r>
        <w:rPr>
          <w:noProof/>
        </w:rPr>
        <w:t xml:space="preserve">.    </w:t>
      </w:r>
      <w:r>
        <w:tab/>
      </w:r>
      <w:r>
        <w:tab/>
      </w:r>
    </w:p>
    <w:p w14:paraId="79707B46" w14:textId="77777777" w:rsidR="00592318" w:rsidRDefault="00592318" w:rsidP="00592318">
      <w:pPr>
        <w:tabs>
          <w:tab w:val="left" w:pos="720"/>
        </w:tabs>
        <w:ind w:left="1440" w:hanging="1440"/>
      </w:pPr>
    </w:p>
    <w:p w14:paraId="6B36353F" w14:textId="2D33B77C" w:rsidR="00592318" w:rsidRDefault="00592318" w:rsidP="00592318">
      <w:pPr>
        <w:tabs>
          <w:tab w:val="left" w:pos="720"/>
        </w:tabs>
        <w:ind w:left="1440" w:hanging="1440"/>
      </w:pPr>
      <w:r>
        <w:tab/>
        <w:t>d.</w:t>
      </w:r>
      <w:r>
        <w:tab/>
      </w:r>
      <w:r w:rsidR="003C2F68">
        <w:t>Do not r</w:t>
      </w:r>
      <w:r>
        <w:t xml:space="preserve">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</w:t>
      </w:r>
      <w:r w:rsidR="003C2F68">
        <w:t>in</w:t>
      </w:r>
      <w:r>
        <w:t xml:space="preserve">side the interval. The </w:t>
      </w:r>
      <w:r w:rsidRPr="003A5FDC">
        <w:rPr>
          <w:i/>
          <w:iCs/>
        </w:rPr>
        <w:t>p</w:t>
      </w:r>
      <w:r>
        <w:t xml:space="preserve">-value is </w:t>
      </w:r>
      <w:r w:rsidR="003C2F68">
        <w:t>more</w:t>
      </w:r>
      <w:r>
        <w:t xml:space="preserve"> than .0</w:t>
      </w:r>
      <w:r w:rsidR="003C2F68">
        <w:t>1</w:t>
      </w:r>
      <w:r>
        <w:t>.</w:t>
      </w:r>
    </w:p>
    <w:p w14:paraId="19A5A5CE" w14:textId="77777777" w:rsidR="00592318" w:rsidRDefault="00592318" w:rsidP="00592318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5FA1CEB5" w14:textId="412D0044" w:rsidR="00845C1C" w:rsidRPr="003A7823" w:rsidRDefault="00592318" w:rsidP="003C2F68">
      <w:pPr>
        <w:tabs>
          <w:tab w:val="left" w:pos="720"/>
        </w:tabs>
        <w:ind w:left="1440" w:hanging="1440"/>
        <w:rPr>
          <w:szCs w:val="22"/>
        </w:rPr>
      </w:pPr>
      <w:r>
        <w:tab/>
        <w:t>e.</w:t>
      </w:r>
      <w:r>
        <w:tab/>
      </w:r>
      <w:r w:rsidR="003C2F68">
        <w:t xml:space="preserve">The sample data does not provide </w:t>
      </w:r>
      <w:r w:rsidR="00F1427B">
        <w:rPr>
          <w:szCs w:val="22"/>
        </w:rPr>
        <w:t>evidence that the reduced price increased sales</w:t>
      </w:r>
      <w:r w:rsidR="009B469D">
        <w:rPr>
          <w:szCs w:val="22"/>
        </w:rPr>
        <w:t>.</w:t>
      </w:r>
      <w:r w:rsidR="003A7823">
        <w:rPr>
          <w:szCs w:val="22"/>
        </w:rPr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11-2</w:t>
      </w:r>
      <w:r w:rsidR="003A7823" w:rsidRPr="003A7823">
        <w:rPr>
          <w:b/>
        </w:rPr>
        <w:t>)</w:t>
      </w:r>
    </w:p>
    <w:p w14:paraId="5D83CD6B" w14:textId="77777777" w:rsidR="00845C1C" w:rsidRPr="003A7823" w:rsidRDefault="00845C1C" w:rsidP="00867623">
      <w:pPr>
        <w:tabs>
          <w:tab w:val="left" w:pos="720"/>
        </w:tabs>
        <w:ind w:left="1440" w:hanging="1440"/>
        <w:rPr>
          <w:i/>
          <w:szCs w:val="22"/>
        </w:rPr>
      </w:pPr>
    </w:p>
    <w:p w14:paraId="246C6FA5" w14:textId="78D1164E" w:rsidR="00845C1C" w:rsidRPr="003A7823" w:rsidRDefault="00165CB0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>36</w:t>
      </w:r>
      <w:r w:rsidR="00902E6B" w:rsidRPr="003A7823">
        <w:rPr>
          <w:szCs w:val="22"/>
        </w:rPr>
        <w:t>.</w:t>
      </w:r>
      <w:r w:rsidR="00902E6B" w:rsidRPr="003A7823">
        <w:rPr>
          <w:szCs w:val="22"/>
        </w:rPr>
        <w:tab/>
      </w:r>
      <w:r w:rsidR="00934263">
        <w:rPr>
          <w:szCs w:val="22"/>
        </w:rPr>
        <w:t>a.</w:t>
      </w:r>
      <w:r w:rsidR="00934263">
        <w:rPr>
          <w:szCs w:val="22"/>
        </w:rPr>
        <w:tab/>
      </w:r>
      <w:r w:rsidR="00902E6B" w:rsidRPr="003A7823">
        <w:rPr>
          <w:i/>
          <w:szCs w:val="22"/>
        </w:rPr>
        <w:t>H</w:t>
      </w:r>
      <w:r w:rsidR="00902E6B" w:rsidRPr="003A7823">
        <w:rPr>
          <w:szCs w:val="22"/>
          <w:vertAlign w:val="subscript"/>
        </w:rPr>
        <w:t>o</w:t>
      </w:r>
      <w:r w:rsidR="00902E6B" w:rsidRPr="003A7823">
        <w:rPr>
          <w:szCs w:val="22"/>
        </w:rPr>
        <w:t>:</w:t>
      </w:r>
      <w:r w:rsidR="00F115BF">
        <w:rPr>
          <w:szCs w:val="22"/>
        </w:rPr>
        <w:t xml:space="preserve"> </w:t>
      </w:r>
      <w:r w:rsidR="00F70830" w:rsidRPr="003A7823">
        <w:rPr>
          <w:i/>
          <w:szCs w:val="22"/>
        </w:rPr>
        <w:sym w:font="Symbol" w:char="F06D"/>
      </w:r>
      <w:r w:rsidR="003352F0">
        <w:rPr>
          <w:i/>
          <w:szCs w:val="22"/>
        </w:rPr>
        <w:t xml:space="preserve"> </w:t>
      </w:r>
      <w:r w:rsidR="00F70830">
        <w:rPr>
          <w:szCs w:val="22"/>
          <w:vertAlign w:val="subscript"/>
        </w:rPr>
        <w:t>After</w:t>
      </w:r>
      <w:r w:rsidR="00F70830" w:rsidRPr="003A7823">
        <w:rPr>
          <w:i/>
          <w:szCs w:val="22"/>
        </w:rPr>
        <w:t xml:space="preserve"> </w:t>
      </w:r>
      <w:r w:rsidR="00F70830">
        <w:rPr>
          <w:i/>
          <w:szCs w:val="22"/>
        </w:rPr>
        <w:t xml:space="preserve">- </w:t>
      </w:r>
      <w:r w:rsidR="00F70830" w:rsidRPr="003A7823">
        <w:rPr>
          <w:i/>
          <w:szCs w:val="22"/>
        </w:rPr>
        <w:sym w:font="Symbol" w:char="F06D"/>
      </w:r>
      <w:r w:rsidR="003352F0">
        <w:rPr>
          <w:i/>
          <w:szCs w:val="22"/>
        </w:rPr>
        <w:t xml:space="preserve"> </w:t>
      </w:r>
      <w:r w:rsidR="003352F0">
        <w:rPr>
          <w:szCs w:val="22"/>
          <w:vertAlign w:val="subscript"/>
        </w:rPr>
        <w:t>B</w:t>
      </w:r>
      <w:r w:rsidR="00F70830">
        <w:rPr>
          <w:szCs w:val="22"/>
          <w:vertAlign w:val="subscript"/>
        </w:rPr>
        <w:t>efore</w:t>
      </w:r>
      <w:r w:rsidR="00F70830" w:rsidRPr="003A7823">
        <w:rPr>
          <w:i/>
          <w:szCs w:val="22"/>
        </w:rPr>
        <w:t xml:space="preserve"> </w:t>
      </w:r>
      <w:r w:rsidR="00F70830">
        <w:rPr>
          <w:i/>
          <w:szCs w:val="22"/>
        </w:rPr>
        <w:t>=</w:t>
      </w:r>
      <w:r w:rsidR="00902E6B" w:rsidRPr="003A7823">
        <w:rPr>
          <w:i/>
          <w:szCs w:val="22"/>
        </w:rPr>
        <w:sym w:font="Symbol" w:char="F06D"/>
      </w:r>
      <w:r w:rsidR="00902E6B" w:rsidRPr="003A7823">
        <w:rPr>
          <w:szCs w:val="22"/>
          <w:vertAlign w:val="subscript"/>
        </w:rPr>
        <w:t>d</w:t>
      </w:r>
      <w:r w:rsidR="00902E6B" w:rsidRPr="003A7823">
        <w:rPr>
          <w:szCs w:val="22"/>
        </w:rPr>
        <w:t xml:space="preserve"> </w:t>
      </w:r>
      <w:r w:rsidR="00902E6B" w:rsidRPr="003A7823">
        <w:rPr>
          <w:szCs w:val="22"/>
        </w:rPr>
        <w:sym w:font="Symbol" w:char="F0B3"/>
      </w:r>
      <w:r w:rsidR="00902E6B" w:rsidRPr="003A7823">
        <w:rPr>
          <w:szCs w:val="22"/>
        </w:rPr>
        <w:t xml:space="preserve"> 0</w:t>
      </w:r>
      <w:r w:rsidR="00902E6B" w:rsidRPr="003A7823">
        <w:rPr>
          <w:szCs w:val="22"/>
        </w:rPr>
        <w:tab/>
      </w:r>
      <w:r w:rsidR="00902E6B" w:rsidRPr="003A7823">
        <w:rPr>
          <w:i/>
          <w:szCs w:val="22"/>
        </w:rPr>
        <w:t>H</w:t>
      </w:r>
      <w:r w:rsidR="00902E6B" w:rsidRPr="003A7823">
        <w:rPr>
          <w:szCs w:val="22"/>
          <w:vertAlign w:val="subscript"/>
        </w:rPr>
        <w:t>1</w:t>
      </w:r>
      <w:r w:rsidR="00902E6B" w:rsidRPr="003A7823">
        <w:rPr>
          <w:szCs w:val="22"/>
        </w:rPr>
        <w:t>:</w:t>
      </w:r>
      <w:r w:rsidR="00F115BF">
        <w:rPr>
          <w:szCs w:val="22"/>
        </w:rPr>
        <w:t xml:space="preserve"> </w:t>
      </w:r>
      <w:r w:rsidR="00902E6B" w:rsidRPr="003A7823">
        <w:rPr>
          <w:i/>
          <w:szCs w:val="22"/>
        </w:rPr>
        <w:sym w:font="Symbol" w:char="F06D"/>
      </w:r>
      <w:r w:rsidR="00902E6B" w:rsidRPr="003A7823">
        <w:rPr>
          <w:szCs w:val="22"/>
          <w:vertAlign w:val="subscript"/>
        </w:rPr>
        <w:t>d</w:t>
      </w:r>
      <w:r w:rsidR="00902E6B" w:rsidRPr="003A7823">
        <w:rPr>
          <w:szCs w:val="22"/>
        </w:rPr>
        <w:t xml:space="preserve"> &lt; 0</w:t>
      </w:r>
      <w:r w:rsidR="00902E6B" w:rsidRPr="003A7823">
        <w:rPr>
          <w:szCs w:val="22"/>
        </w:rPr>
        <w:tab/>
        <w:t xml:space="preserve">Reject </w:t>
      </w:r>
      <w:r w:rsidR="00902E6B" w:rsidRPr="003A7823">
        <w:rPr>
          <w:i/>
          <w:szCs w:val="22"/>
        </w:rPr>
        <w:t>H</w:t>
      </w:r>
      <w:r w:rsidR="00902E6B" w:rsidRPr="003A7823">
        <w:rPr>
          <w:szCs w:val="22"/>
          <w:vertAlign w:val="subscript"/>
        </w:rPr>
        <w:t>o</w:t>
      </w:r>
      <w:r w:rsidR="00902E6B" w:rsidRPr="003A7823">
        <w:rPr>
          <w:szCs w:val="22"/>
        </w:rPr>
        <w:t xml:space="preserve"> if </w:t>
      </w:r>
      <w:r w:rsidR="00902E6B" w:rsidRPr="003A7823">
        <w:rPr>
          <w:i/>
          <w:szCs w:val="22"/>
        </w:rPr>
        <w:t>t</w:t>
      </w:r>
      <w:r w:rsidR="00902E6B" w:rsidRPr="003A7823">
        <w:rPr>
          <w:szCs w:val="22"/>
        </w:rPr>
        <w:t xml:space="preserve"> &lt; </w:t>
      </w:r>
      <w:r w:rsidR="00902E6B" w:rsidRPr="003A7823">
        <w:rPr>
          <w:szCs w:val="22"/>
        </w:rPr>
        <w:sym w:font="Symbol" w:char="F02D"/>
      </w:r>
      <w:r w:rsidR="00902E6B" w:rsidRPr="003A7823">
        <w:rPr>
          <w:szCs w:val="22"/>
        </w:rPr>
        <w:t>2.998</w:t>
      </w:r>
    </w:p>
    <w:p w14:paraId="6F03C463" w14:textId="60B869EB" w:rsidR="00845C1C" w:rsidRDefault="00902E6B" w:rsidP="00867623">
      <w:pPr>
        <w:tabs>
          <w:tab w:val="left" w:pos="720"/>
        </w:tabs>
        <w:ind w:left="1440" w:hanging="1440"/>
        <w:rPr>
          <w:noProof/>
          <w:szCs w:val="22"/>
        </w:rPr>
      </w:pPr>
      <w:r w:rsidRPr="003A7823">
        <w:rPr>
          <w:szCs w:val="22"/>
        </w:rPr>
        <w:tab/>
      </w:r>
      <w:r w:rsidR="00934263">
        <w:rPr>
          <w:szCs w:val="22"/>
        </w:rPr>
        <w:t>b.</w:t>
      </w:r>
      <w:r w:rsidR="00934263">
        <w:rPr>
          <w:szCs w:val="22"/>
        </w:rPr>
        <w:tab/>
      </w:r>
      <w:r w:rsidR="002F4ABE" w:rsidRPr="003A7823">
        <w:rPr>
          <w:noProof/>
          <w:position w:val="-6"/>
          <w:szCs w:val="22"/>
        </w:rPr>
        <w:object w:dxaOrig="220" w:dyaOrig="300" w14:anchorId="13EA90AE">
          <v:shape id="_x0000_i1087" type="#_x0000_t75" alt="" style="width:10.5pt;height:14pt;mso-width-percent:0;mso-height-percent:0;mso-width-percent:0;mso-height-percent:0" o:ole="">
            <v:imagedata r:id="rId67" o:title=""/>
          </v:shape>
          <o:OLEObject Type="Embed" ProgID="Equation.DSMT4" ShapeID="_x0000_i1087" DrawAspect="Content" ObjectID="_1670241077" r:id="rId130"/>
        </w:object>
      </w:r>
      <w:r w:rsidRPr="003A7823">
        <w:rPr>
          <w:szCs w:val="22"/>
        </w:rPr>
        <w:t xml:space="preserve">= </w:t>
      </w:r>
      <w:r w:rsidRPr="003A7823">
        <w:rPr>
          <w:szCs w:val="22"/>
        </w:rPr>
        <w:sym w:font="Symbol" w:char="F02D"/>
      </w:r>
      <w:r w:rsidRPr="003A7823">
        <w:rPr>
          <w:szCs w:val="22"/>
        </w:rPr>
        <w:t>2.5</w:t>
      </w:r>
      <w:r w:rsidRPr="003A7823">
        <w:rPr>
          <w:szCs w:val="22"/>
        </w:rPr>
        <w:tab/>
      </w:r>
      <w:r w:rsidRPr="003A7823">
        <w:rPr>
          <w:i/>
          <w:szCs w:val="22"/>
        </w:rPr>
        <w:t>s</w:t>
      </w:r>
      <w:r w:rsidRPr="003A7823">
        <w:rPr>
          <w:szCs w:val="22"/>
          <w:vertAlign w:val="subscript"/>
        </w:rPr>
        <w:t>d</w:t>
      </w:r>
      <w:r w:rsidRPr="003A7823">
        <w:rPr>
          <w:szCs w:val="22"/>
        </w:rPr>
        <w:t xml:space="preserve"> = 2.928</w:t>
      </w:r>
      <w:r w:rsidRPr="003A7823">
        <w:rPr>
          <w:szCs w:val="22"/>
        </w:rPr>
        <w:tab/>
      </w:r>
      <w:r w:rsidRPr="003A7823">
        <w:rPr>
          <w:szCs w:val="22"/>
        </w:rPr>
        <w:tab/>
      </w:r>
      <w:r w:rsidR="002F4ABE" w:rsidRPr="003A7823">
        <w:rPr>
          <w:noProof/>
          <w:position w:val="-26"/>
          <w:szCs w:val="22"/>
        </w:rPr>
        <w:object w:dxaOrig="2100" w:dyaOrig="620" w14:anchorId="551767A3">
          <v:shape id="_x0000_i1088" type="#_x0000_t75" alt="" style="width:106.5pt;height:32pt;mso-width-percent:0;mso-height-percent:0;mso-width-percent:0;mso-height-percent:0" o:ole="">
            <v:imagedata r:id="rId131" o:title=""/>
          </v:shape>
          <o:OLEObject Type="Embed" ProgID="Equation.DSMT4" ShapeID="_x0000_i1088" DrawAspect="Content" ObjectID="_1670241078" r:id="rId132"/>
        </w:object>
      </w:r>
    </w:p>
    <w:p w14:paraId="7750EFDF" w14:textId="452A995E" w:rsidR="00934263" w:rsidRDefault="00934263" w:rsidP="00934263">
      <w:pPr>
        <w:tabs>
          <w:tab w:val="left" w:pos="720"/>
        </w:tabs>
        <w:ind w:left="1440" w:hanging="1440"/>
      </w:pPr>
      <w:r>
        <w:rPr>
          <w:noProof/>
        </w:rPr>
        <w:tab/>
        <w:t>c.</w:t>
      </w:r>
      <w:r>
        <w:rPr>
          <w:noProof/>
        </w:rPr>
        <w:tab/>
      </w:r>
      <w:r w:rsidR="00FD50F7">
        <w:rPr>
          <w:szCs w:val="22"/>
        </w:rPr>
        <w:t>Using a</w:t>
      </w:r>
      <w:r w:rsidR="00FD50F7" w:rsidRPr="00374F9D">
        <w:rPr>
          <w:i/>
          <w:iCs/>
          <w:szCs w:val="22"/>
        </w:rPr>
        <w:t xml:space="preserve"> p</w:t>
      </w:r>
      <w:r w:rsidR="00FD50F7">
        <w:rPr>
          <w:szCs w:val="22"/>
        </w:rPr>
        <w:t>-value calculator or statistical software</w:t>
      </w:r>
      <w:r w:rsidR="00FD50F7">
        <w:t xml:space="preserve">, </w:t>
      </w:r>
      <w:r w:rsidR="00FD50F7" w:rsidRPr="00A0626C">
        <w:t>the p-value is</w:t>
      </w:r>
      <w:r w:rsidR="00FD50F7">
        <w:t xml:space="preserve"> </w:t>
      </w:r>
      <w:r>
        <w:rPr>
          <w:noProof/>
        </w:rPr>
        <w:t>.0</w:t>
      </w:r>
      <w:r w:rsidR="00AE0FE7">
        <w:rPr>
          <w:noProof/>
        </w:rPr>
        <w:t>232</w:t>
      </w:r>
      <w:r>
        <w:rPr>
          <w:noProof/>
        </w:rPr>
        <w:t xml:space="preserve">.    </w:t>
      </w:r>
      <w:r>
        <w:tab/>
      </w:r>
      <w:r>
        <w:tab/>
      </w:r>
    </w:p>
    <w:p w14:paraId="770F355F" w14:textId="77777777" w:rsidR="00934263" w:rsidRDefault="00934263" w:rsidP="00934263">
      <w:pPr>
        <w:tabs>
          <w:tab w:val="left" w:pos="720"/>
        </w:tabs>
        <w:ind w:left="1440" w:hanging="1440"/>
      </w:pPr>
    </w:p>
    <w:p w14:paraId="1D7F64FD" w14:textId="2A3427A7" w:rsidR="00934263" w:rsidRDefault="00934263" w:rsidP="00934263">
      <w:pPr>
        <w:tabs>
          <w:tab w:val="left" w:pos="720"/>
        </w:tabs>
        <w:ind w:left="1440" w:hanging="1440"/>
      </w:pPr>
      <w:r>
        <w:tab/>
        <w:t>d.</w:t>
      </w:r>
      <w:r>
        <w:tab/>
      </w:r>
      <w:r w:rsidR="00FD50F7">
        <w:t>Fail to r</w:t>
      </w:r>
      <w:r>
        <w:t xml:space="preserve">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outside the interval. The </w:t>
      </w:r>
      <w:r w:rsidRPr="003A5FDC">
        <w:rPr>
          <w:i/>
          <w:iCs/>
        </w:rPr>
        <w:t>p</w:t>
      </w:r>
      <w:r>
        <w:t xml:space="preserve">-value is </w:t>
      </w:r>
      <w:r w:rsidR="00FD50F7">
        <w:t>more</w:t>
      </w:r>
      <w:r>
        <w:t xml:space="preserve"> than .0</w:t>
      </w:r>
      <w:r w:rsidR="00AE0FE7">
        <w:t>1</w:t>
      </w:r>
      <w:r>
        <w:t>.</w:t>
      </w:r>
    </w:p>
    <w:p w14:paraId="3B5211E8" w14:textId="77777777" w:rsidR="00934263" w:rsidRDefault="00934263" w:rsidP="00934263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5685BC82" w14:textId="30297380" w:rsidR="00934263" w:rsidRPr="003A7823" w:rsidRDefault="00934263" w:rsidP="00934263">
      <w:pPr>
        <w:tabs>
          <w:tab w:val="left" w:pos="720"/>
        </w:tabs>
        <w:ind w:left="1440" w:hanging="1440"/>
        <w:rPr>
          <w:szCs w:val="22"/>
        </w:rPr>
      </w:pPr>
      <w:r>
        <w:tab/>
        <w:t>e.</w:t>
      </w:r>
      <w:r>
        <w:tab/>
      </w:r>
      <w:r w:rsidRPr="003A7823">
        <w:rPr>
          <w:szCs w:val="22"/>
        </w:rPr>
        <w:t xml:space="preserve">There is </w:t>
      </w:r>
      <w:r w:rsidR="00FD50F7">
        <w:rPr>
          <w:szCs w:val="22"/>
        </w:rPr>
        <w:t xml:space="preserve">no </w:t>
      </w:r>
      <w:r w:rsidRPr="003A7823">
        <w:rPr>
          <w:szCs w:val="22"/>
        </w:rPr>
        <w:t xml:space="preserve">difference in the </w:t>
      </w:r>
      <w:r w:rsidR="005642AC">
        <w:rPr>
          <w:szCs w:val="22"/>
        </w:rPr>
        <w:t>number of accidents before and after the modification</w:t>
      </w:r>
      <w:r w:rsidRPr="003A7823">
        <w:rPr>
          <w:szCs w:val="22"/>
        </w:rPr>
        <w:t>.</w:t>
      </w:r>
      <w:r>
        <w:rPr>
          <w:szCs w:val="22"/>
        </w:rPr>
        <w:t xml:space="preserve"> </w:t>
      </w:r>
      <w:r>
        <w:rPr>
          <w:b/>
        </w:rPr>
        <w:t>(</w:t>
      </w:r>
      <w:r w:rsidRPr="003A7823">
        <w:rPr>
          <w:b/>
        </w:rPr>
        <w:t>LO</w:t>
      </w:r>
      <w:r>
        <w:rPr>
          <w:b/>
        </w:rPr>
        <w:t>11-2</w:t>
      </w:r>
      <w:r w:rsidRPr="003A7823">
        <w:rPr>
          <w:b/>
        </w:rPr>
        <w:t>)</w:t>
      </w:r>
    </w:p>
    <w:p w14:paraId="1DC4371D" w14:textId="0B8305BE" w:rsidR="00934263" w:rsidRDefault="00934263" w:rsidP="00867623">
      <w:pPr>
        <w:tabs>
          <w:tab w:val="left" w:pos="720"/>
        </w:tabs>
        <w:ind w:left="1440" w:hanging="1440"/>
        <w:rPr>
          <w:noProof/>
          <w:szCs w:val="22"/>
        </w:rPr>
      </w:pPr>
    </w:p>
    <w:p w14:paraId="3A941062" w14:textId="4E1A48A0" w:rsidR="00845C1C" w:rsidRPr="003A7823" w:rsidRDefault="00165CB0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>37</w:t>
      </w:r>
      <w:r w:rsidR="00902E6B" w:rsidRPr="003A7823">
        <w:rPr>
          <w:szCs w:val="22"/>
        </w:rPr>
        <w:t>.</w:t>
      </w:r>
      <w:r w:rsidR="00902E6B" w:rsidRPr="003A7823">
        <w:rPr>
          <w:szCs w:val="22"/>
        </w:rPr>
        <w:tab/>
      </w:r>
      <w:r w:rsidR="00934263">
        <w:rPr>
          <w:szCs w:val="22"/>
        </w:rPr>
        <w:t>a.</w:t>
      </w:r>
      <w:r w:rsidR="00934263">
        <w:rPr>
          <w:szCs w:val="22"/>
        </w:rPr>
        <w:tab/>
      </w:r>
      <w:r w:rsidR="00902E6B" w:rsidRPr="003A7823">
        <w:rPr>
          <w:i/>
          <w:szCs w:val="22"/>
        </w:rPr>
        <w:t>H</w:t>
      </w:r>
      <w:r w:rsidR="00902E6B" w:rsidRPr="003A7823">
        <w:rPr>
          <w:szCs w:val="22"/>
          <w:vertAlign w:val="subscript"/>
        </w:rPr>
        <w:t>o</w:t>
      </w:r>
      <w:r w:rsidR="00902E6B" w:rsidRPr="003A7823">
        <w:rPr>
          <w:szCs w:val="22"/>
        </w:rPr>
        <w:t>:</w:t>
      </w:r>
      <w:r w:rsidR="00F115BF">
        <w:rPr>
          <w:szCs w:val="22"/>
        </w:rPr>
        <w:t xml:space="preserve"> </w:t>
      </w:r>
      <w:r w:rsidR="00BA6B91" w:rsidRPr="003A7823">
        <w:rPr>
          <w:i/>
          <w:szCs w:val="22"/>
        </w:rPr>
        <w:sym w:font="Symbol" w:char="F06D"/>
      </w:r>
      <w:r w:rsidR="00BA6B91">
        <w:rPr>
          <w:i/>
          <w:szCs w:val="22"/>
        </w:rPr>
        <w:t xml:space="preserve"> </w:t>
      </w:r>
      <w:r w:rsidR="00BA6B91">
        <w:rPr>
          <w:szCs w:val="22"/>
          <w:vertAlign w:val="subscript"/>
        </w:rPr>
        <w:t>Before</w:t>
      </w:r>
      <w:r w:rsidR="00BA6B91" w:rsidRPr="003A7823">
        <w:rPr>
          <w:i/>
          <w:szCs w:val="22"/>
        </w:rPr>
        <w:t xml:space="preserve"> </w:t>
      </w:r>
      <w:r w:rsidR="00BA6B91">
        <w:rPr>
          <w:i/>
          <w:szCs w:val="22"/>
        </w:rPr>
        <w:t xml:space="preserve">- </w:t>
      </w:r>
      <w:r w:rsidR="00BA6B91" w:rsidRPr="003A7823">
        <w:rPr>
          <w:i/>
          <w:szCs w:val="22"/>
        </w:rPr>
        <w:sym w:font="Symbol" w:char="F06D"/>
      </w:r>
      <w:r w:rsidR="00BA6B91">
        <w:rPr>
          <w:i/>
          <w:szCs w:val="22"/>
        </w:rPr>
        <w:t xml:space="preserve"> </w:t>
      </w:r>
      <w:r w:rsidR="00BA6B91">
        <w:rPr>
          <w:szCs w:val="22"/>
          <w:vertAlign w:val="subscript"/>
        </w:rPr>
        <w:t>After</w:t>
      </w:r>
      <w:r w:rsidR="00BA6B91" w:rsidRPr="003A7823">
        <w:rPr>
          <w:i/>
          <w:szCs w:val="22"/>
        </w:rPr>
        <w:t xml:space="preserve"> </w:t>
      </w:r>
      <w:r w:rsidR="00BA6B91">
        <w:rPr>
          <w:i/>
          <w:szCs w:val="22"/>
        </w:rPr>
        <w:t xml:space="preserve">= </w:t>
      </w:r>
      <w:r w:rsidR="00902E6B" w:rsidRPr="003A7823">
        <w:rPr>
          <w:i/>
          <w:szCs w:val="22"/>
        </w:rPr>
        <w:sym w:font="Symbol" w:char="F06D"/>
      </w:r>
      <w:r w:rsidR="00902E6B" w:rsidRPr="003A7823">
        <w:rPr>
          <w:szCs w:val="22"/>
          <w:vertAlign w:val="subscript"/>
        </w:rPr>
        <w:t>d</w:t>
      </w:r>
      <w:r w:rsidR="00902E6B" w:rsidRPr="003A7823">
        <w:rPr>
          <w:szCs w:val="22"/>
        </w:rPr>
        <w:t xml:space="preserve"> </w:t>
      </w:r>
      <w:r w:rsidR="00902E6B" w:rsidRPr="003A7823">
        <w:rPr>
          <w:szCs w:val="22"/>
        </w:rPr>
        <w:sym w:font="Symbol" w:char="F0A3"/>
      </w:r>
      <w:r w:rsidR="00902E6B" w:rsidRPr="003A7823">
        <w:rPr>
          <w:szCs w:val="22"/>
        </w:rPr>
        <w:t xml:space="preserve"> 0</w:t>
      </w:r>
      <w:r w:rsidR="00902E6B" w:rsidRPr="003A7823">
        <w:rPr>
          <w:szCs w:val="22"/>
        </w:rPr>
        <w:tab/>
      </w:r>
      <w:r w:rsidR="00902E6B" w:rsidRPr="003A7823">
        <w:rPr>
          <w:szCs w:val="22"/>
        </w:rPr>
        <w:tab/>
      </w:r>
      <w:r w:rsidR="00902E6B" w:rsidRPr="003A7823">
        <w:rPr>
          <w:i/>
          <w:szCs w:val="22"/>
        </w:rPr>
        <w:t>H</w:t>
      </w:r>
      <w:r w:rsidR="00902E6B" w:rsidRPr="003A7823">
        <w:rPr>
          <w:szCs w:val="22"/>
          <w:vertAlign w:val="subscript"/>
        </w:rPr>
        <w:t>1</w:t>
      </w:r>
      <w:r w:rsidR="00902E6B" w:rsidRPr="003A7823">
        <w:rPr>
          <w:szCs w:val="22"/>
        </w:rPr>
        <w:t>:</w:t>
      </w:r>
      <w:r w:rsidR="00F115BF">
        <w:rPr>
          <w:szCs w:val="22"/>
        </w:rPr>
        <w:t xml:space="preserve"> </w:t>
      </w:r>
      <w:r w:rsidR="00902E6B" w:rsidRPr="003A7823">
        <w:rPr>
          <w:i/>
          <w:szCs w:val="22"/>
        </w:rPr>
        <w:sym w:font="Symbol" w:char="F06D"/>
      </w:r>
      <w:r w:rsidR="00902E6B" w:rsidRPr="003A7823">
        <w:rPr>
          <w:szCs w:val="22"/>
          <w:vertAlign w:val="subscript"/>
        </w:rPr>
        <w:t>d</w:t>
      </w:r>
      <w:r w:rsidR="00902E6B" w:rsidRPr="003A7823">
        <w:rPr>
          <w:szCs w:val="22"/>
        </w:rPr>
        <w:t xml:space="preserve"> &gt; 0</w:t>
      </w:r>
      <w:r w:rsidR="00902E6B" w:rsidRPr="003A7823">
        <w:rPr>
          <w:szCs w:val="22"/>
        </w:rPr>
        <w:tab/>
        <w:t xml:space="preserve">Reject </w:t>
      </w:r>
      <w:r w:rsidR="00902E6B" w:rsidRPr="003A7823">
        <w:rPr>
          <w:i/>
          <w:szCs w:val="22"/>
        </w:rPr>
        <w:t>H</w:t>
      </w:r>
      <w:r w:rsidR="00902E6B" w:rsidRPr="003A7823">
        <w:rPr>
          <w:szCs w:val="22"/>
          <w:vertAlign w:val="subscript"/>
        </w:rPr>
        <w:t>o</w:t>
      </w:r>
      <w:r w:rsidR="00902E6B" w:rsidRPr="003A7823">
        <w:rPr>
          <w:szCs w:val="22"/>
        </w:rPr>
        <w:t xml:space="preserve"> if </w:t>
      </w:r>
      <w:r w:rsidR="00902E6B" w:rsidRPr="003A7823">
        <w:rPr>
          <w:i/>
          <w:szCs w:val="22"/>
        </w:rPr>
        <w:t>t</w:t>
      </w:r>
      <w:r w:rsidR="00902E6B" w:rsidRPr="003A7823">
        <w:rPr>
          <w:szCs w:val="22"/>
        </w:rPr>
        <w:t xml:space="preserve"> &gt; 1.895</w:t>
      </w:r>
    </w:p>
    <w:p w14:paraId="5D45535F" w14:textId="67DC7AEB" w:rsidR="00845C1C" w:rsidRDefault="00902E6B" w:rsidP="00867623">
      <w:pPr>
        <w:tabs>
          <w:tab w:val="left" w:pos="720"/>
        </w:tabs>
        <w:ind w:left="1440" w:hanging="1440"/>
        <w:rPr>
          <w:noProof/>
          <w:szCs w:val="22"/>
        </w:rPr>
      </w:pPr>
      <w:r w:rsidRPr="003A7823">
        <w:rPr>
          <w:szCs w:val="22"/>
        </w:rPr>
        <w:tab/>
      </w:r>
      <w:r w:rsidR="005642AC">
        <w:rPr>
          <w:szCs w:val="22"/>
        </w:rPr>
        <w:t>b.</w:t>
      </w:r>
      <w:r w:rsidR="005642AC">
        <w:rPr>
          <w:szCs w:val="22"/>
        </w:rPr>
        <w:tab/>
      </w:r>
      <w:r w:rsidR="002F4ABE" w:rsidRPr="003A7823">
        <w:rPr>
          <w:noProof/>
          <w:position w:val="-6"/>
          <w:szCs w:val="22"/>
        </w:rPr>
        <w:object w:dxaOrig="220" w:dyaOrig="300" w14:anchorId="2A825501">
          <v:shape id="_x0000_i1089" type="#_x0000_t75" alt="" style="width:10.5pt;height:14pt;mso-width-percent:0;mso-height-percent:0;mso-width-percent:0;mso-height-percent:0" o:ole="">
            <v:imagedata r:id="rId67" o:title=""/>
          </v:shape>
          <o:OLEObject Type="Embed" ProgID="Equation.DSMT4" ShapeID="_x0000_i1089" DrawAspect="Content" ObjectID="_1670241079" r:id="rId133"/>
        </w:object>
      </w:r>
      <w:r w:rsidRPr="003A7823">
        <w:rPr>
          <w:szCs w:val="22"/>
        </w:rPr>
        <w:t>= 1.75</w:t>
      </w:r>
      <w:r w:rsidRPr="003A7823">
        <w:rPr>
          <w:szCs w:val="22"/>
        </w:rPr>
        <w:tab/>
      </w:r>
      <w:r w:rsidRPr="003A7823">
        <w:rPr>
          <w:i/>
          <w:szCs w:val="22"/>
        </w:rPr>
        <w:t>s</w:t>
      </w:r>
      <w:r w:rsidRPr="003A7823">
        <w:rPr>
          <w:szCs w:val="22"/>
          <w:vertAlign w:val="subscript"/>
        </w:rPr>
        <w:t>d</w:t>
      </w:r>
      <w:r w:rsidRPr="003A7823">
        <w:rPr>
          <w:szCs w:val="22"/>
        </w:rPr>
        <w:t xml:space="preserve"> = 2.9155</w:t>
      </w:r>
      <w:r w:rsidRPr="003A7823">
        <w:rPr>
          <w:szCs w:val="22"/>
        </w:rPr>
        <w:tab/>
      </w:r>
      <w:r w:rsidRPr="003A7823">
        <w:rPr>
          <w:szCs w:val="22"/>
        </w:rPr>
        <w:tab/>
      </w:r>
      <w:r w:rsidR="002F4ABE" w:rsidRPr="003A7823">
        <w:rPr>
          <w:noProof/>
          <w:position w:val="-26"/>
          <w:szCs w:val="22"/>
        </w:rPr>
        <w:object w:dxaOrig="2060" w:dyaOrig="620" w14:anchorId="1BE496A1">
          <v:shape id="_x0000_i1090" type="#_x0000_t75" alt="" style="width:103.5pt;height:32pt;mso-width-percent:0;mso-height-percent:0;mso-width-percent:0;mso-height-percent:0" o:ole="">
            <v:imagedata r:id="rId134" o:title=""/>
          </v:shape>
          <o:OLEObject Type="Embed" ProgID="Equation.DSMT4" ShapeID="_x0000_i1090" DrawAspect="Content" ObjectID="_1670241080" r:id="rId135"/>
        </w:object>
      </w:r>
    </w:p>
    <w:p w14:paraId="6E38A763" w14:textId="0E7A6705" w:rsidR="00934263" w:rsidRDefault="00934263" w:rsidP="00867623">
      <w:pPr>
        <w:tabs>
          <w:tab w:val="left" w:pos="720"/>
        </w:tabs>
        <w:ind w:left="1440" w:hanging="1440"/>
        <w:rPr>
          <w:noProof/>
          <w:szCs w:val="22"/>
        </w:rPr>
      </w:pPr>
    </w:p>
    <w:p w14:paraId="057D1A8A" w14:textId="3C515339" w:rsidR="00934263" w:rsidRDefault="00934263" w:rsidP="00934263">
      <w:pPr>
        <w:tabs>
          <w:tab w:val="left" w:pos="720"/>
        </w:tabs>
        <w:ind w:left="1440" w:hanging="1440"/>
      </w:pPr>
      <w:r>
        <w:rPr>
          <w:noProof/>
        </w:rPr>
        <w:tab/>
        <w:t>c.</w:t>
      </w:r>
      <w:r>
        <w:rPr>
          <w:noProof/>
        </w:rPr>
        <w:tab/>
      </w:r>
      <w:r w:rsidR="00FD50F7">
        <w:rPr>
          <w:szCs w:val="22"/>
        </w:rPr>
        <w:t>Using a</w:t>
      </w:r>
      <w:r w:rsidR="00FD50F7" w:rsidRPr="00374F9D">
        <w:rPr>
          <w:i/>
          <w:iCs/>
          <w:szCs w:val="22"/>
        </w:rPr>
        <w:t xml:space="preserve"> p</w:t>
      </w:r>
      <w:r w:rsidR="00FD50F7">
        <w:rPr>
          <w:szCs w:val="22"/>
        </w:rPr>
        <w:t>-value calculator or statistical software</w:t>
      </w:r>
      <w:r w:rsidR="00FD50F7">
        <w:t xml:space="preserve">, </w:t>
      </w:r>
      <w:r w:rsidR="00FD50F7" w:rsidRPr="00A0626C">
        <w:t>the p-value is</w:t>
      </w:r>
      <w:r w:rsidR="00FD50F7">
        <w:t xml:space="preserve"> </w:t>
      </w:r>
      <w:r>
        <w:rPr>
          <w:noProof/>
        </w:rPr>
        <w:t>.0</w:t>
      </w:r>
      <w:r w:rsidR="005642AC">
        <w:rPr>
          <w:noProof/>
        </w:rPr>
        <w:t>667</w:t>
      </w:r>
      <w:r>
        <w:rPr>
          <w:noProof/>
        </w:rPr>
        <w:t xml:space="preserve">.    </w:t>
      </w:r>
      <w:r>
        <w:tab/>
      </w:r>
      <w:r>
        <w:tab/>
      </w:r>
    </w:p>
    <w:p w14:paraId="2B6FD675" w14:textId="77777777" w:rsidR="00934263" w:rsidRDefault="00934263" w:rsidP="00934263">
      <w:pPr>
        <w:tabs>
          <w:tab w:val="left" w:pos="720"/>
        </w:tabs>
        <w:ind w:left="1440" w:hanging="1440"/>
      </w:pPr>
    </w:p>
    <w:p w14:paraId="7C83146D" w14:textId="3A67046A" w:rsidR="00934263" w:rsidRDefault="00934263" w:rsidP="00934263">
      <w:pPr>
        <w:tabs>
          <w:tab w:val="left" w:pos="720"/>
        </w:tabs>
        <w:ind w:left="1440" w:hanging="1440"/>
      </w:pPr>
      <w:r>
        <w:tab/>
        <w:t>d.</w:t>
      </w:r>
      <w:r>
        <w:tab/>
      </w:r>
      <w:r w:rsidR="005642AC">
        <w:t>Do not r</w:t>
      </w:r>
      <w:r>
        <w:t xml:space="preserve">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</w:t>
      </w:r>
      <w:r w:rsidR="005642AC">
        <w:t>less than the critical value.  T</w:t>
      </w:r>
      <w:r>
        <w:t xml:space="preserve">he </w:t>
      </w:r>
      <w:r w:rsidRPr="003A5FDC">
        <w:rPr>
          <w:i/>
          <w:iCs/>
        </w:rPr>
        <w:t>p</w:t>
      </w:r>
      <w:r>
        <w:t xml:space="preserve">-value is </w:t>
      </w:r>
      <w:r w:rsidR="005642AC">
        <w:t xml:space="preserve">greater than </w:t>
      </w:r>
      <w:r>
        <w:t>.05.</w:t>
      </w:r>
    </w:p>
    <w:p w14:paraId="4BB39634" w14:textId="77777777" w:rsidR="00934263" w:rsidRDefault="00934263" w:rsidP="00934263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479C4033" w14:textId="0E2EDD8F" w:rsidR="00845C1C" w:rsidRPr="003A7823" w:rsidRDefault="00934263" w:rsidP="005642AC">
      <w:pPr>
        <w:tabs>
          <w:tab w:val="left" w:pos="720"/>
        </w:tabs>
        <w:ind w:left="1440" w:hanging="1440"/>
        <w:rPr>
          <w:szCs w:val="22"/>
        </w:rPr>
      </w:pPr>
      <w:r>
        <w:tab/>
        <w:t>e.</w:t>
      </w:r>
      <w:r>
        <w:tab/>
      </w:r>
      <w:r w:rsidR="00A355B4">
        <w:rPr>
          <w:szCs w:val="22"/>
        </w:rPr>
        <w:t>We fail to find evidence the change reduced absences</w:t>
      </w:r>
      <w:r w:rsidR="005642AC">
        <w:rPr>
          <w:szCs w:val="22"/>
        </w:rPr>
        <w:t>.</w:t>
      </w:r>
      <w:r w:rsidR="003A7823">
        <w:rPr>
          <w:szCs w:val="22"/>
        </w:rPr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11-3</w:t>
      </w:r>
      <w:r w:rsidR="003A7823" w:rsidRPr="003A7823">
        <w:rPr>
          <w:b/>
        </w:rPr>
        <w:t>)</w:t>
      </w:r>
    </w:p>
    <w:p w14:paraId="5057B274" w14:textId="77777777" w:rsidR="00845C1C" w:rsidRPr="003A7823" w:rsidRDefault="00845C1C" w:rsidP="00867623">
      <w:pPr>
        <w:tabs>
          <w:tab w:val="left" w:pos="720"/>
        </w:tabs>
        <w:ind w:left="1440" w:hanging="1440"/>
        <w:rPr>
          <w:szCs w:val="22"/>
        </w:rPr>
      </w:pPr>
    </w:p>
    <w:p w14:paraId="4F65E262" w14:textId="2DA3956B" w:rsidR="003A7823" w:rsidRDefault="00165CB0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>38</w:t>
      </w:r>
      <w:r w:rsidR="00902E6B" w:rsidRPr="003A7823">
        <w:rPr>
          <w:szCs w:val="22"/>
        </w:rPr>
        <w:t>.</w:t>
      </w:r>
      <w:r w:rsidR="00B5394D">
        <w:rPr>
          <w:szCs w:val="22"/>
        </w:rPr>
        <w:tab/>
        <w:t>a.</w:t>
      </w:r>
      <w:r w:rsidR="00B5394D">
        <w:rPr>
          <w:szCs w:val="22"/>
        </w:rPr>
        <w:tab/>
      </w:r>
      <w:r w:rsidR="00902E6B" w:rsidRPr="003A7823">
        <w:rPr>
          <w:i/>
          <w:szCs w:val="22"/>
        </w:rPr>
        <w:t>H</w:t>
      </w:r>
      <w:r w:rsidR="00902E6B" w:rsidRPr="003A7823">
        <w:rPr>
          <w:szCs w:val="22"/>
          <w:vertAlign w:val="subscript"/>
        </w:rPr>
        <w:t>o</w:t>
      </w:r>
      <w:r w:rsidR="00902E6B" w:rsidRPr="003A7823">
        <w:rPr>
          <w:szCs w:val="22"/>
        </w:rPr>
        <w:t>:</w:t>
      </w:r>
      <w:r w:rsidR="00F115BF">
        <w:rPr>
          <w:szCs w:val="22"/>
        </w:rPr>
        <w:t xml:space="preserve"> </w:t>
      </w:r>
      <w:r w:rsidR="00902E6B" w:rsidRPr="003A7823">
        <w:rPr>
          <w:i/>
          <w:szCs w:val="22"/>
        </w:rPr>
        <w:sym w:font="Symbol" w:char="F06D"/>
      </w:r>
      <w:r w:rsidR="00902E6B" w:rsidRPr="003A7823">
        <w:rPr>
          <w:szCs w:val="22"/>
          <w:vertAlign w:val="subscript"/>
        </w:rPr>
        <w:t>d</w:t>
      </w:r>
      <w:r w:rsidR="00902E6B" w:rsidRPr="003A7823">
        <w:rPr>
          <w:szCs w:val="22"/>
        </w:rPr>
        <w:t xml:space="preserve"> = 0</w:t>
      </w:r>
      <w:r w:rsidR="00902E6B" w:rsidRPr="003A7823">
        <w:rPr>
          <w:szCs w:val="22"/>
        </w:rPr>
        <w:tab/>
      </w:r>
      <w:r w:rsidR="00902E6B" w:rsidRPr="003A7823">
        <w:rPr>
          <w:szCs w:val="22"/>
        </w:rPr>
        <w:tab/>
      </w:r>
      <w:r w:rsidR="00902E6B" w:rsidRPr="003A7823">
        <w:rPr>
          <w:i/>
          <w:szCs w:val="22"/>
        </w:rPr>
        <w:t>H</w:t>
      </w:r>
      <w:r w:rsidR="00902E6B" w:rsidRPr="003A7823">
        <w:rPr>
          <w:szCs w:val="22"/>
          <w:vertAlign w:val="subscript"/>
        </w:rPr>
        <w:t>1</w:t>
      </w:r>
      <w:r w:rsidR="00902E6B" w:rsidRPr="003A7823">
        <w:rPr>
          <w:szCs w:val="22"/>
        </w:rPr>
        <w:t>:</w:t>
      </w:r>
      <w:r w:rsidR="00F115BF">
        <w:rPr>
          <w:szCs w:val="22"/>
        </w:rPr>
        <w:t xml:space="preserve"> </w:t>
      </w:r>
      <w:r w:rsidR="00902E6B" w:rsidRPr="003A7823">
        <w:rPr>
          <w:i/>
          <w:szCs w:val="22"/>
        </w:rPr>
        <w:sym w:font="Symbol" w:char="F06D"/>
      </w:r>
      <w:r w:rsidR="00902E6B" w:rsidRPr="003A7823">
        <w:rPr>
          <w:szCs w:val="22"/>
          <w:vertAlign w:val="subscript"/>
        </w:rPr>
        <w:t>d</w:t>
      </w:r>
      <w:r w:rsidR="00902E6B" w:rsidRPr="003A7823">
        <w:rPr>
          <w:szCs w:val="22"/>
        </w:rPr>
        <w:t xml:space="preserve"> </w:t>
      </w:r>
      <w:r w:rsidR="00902E6B" w:rsidRPr="003A7823">
        <w:rPr>
          <w:szCs w:val="22"/>
        </w:rPr>
        <w:sym w:font="Symbol" w:char="F0B9"/>
      </w:r>
      <w:r w:rsidR="00902E6B" w:rsidRPr="003A7823">
        <w:rPr>
          <w:szCs w:val="22"/>
        </w:rPr>
        <w:t xml:space="preserve"> 0</w:t>
      </w:r>
      <w:r w:rsidR="00902E6B" w:rsidRPr="003A7823">
        <w:rPr>
          <w:szCs w:val="22"/>
        </w:rPr>
        <w:tab/>
        <w:t xml:space="preserve">Reject </w:t>
      </w:r>
      <w:r w:rsidR="00902E6B" w:rsidRPr="003A7823">
        <w:rPr>
          <w:i/>
          <w:szCs w:val="22"/>
        </w:rPr>
        <w:t>H</w:t>
      </w:r>
      <w:r w:rsidR="00902E6B" w:rsidRPr="003A7823">
        <w:rPr>
          <w:szCs w:val="22"/>
          <w:vertAlign w:val="subscript"/>
        </w:rPr>
        <w:t>o</w:t>
      </w:r>
      <w:r w:rsidR="00902E6B" w:rsidRPr="003A7823">
        <w:rPr>
          <w:szCs w:val="22"/>
        </w:rPr>
        <w:t xml:space="preserve"> if z &lt; </w:t>
      </w:r>
      <w:r w:rsidR="00902E6B" w:rsidRPr="003A7823">
        <w:rPr>
          <w:szCs w:val="22"/>
        </w:rPr>
        <w:sym w:font="Symbol" w:char="F02D"/>
      </w:r>
      <w:r w:rsidR="00902E6B" w:rsidRPr="003A7823">
        <w:rPr>
          <w:szCs w:val="22"/>
        </w:rPr>
        <w:t xml:space="preserve">1.761 or </w:t>
      </w:r>
      <w:r w:rsidR="00902E6B" w:rsidRPr="003A7823">
        <w:rPr>
          <w:i/>
          <w:szCs w:val="22"/>
        </w:rPr>
        <w:t>z</w:t>
      </w:r>
      <w:r w:rsidR="00902E6B" w:rsidRPr="003A7823">
        <w:rPr>
          <w:szCs w:val="22"/>
        </w:rPr>
        <w:t xml:space="preserve"> &gt; 1.761</w:t>
      </w:r>
    </w:p>
    <w:p w14:paraId="77A7F5C5" w14:textId="77777777" w:rsidR="00B5394D" w:rsidRDefault="00B5394D" w:rsidP="00867623">
      <w:pPr>
        <w:tabs>
          <w:tab w:val="left" w:pos="720"/>
        </w:tabs>
        <w:ind w:left="1440" w:hanging="1440"/>
        <w:rPr>
          <w:szCs w:val="22"/>
        </w:rPr>
      </w:pPr>
    </w:p>
    <w:p w14:paraId="12AAA611" w14:textId="7AE12126" w:rsidR="003A7823" w:rsidRDefault="00B5394D" w:rsidP="00867623">
      <w:pPr>
        <w:tabs>
          <w:tab w:val="left" w:pos="720"/>
        </w:tabs>
        <w:ind w:left="1440" w:hanging="1440"/>
        <w:rPr>
          <w:noProof/>
          <w:szCs w:val="22"/>
        </w:rPr>
      </w:pPr>
      <w:r>
        <w:rPr>
          <w:szCs w:val="22"/>
        </w:rPr>
        <w:tab/>
        <w:t>b.</w:t>
      </w:r>
      <w:r w:rsidR="00902E6B" w:rsidRPr="003A7823">
        <w:rPr>
          <w:szCs w:val="22"/>
        </w:rPr>
        <w:tab/>
      </w:r>
      <w:r w:rsidR="002F4ABE" w:rsidRPr="003A7823">
        <w:rPr>
          <w:noProof/>
          <w:position w:val="-6"/>
          <w:szCs w:val="22"/>
        </w:rPr>
        <w:object w:dxaOrig="220" w:dyaOrig="300" w14:anchorId="6E419FD4">
          <v:shape id="_x0000_i1091" type="#_x0000_t75" alt="" style="width:10.5pt;height:14pt;mso-width-percent:0;mso-height-percent:0;mso-width-percent:0;mso-height-percent:0" o:ole="">
            <v:imagedata r:id="rId67" o:title=""/>
          </v:shape>
          <o:OLEObject Type="Embed" ProgID="Equation.DSMT4" ShapeID="_x0000_i1091" DrawAspect="Content" ObjectID="_1670241081" r:id="rId136"/>
        </w:object>
      </w:r>
      <w:r w:rsidR="00902E6B" w:rsidRPr="003A7823">
        <w:rPr>
          <w:szCs w:val="22"/>
        </w:rPr>
        <w:t xml:space="preserve">= </w:t>
      </w:r>
      <w:r w:rsidR="00902E6B" w:rsidRPr="003A7823">
        <w:rPr>
          <w:szCs w:val="22"/>
        </w:rPr>
        <w:sym w:font="Symbol" w:char="F02D"/>
      </w:r>
      <w:r w:rsidR="00902E6B" w:rsidRPr="003A7823">
        <w:rPr>
          <w:szCs w:val="22"/>
        </w:rPr>
        <w:t>246</w:t>
      </w:r>
      <w:r w:rsidR="00884C7F">
        <w:rPr>
          <w:szCs w:val="22"/>
        </w:rPr>
        <w:t>.333</w:t>
      </w:r>
      <w:r w:rsidR="00902E6B" w:rsidRPr="003A7823">
        <w:rPr>
          <w:szCs w:val="22"/>
        </w:rPr>
        <w:tab/>
      </w:r>
      <w:r w:rsidR="00902E6B" w:rsidRPr="003A7823">
        <w:rPr>
          <w:szCs w:val="22"/>
        </w:rPr>
        <w:tab/>
      </w:r>
      <w:r w:rsidR="00902E6B" w:rsidRPr="003A7823">
        <w:rPr>
          <w:i/>
          <w:szCs w:val="22"/>
        </w:rPr>
        <w:t>s</w:t>
      </w:r>
      <w:r w:rsidR="00902E6B" w:rsidRPr="003A7823">
        <w:rPr>
          <w:szCs w:val="22"/>
          <w:vertAlign w:val="subscript"/>
        </w:rPr>
        <w:t>d</w:t>
      </w:r>
      <w:r w:rsidR="00902E6B" w:rsidRPr="003A7823">
        <w:rPr>
          <w:szCs w:val="22"/>
        </w:rPr>
        <w:t xml:space="preserve"> = 54</w:t>
      </w:r>
      <w:r w:rsidR="00C41631">
        <w:rPr>
          <w:szCs w:val="22"/>
        </w:rPr>
        <w:t>6.959</w:t>
      </w:r>
      <w:r w:rsidR="00902E6B" w:rsidRPr="003A7823">
        <w:rPr>
          <w:szCs w:val="22"/>
        </w:rPr>
        <w:tab/>
      </w:r>
      <w:r w:rsidR="00902E6B" w:rsidRPr="003A7823">
        <w:rPr>
          <w:szCs w:val="22"/>
        </w:rPr>
        <w:tab/>
      </w:r>
      <w:r w:rsidR="002F4ABE" w:rsidRPr="00B042C2">
        <w:rPr>
          <w:noProof/>
          <w:position w:val="-28"/>
          <w:szCs w:val="22"/>
        </w:rPr>
        <w:object w:dxaOrig="2620" w:dyaOrig="660" w14:anchorId="71BFA449">
          <v:shape id="_x0000_i1092" type="#_x0000_t75" alt="" style="width:121pt;height:32pt;mso-width-percent:0;mso-height-percent:0;mso-width-percent:0;mso-height-percent:0" o:ole="">
            <v:imagedata r:id="rId137" o:title=""/>
          </v:shape>
          <o:OLEObject Type="Embed" ProgID="Equation.3" ShapeID="_x0000_i1092" DrawAspect="Content" ObjectID="_1670241082" r:id="rId138"/>
        </w:object>
      </w:r>
    </w:p>
    <w:p w14:paraId="43320B93" w14:textId="38D8ACFC" w:rsidR="00B5394D" w:rsidRDefault="00B5394D" w:rsidP="00B5394D">
      <w:pPr>
        <w:tabs>
          <w:tab w:val="left" w:pos="720"/>
        </w:tabs>
        <w:ind w:left="1440" w:hanging="1440"/>
      </w:pPr>
      <w:r>
        <w:rPr>
          <w:noProof/>
        </w:rPr>
        <w:tab/>
        <w:t>c.</w:t>
      </w:r>
      <w:r>
        <w:rPr>
          <w:noProof/>
        </w:rPr>
        <w:tab/>
      </w:r>
      <w:r w:rsidR="00FD50F7">
        <w:rPr>
          <w:szCs w:val="22"/>
        </w:rPr>
        <w:t>Using a</w:t>
      </w:r>
      <w:r w:rsidR="00FD50F7" w:rsidRPr="00374F9D">
        <w:rPr>
          <w:i/>
          <w:iCs/>
          <w:szCs w:val="22"/>
        </w:rPr>
        <w:t xml:space="preserve"> p</w:t>
      </w:r>
      <w:r w:rsidR="00FD50F7">
        <w:rPr>
          <w:szCs w:val="22"/>
        </w:rPr>
        <w:t>-value calculator or statistical software</w:t>
      </w:r>
      <w:r w:rsidR="00FD50F7">
        <w:t xml:space="preserve">, </w:t>
      </w:r>
      <w:r w:rsidR="00FD50F7" w:rsidRPr="00A0626C">
        <w:t>the p-value is</w:t>
      </w:r>
      <w:r w:rsidR="00FD50F7">
        <w:t xml:space="preserve"> </w:t>
      </w:r>
      <w:r>
        <w:rPr>
          <w:noProof/>
        </w:rPr>
        <w:t>.</w:t>
      </w:r>
      <w:r w:rsidR="00D931BF">
        <w:rPr>
          <w:noProof/>
        </w:rPr>
        <w:t>1031</w:t>
      </w:r>
      <w:r>
        <w:rPr>
          <w:noProof/>
        </w:rPr>
        <w:t xml:space="preserve">.    </w:t>
      </w:r>
      <w:r>
        <w:tab/>
      </w:r>
      <w:r>
        <w:tab/>
      </w:r>
    </w:p>
    <w:p w14:paraId="71F2EA5B" w14:textId="77777777" w:rsidR="00B5394D" w:rsidRDefault="00B5394D" w:rsidP="00B5394D">
      <w:pPr>
        <w:tabs>
          <w:tab w:val="left" w:pos="720"/>
        </w:tabs>
        <w:ind w:left="1440" w:hanging="1440"/>
      </w:pPr>
    </w:p>
    <w:p w14:paraId="0F158ABD" w14:textId="2F5E6440" w:rsidR="00B5394D" w:rsidRDefault="00B5394D" w:rsidP="00B5394D">
      <w:pPr>
        <w:tabs>
          <w:tab w:val="left" w:pos="720"/>
        </w:tabs>
        <w:ind w:left="1440" w:hanging="1440"/>
      </w:pPr>
      <w:r>
        <w:lastRenderedPageBreak/>
        <w:tab/>
        <w:t>d.</w:t>
      </w:r>
      <w:r>
        <w:tab/>
      </w:r>
      <w:r w:rsidR="00D931BF">
        <w:t>Do not r</w:t>
      </w:r>
      <w:r>
        <w:t xml:space="preserve">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</w:t>
      </w:r>
      <w:r w:rsidR="00D931BF">
        <w:t>in</w:t>
      </w:r>
      <w:r>
        <w:t xml:space="preserve">side the interval. The </w:t>
      </w:r>
      <w:r w:rsidRPr="003A5FDC">
        <w:rPr>
          <w:i/>
          <w:iCs/>
        </w:rPr>
        <w:t>p</w:t>
      </w:r>
      <w:r>
        <w:t xml:space="preserve">-value is </w:t>
      </w:r>
      <w:r w:rsidR="00D931BF">
        <w:t>more</w:t>
      </w:r>
      <w:r>
        <w:t xml:space="preserve"> than .</w:t>
      </w:r>
      <w:r w:rsidR="00D931BF">
        <w:t>10</w:t>
      </w:r>
      <w:r>
        <w:t>.</w:t>
      </w:r>
    </w:p>
    <w:p w14:paraId="48783ADE" w14:textId="77777777" w:rsidR="00B5394D" w:rsidRDefault="00B5394D" w:rsidP="00B5394D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37B19332" w14:textId="7CBE2119" w:rsidR="00825C04" w:rsidRDefault="00B5394D" w:rsidP="00867623">
      <w:pPr>
        <w:tabs>
          <w:tab w:val="left" w:pos="720"/>
        </w:tabs>
        <w:ind w:left="1440" w:hanging="1440"/>
        <w:rPr>
          <w:b/>
        </w:rPr>
      </w:pPr>
      <w:r>
        <w:tab/>
        <w:t>e.</w:t>
      </w:r>
      <w:r>
        <w:tab/>
      </w:r>
      <w:r w:rsidR="00902E6B" w:rsidRPr="003A7823">
        <w:rPr>
          <w:szCs w:val="22"/>
        </w:rPr>
        <w:t>There is no difference in the mean insurance price.</w:t>
      </w:r>
      <w:r w:rsidR="003A7823">
        <w:rPr>
          <w:szCs w:val="22"/>
        </w:rPr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11-3</w:t>
      </w:r>
      <w:r w:rsidR="003A7823" w:rsidRPr="003A7823">
        <w:rPr>
          <w:b/>
        </w:rPr>
        <w:t>)</w:t>
      </w:r>
    </w:p>
    <w:p w14:paraId="3268C7C5" w14:textId="77777777" w:rsidR="00902E6B" w:rsidRPr="003A7823" w:rsidRDefault="00902E6B" w:rsidP="00867623">
      <w:pPr>
        <w:tabs>
          <w:tab w:val="left" w:pos="720"/>
        </w:tabs>
        <w:ind w:left="1440" w:hanging="1440"/>
        <w:rPr>
          <w:szCs w:val="22"/>
        </w:rPr>
      </w:pPr>
    </w:p>
    <w:p w14:paraId="2C03A6DE" w14:textId="2CE1C468" w:rsidR="00332797" w:rsidRPr="003A7823" w:rsidRDefault="00165CB0" w:rsidP="009E666D">
      <w:r>
        <w:t>39</w:t>
      </w:r>
      <w:r w:rsidR="00332797" w:rsidRPr="003A7823">
        <w:t>.</w:t>
      </w:r>
      <w:r w:rsidR="00332797" w:rsidRPr="003A7823">
        <w:tab/>
      </w:r>
      <w:r w:rsidR="00B16B4E">
        <w:t>a.</w:t>
      </w:r>
      <w:r w:rsidR="00B16B4E">
        <w:tab/>
      </w:r>
      <w:r w:rsidR="00332797" w:rsidRPr="003A7823">
        <w:rPr>
          <w:i/>
        </w:rPr>
        <w:t>H</w:t>
      </w:r>
      <w:r w:rsidR="00332797" w:rsidRPr="003A7823">
        <w:rPr>
          <w:vertAlign w:val="subscript"/>
        </w:rPr>
        <w:t>o</w:t>
      </w:r>
      <w:r w:rsidR="00332797" w:rsidRPr="003A7823">
        <w:t>:</w:t>
      </w:r>
      <w:r w:rsidR="00F115BF">
        <w:t xml:space="preserve"> </w:t>
      </w:r>
      <w:r w:rsidR="00332797" w:rsidRPr="003A7823">
        <w:rPr>
          <w:i/>
        </w:rPr>
        <w:sym w:font="Symbol" w:char="F06D"/>
      </w:r>
      <w:r w:rsidR="00332797" w:rsidRPr="003A7823">
        <w:rPr>
          <w:vertAlign w:val="subscript"/>
        </w:rPr>
        <w:t>1</w:t>
      </w:r>
      <w:r w:rsidR="00332797" w:rsidRPr="003A7823">
        <w:t xml:space="preserve"> = </w:t>
      </w:r>
      <w:r w:rsidR="00332797" w:rsidRPr="003A7823">
        <w:rPr>
          <w:i/>
        </w:rPr>
        <w:sym w:font="Symbol" w:char="F06D"/>
      </w:r>
      <w:r w:rsidR="00332797" w:rsidRPr="003A7823">
        <w:rPr>
          <w:vertAlign w:val="subscript"/>
        </w:rPr>
        <w:t>2</w:t>
      </w:r>
      <w:r w:rsidR="00332797" w:rsidRPr="003A7823">
        <w:tab/>
      </w:r>
      <w:r w:rsidR="00332797" w:rsidRPr="003A7823">
        <w:rPr>
          <w:i/>
        </w:rPr>
        <w:t>H</w:t>
      </w:r>
      <w:r w:rsidR="00332797" w:rsidRPr="003A7823">
        <w:rPr>
          <w:vertAlign w:val="subscript"/>
        </w:rPr>
        <w:t>1</w:t>
      </w:r>
      <w:r w:rsidR="00332797" w:rsidRPr="003A7823">
        <w:t>:</w:t>
      </w:r>
      <w:r w:rsidR="00F115BF">
        <w:t xml:space="preserve"> </w:t>
      </w:r>
      <w:r w:rsidR="00332797" w:rsidRPr="003A7823">
        <w:rPr>
          <w:i/>
        </w:rPr>
        <w:sym w:font="Symbol" w:char="F06D"/>
      </w:r>
      <w:r w:rsidR="00332797" w:rsidRPr="003A7823">
        <w:rPr>
          <w:vertAlign w:val="subscript"/>
        </w:rPr>
        <w:t>1</w:t>
      </w:r>
      <w:r w:rsidR="00332797" w:rsidRPr="003A7823">
        <w:t xml:space="preserve"> </w:t>
      </w:r>
      <w:r w:rsidR="00332797" w:rsidRPr="003A7823">
        <w:sym w:font="Symbol" w:char="F0B9"/>
      </w:r>
      <w:r w:rsidR="00332797" w:rsidRPr="003A7823">
        <w:t xml:space="preserve"> </w:t>
      </w:r>
      <w:r w:rsidR="00332797" w:rsidRPr="003A7823">
        <w:rPr>
          <w:i/>
        </w:rPr>
        <w:sym w:font="Symbol" w:char="F06D"/>
      </w:r>
      <w:r w:rsidR="00332797" w:rsidRPr="003A7823">
        <w:rPr>
          <w:vertAlign w:val="subscript"/>
        </w:rPr>
        <w:t>2</w:t>
      </w:r>
      <w:r w:rsidR="00B16B4E">
        <w:t>; R</w:t>
      </w:r>
      <w:r w:rsidR="00B16B4E" w:rsidRPr="003A7823">
        <w:t xml:space="preserve">eject </w:t>
      </w:r>
      <w:r w:rsidR="00B16B4E" w:rsidRPr="003A7823">
        <w:rPr>
          <w:i/>
        </w:rPr>
        <w:t>H</w:t>
      </w:r>
      <w:r w:rsidR="00B16B4E" w:rsidRPr="003A7823">
        <w:rPr>
          <w:vertAlign w:val="subscript"/>
        </w:rPr>
        <w:t>o</w:t>
      </w:r>
      <w:r w:rsidR="00B16B4E">
        <w:rPr>
          <w:vertAlign w:val="subscript"/>
        </w:rPr>
        <w:t xml:space="preserve"> </w:t>
      </w:r>
      <w:r w:rsidR="00B16B4E">
        <w:t>if</w:t>
      </w:r>
      <w:r w:rsidR="00332797" w:rsidRPr="003A7823">
        <w:t xml:space="preserve"> </w:t>
      </w:r>
      <w:r w:rsidR="00332797" w:rsidRPr="003A7823">
        <w:rPr>
          <w:i/>
          <w:iCs/>
        </w:rPr>
        <w:t xml:space="preserve">t </w:t>
      </w:r>
      <w:r w:rsidR="00B16B4E">
        <w:t>&lt;</w:t>
      </w:r>
      <w:r w:rsidR="00332797" w:rsidRPr="003A7823">
        <w:t xml:space="preserve"> </w:t>
      </w:r>
      <w:r w:rsidR="00332797" w:rsidRPr="003A7823">
        <w:sym w:font="Symbol" w:char="F02D"/>
      </w:r>
      <w:r w:rsidR="00332797" w:rsidRPr="003A7823">
        <w:t xml:space="preserve">2.024 </w:t>
      </w:r>
      <w:r w:rsidR="00B16B4E">
        <w:t xml:space="preserve">or t &gt; </w:t>
      </w:r>
      <w:r w:rsidR="00332797" w:rsidRPr="003A7823">
        <w:t xml:space="preserve">2.024, </w:t>
      </w:r>
    </w:p>
    <w:p w14:paraId="2325667F" w14:textId="34C298AC" w:rsidR="009E666D" w:rsidRDefault="00332797" w:rsidP="009E666D">
      <w:r w:rsidRPr="003A7823">
        <w:tab/>
      </w:r>
      <w:r w:rsidR="00B16B4E">
        <w:t>b.</w:t>
      </w:r>
      <w:r w:rsidR="00B16B4E">
        <w:tab/>
      </w:r>
      <w:r w:rsidR="002F4ABE" w:rsidRPr="003A7823">
        <w:rPr>
          <w:noProof/>
          <w:position w:val="-24"/>
        </w:rPr>
        <w:object w:dxaOrig="5620" w:dyaOrig="660" w14:anchorId="1169CC9F">
          <v:shape id="_x0000_i1093" type="#_x0000_t75" alt="" style="width:282pt;height:32.5pt;mso-width-percent:0;mso-height-percent:0;mso-width-percent:0;mso-height-percent:0" o:ole="">
            <v:imagedata r:id="rId139" o:title=""/>
          </v:shape>
          <o:OLEObject Type="Embed" ProgID="Equation.3" ShapeID="_x0000_i1093" DrawAspect="Content" ObjectID="_1670241083" r:id="rId140"/>
        </w:object>
      </w:r>
    </w:p>
    <w:p w14:paraId="6CD9D36D" w14:textId="2F6A81CA" w:rsidR="00313E66" w:rsidRDefault="00332797" w:rsidP="009E666D">
      <w:pPr>
        <w:rPr>
          <w:noProof/>
        </w:rPr>
      </w:pPr>
      <w:r w:rsidRPr="003A7823">
        <w:tab/>
      </w:r>
      <w:r w:rsidR="00B16B4E">
        <w:tab/>
      </w:r>
      <w:r w:rsidR="002F4ABE" w:rsidRPr="003A7823">
        <w:rPr>
          <w:noProof/>
          <w:position w:val="-68"/>
        </w:rPr>
        <w:object w:dxaOrig="3840" w:dyaOrig="1060" w14:anchorId="5878AC20">
          <v:shape id="_x0000_i1094" type="#_x0000_t75" alt="" style="width:192pt;height:53pt;mso-width-percent:0;mso-height-percent:0;mso-width-percent:0;mso-height-percent:0" o:ole="">
            <v:imagedata r:id="rId141" o:title=""/>
          </v:shape>
          <o:OLEObject Type="Embed" ProgID="Equation.3" ShapeID="_x0000_i1094" DrawAspect="Content" ObjectID="_1670241084" r:id="rId142"/>
        </w:object>
      </w:r>
    </w:p>
    <w:p w14:paraId="2401DCD4" w14:textId="76817E90" w:rsidR="00B16B4E" w:rsidRDefault="00B16B4E" w:rsidP="009E666D">
      <w:pPr>
        <w:rPr>
          <w:noProof/>
        </w:rPr>
      </w:pPr>
    </w:p>
    <w:p w14:paraId="7BB7AD22" w14:textId="7F63DF62" w:rsidR="00B16B4E" w:rsidRDefault="00B16B4E" w:rsidP="00B16B4E">
      <w:pPr>
        <w:tabs>
          <w:tab w:val="left" w:pos="720"/>
        </w:tabs>
        <w:ind w:left="1440" w:hanging="1440"/>
      </w:pPr>
      <w:r>
        <w:rPr>
          <w:noProof/>
        </w:rPr>
        <w:tab/>
        <w:t>c.</w:t>
      </w:r>
      <w:r>
        <w:rPr>
          <w:noProof/>
        </w:rPr>
        <w:tab/>
      </w:r>
      <w:r w:rsidR="00FD50F7">
        <w:rPr>
          <w:szCs w:val="22"/>
        </w:rPr>
        <w:t>Using a</w:t>
      </w:r>
      <w:r w:rsidR="00FD50F7" w:rsidRPr="00374F9D">
        <w:rPr>
          <w:i/>
          <w:iCs/>
          <w:szCs w:val="22"/>
        </w:rPr>
        <w:t xml:space="preserve"> p</w:t>
      </w:r>
      <w:r w:rsidR="00FD50F7">
        <w:rPr>
          <w:szCs w:val="22"/>
        </w:rPr>
        <w:t>-value calculator or statistical software</w:t>
      </w:r>
      <w:r w:rsidR="00FD50F7">
        <w:t xml:space="preserve">, </w:t>
      </w:r>
      <w:r w:rsidR="00FD50F7" w:rsidRPr="00A0626C">
        <w:t>the p-value is</w:t>
      </w:r>
      <w:r w:rsidR="00FD50F7">
        <w:t xml:space="preserve"> </w:t>
      </w:r>
      <w:r>
        <w:rPr>
          <w:noProof/>
        </w:rPr>
        <w:t xml:space="preserve">.0103.    </w:t>
      </w:r>
      <w:r>
        <w:tab/>
      </w:r>
      <w:r>
        <w:tab/>
      </w:r>
    </w:p>
    <w:p w14:paraId="5079E065" w14:textId="77777777" w:rsidR="00B16B4E" w:rsidRDefault="00B16B4E" w:rsidP="00B16B4E">
      <w:pPr>
        <w:tabs>
          <w:tab w:val="left" w:pos="720"/>
        </w:tabs>
        <w:ind w:left="1440" w:hanging="1440"/>
      </w:pPr>
    </w:p>
    <w:p w14:paraId="6EA26405" w14:textId="4D14A64B" w:rsidR="00B16B4E" w:rsidRDefault="00B16B4E" w:rsidP="00B16B4E">
      <w:pPr>
        <w:tabs>
          <w:tab w:val="left" w:pos="720"/>
        </w:tabs>
        <w:ind w:left="1440" w:hanging="1440"/>
      </w:pPr>
      <w:r>
        <w:tab/>
        <w:t>d.</w:t>
      </w:r>
      <w:r>
        <w:tab/>
        <w:t xml:space="preserve">Reject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outside the interval. The </w:t>
      </w:r>
      <w:r w:rsidRPr="003A5FDC">
        <w:rPr>
          <w:i/>
          <w:iCs/>
        </w:rPr>
        <w:t>p</w:t>
      </w:r>
      <w:r>
        <w:t>-value is less than .05.</w:t>
      </w:r>
    </w:p>
    <w:p w14:paraId="66E41225" w14:textId="77777777" w:rsidR="00B16B4E" w:rsidRDefault="00B16B4E" w:rsidP="00B16B4E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7B90ECC3" w14:textId="5312DC6B" w:rsidR="00332797" w:rsidRPr="003A7823" w:rsidRDefault="00B16B4E" w:rsidP="00C873B9">
      <w:pPr>
        <w:tabs>
          <w:tab w:val="left" w:pos="720"/>
        </w:tabs>
        <w:ind w:left="1440" w:hanging="1440"/>
      </w:pPr>
      <w:r>
        <w:tab/>
        <w:t>e.</w:t>
      </w:r>
      <w:r>
        <w:tab/>
      </w:r>
      <w:r w:rsidR="00C873B9">
        <w:t xml:space="preserve">The data indicates that </w:t>
      </w:r>
      <w:r w:rsidR="00B12998">
        <w:t>the population means are different.</w:t>
      </w:r>
      <w:r w:rsidR="00F115BF"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11-2</w:t>
      </w:r>
      <w:r w:rsidR="003A7823" w:rsidRPr="003A7823">
        <w:rPr>
          <w:b/>
        </w:rPr>
        <w:t>)</w:t>
      </w:r>
    </w:p>
    <w:p w14:paraId="01D7F1E6" w14:textId="77777777" w:rsidR="00902E6B" w:rsidRPr="003A7823" w:rsidRDefault="00902E6B" w:rsidP="006073C3"/>
    <w:p w14:paraId="2AF791FA" w14:textId="34B30767" w:rsidR="00902E6B" w:rsidRDefault="00165CB0" w:rsidP="006073C3">
      <w:r>
        <w:t>40</w:t>
      </w:r>
      <w:r w:rsidR="00902E6B" w:rsidRPr="003A7823">
        <w:t>.</w:t>
      </w:r>
      <w:r w:rsidR="00902E6B" w:rsidRPr="003A7823">
        <w:tab/>
      </w:r>
      <w:r w:rsidR="007B2FD4">
        <w:t>a.</w:t>
      </w:r>
      <w:r w:rsidR="007B2FD4">
        <w:tab/>
      </w:r>
      <w:r w:rsidR="00902E6B" w:rsidRPr="003A7823">
        <w:rPr>
          <w:i/>
        </w:rPr>
        <w:t>H</w:t>
      </w:r>
      <w:r w:rsidR="00902E6B" w:rsidRPr="003A7823">
        <w:rPr>
          <w:vertAlign w:val="subscript"/>
        </w:rPr>
        <w:t>o</w:t>
      </w:r>
      <w:r w:rsidR="00902E6B" w:rsidRPr="003A7823">
        <w:t>:</w:t>
      </w:r>
      <w:r w:rsidR="00F115BF">
        <w:t xml:space="preserve"> </w:t>
      </w:r>
      <w:r w:rsidR="00902E6B" w:rsidRPr="003A7823">
        <w:rPr>
          <w:i/>
        </w:rPr>
        <w:sym w:font="Symbol" w:char="F06D"/>
      </w:r>
      <w:r w:rsidR="001F1D31">
        <w:rPr>
          <w:vertAlign w:val="subscript"/>
        </w:rPr>
        <w:t xml:space="preserve"> With</w:t>
      </w:r>
      <w:r w:rsidR="009B48CC">
        <w:rPr>
          <w:vertAlign w:val="subscript"/>
        </w:rPr>
        <w:t>out</w:t>
      </w:r>
      <w:r w:rsidR="001F1D31">
        <w:rPr>
          <w:vertAlign w:val="subscript"/>
        </w:rPr>
        <w:t xml:space="preserve"> </w:t>
      </w:r>
      <w:r w:rsidR="00902E6B" w:rsidRPr="003A7823">
        <w:t xml:space="preserve">= </w:t>
      </w:r>
      <w:r w:rsidR="00902E6B" w:rsidRPr="003A7823">
        <w:rPr>
          <w:i/>
        </w:rPr>
        <w:sym w:font="Symbol" w:char="F06D"/>
      </w:r>
      <w:r w:rsidR="001F1D31">
        <w:rPr>
          <w:vertAlign w:val="subscript"/>
        </w:rPr>
        <w:t xml:space="preserve"> With</w:t>
      </w:r>
      <w:r w:rsidR="00902E6B" w:rsidRPr="003A7823">
        <w:tab/>
      </w:r>
      <w:r w:rsidR="00902E6B" w:rsidRPr="003A7823">
        <w:rPr>
          <w:i/>
        </w:rPr>
        <w:t>H</w:t>
      </w:r>
      <w:r w:rsidR="00902E6B" w:rsidRPr="003A7823">
        <w:rPr>
          <w:vertAlign w:val="subscript"/>
        </w:rPr>
        <w:t>1</w:t>
      </w:r>
      <w:r w:rsidR="00902E6B" w:rsidRPr="003A7823">
        <w:t>:</w:t>
      </w:r>
      <w:r w:rsidR="00F115BF">
        <w:t xml:space="preserve"> </w:t>
      </w:r>
      <w:r w:rsidR="00902E6B" w:rsidRPr="003A7823">
        <w:rPr>
          <w:i/>
        </w:rPr>
        <w:sym w:font="Symbol" w:char="F06D"/>
      </w:r>
      <w:r w:rsidR="001F1D31" w:rsidRPr="001F1D31">
        <w:rPr>
          <w:vertAlign w:val="subscript"/>
        </w:rPr>
        <w:t xml:space="preserve"> </w:t>
      </w:r>
      <w:r w:rsidR="001F1D31">
        <w:rPr>
          <w:vertAlign w:val="subscript"/>
        </w:rPr>
        <w:t>With</w:t>
      </w:r>
      <w:r w:rsidR="009B48CC">
        <w:rPr>
          <w:vertAlign w:val="subscript"/>
        </w:rPr>
        <w:t>out</w:t>
      </w:r>
      <w:r w:rsidR="00902E6B" w:rsidRPr="003A7823">
        <w:t xml:space="preserve"> </w:t>
      </w:r>
      <w:r w:rsidR="00902E6B" w:rsidRPr="003A7823">
        <w:sym w:font="Symbol" w:char="F0B9"/>
      </w:r>
      <w:r w:rsidR="00902E6B" w:rsidRPr="003A7823">
        <w:t xml:space="preserve"> </w:t>
      </w:r>
      <w:r w:rsidR="00902E6B" w:rsidRPr="003A7823">
        <w:rPr>
          <w:i/>
        </w:rPr>
        <w:sym w:font="Symbol" w:char="F06D"/>
      </w:r>
      <w:r w:rsidR="001F1D31" w:rsidRPr="001F1D31">
        <w:rPr>
          <w:vertAlign w:val="subscript"/>
        </w:rPr>
        <w:t xml:space="preserve"> </w:t>
      </w:r>
      <w:r w:rsidR="001F1D31">
        <w:rPr>
          <w:vertAlign w:val="subscript"/>
        </w:rPr>
        <w:t>With</w:t>
      </w:r>
      <w:r w:rsidR="007B2FD4">
        <w:t>; R</w:t>
      </w:r>
      <w:r w:rsidR="007B2FD4" w:rsidRPr="003A7823">
        <w:t xml:space="preserve">eject </w:t>
      </w:r>
      <w:r w:rsidR="007B2FD4" w:rsidRPr="003A7823">
        <w:rPr>
          <w:i/>
        </w:rPr>
        <w:t>H</w:t>
      </w:r>
      <w:r w:rsidR="007B2FD4" w:rsidRPr="003A7823">
        <w:rPr>
          <w:vertAlign w:val="subscript"/>
        </w:rPr>
        <w:t>o</w:t>
      </w:r>
      <w:r w:rsidR="007B2FD4">
        <w:rPr>
          <w:vertAlign w:val="subscript"/>
        </w:rPr>
        <w:t xml:space="preserve"> </w:t>
      </w:r>
      <w:r w:rsidR="007B2FD4">
        <w:t>if</w:t>
      </w:r>
      <w:r w:rsidR="00902E6B" w:rsidRPr="003A7823">
        <w:t xml:space="preserve"> </w:t>
      </w:r>
      <w:r w:rsidR="00902E6B" w:rsidRPr="003A7823">
        <w:rPr>
          <w:i/>
          <w:iCs/>
        </w:rPr>
        <w:t xml:space="preserve">t </w:t>
      </w:r>
      <w:r w:rsidR="00902E6B" w:rsidRPr="003A7823">
        <w:t xml:space="preserve"> </w:t>
      </w:r>
      <w:r w:rsidR="007B2FD4">
        <w:t xml:space="preserve">&lt; </w:t>
      </w:r>
      <w:r w:rsidR="00902E6B" w:rsidRPr="003A7823">
        <w:sym w:font="Symbol" w:char="F02D"/>
      </w:r>
      <w:r w:rsidR="00902E6B" w:rsidRPr="003A7823">
        <w:t>2.228</w:t>
      </w:r>
      <w:r w:rsidR="007B2FD4">
        <w:t xml:space="preserve"> or t &gt;</w:t>
      </w:r>
      <w:r w:rsidR="00902E6B" w:rsidRPr="003A7823">
        <w:t xml:space="preserve"> 2.228</w:t>
      </w:r>
      <w:r w:rsidR="007B2FD4">
        <w:t>.</w:t>
      </w:r>
      <w:r w:rsidR="00902E6B" w:rsidRPr="003A7823">
        <w:t xml:space="preserve"> </w:t>
      </w:r>
    </w:p>
    <w:p w14:paraId="532FC1F9" w14:textId="77777777" w:rsidR="007B2FD4" w:rsidRPr="003A7823" w:rsidRDefault="007B2FD4" w:rsidP="006073C3"/>
    <w:p w14:paraId="76A7F530" w14:textId="0C9D66B0" w:rsidR="00902E6B" w:rsidRDefault="007B2FD4" w:rsidP="006073C3">
      <w:pPr>
        <w:rPr>
          <w:noProof/>
          <w:szCs w:val="22"/>
        </w:rPr>
      </w:pPr>
      <w:r>
        <w:tab/>
        <w:t>b.</w:t>
      </w:r>
      <w:r w:rsidR="00902E6B" w:rsidRPr="003A7823">
        <w:tab/>
      </w:r>
      <w:r w:rsidR="002F4ABE" w:rsidRPr="003A7823">
        <w:rPr>
          <w:noProof/>
          <w:position w:val="-22"/>
        </w:rPr>
        <w:object w:dxaOrig="3580" w:dyaOrig="600" w14:anchorId="07333121">
          <v:shape id="_x0000_i1095" type="#_x0000_t75" alt="" style="width:180pt;height:29.5pt;mso-width-percent:0;mso-height-percent:0;mso-width-percent:0;mso-height-percent:0" o:ole="">
            <v:imagedata r:id="rId143" o:title=""/>
          </v:shape>
          <o:OLEObject Type="Embed" ProgID="Equation.DSMT4" ShapeID="_x0000_i1095" DrawAspect="Content" ObjectID="_1670241085" r:id="rId144"/>
        </w:object>
      </w:r>
      <w:r w:rsidR="00902E6B" w:rsidRPr="003A7823">
        <w:tab/>
      </w:r>
      <w:r w:rsidR="00902E6B" w:rsidRPr="003A7823">
        <w:tab/>
      </w:r>
      <w:r>
        <w:tab/>
      </w:r>
      <w:r>
        <w:tab/>
      </w:r>
      <w:r>
        <w:tab/>
      </w:r>
      <w:r>
        <w:tab/>
      </w:r>
      <w:r>
        <w:tab/>
      </w:r>
      <w:r w:rsidR="002F4ABE" w:rsidRPr="001714EC">
        <w:rPr>
          <w:noProof/>
          <w:position w:val="-68"/>
          <w:szCs w:val="22"/>
        </w:rPr>
        <w:object w:dxaOrig="2659" w:dyaOrig="1060" w14:anchorId="194C19ED">
          <v:shape id="_x0000_i1096" type="#_x0000_t75" alt="" style="width:133.5pt;height:53pt;mso-width-percent:0;mso-height-percent:0;mso-width-percent:0;mso-height-percent:0" o:ole="">
            <v:imagedata r:id="rId145" o:title=""/>
          </v:shape>
          <o:OLEObject Type="Embed" ProgID="Equation.3" ShapeID="_x0000_i1096" DrawAspect="Content" ObjectID="_1670241086" r:id="rId146"/>
        </w:object>
      </w:r>
    </w:p>
    <w:p w14:paraId="7A398B2E" w14:textId="77777777" w:rsidR="007B2FD4" w:rsidRPr="003A7823" w:rsidRDefault="007B2FD4" w:rsidP="006073C3"/>
    <w:p w14:paraId="0D7934E6" w14:textId="60A5B33E" w:rsidR="007B2FD4" w:rsidRDefault="00902E6B" w:rsidP="007B2FD4">
      <w:pPr>
        <w:tabs>
          <w:tab w:val="left" w:pos="720"/>
        </w:tabs>
        <w:ind w:left="1440" w:hanging="1440"/>
      </w:pPr>
      <w:r w:rsidRPr="003A7823">
        <w:tab/>
      </w:r>
      <w:r w:rsidR="007B2FD4">
        <w:rPr>
          <w:noProof/>
        </w:rPr>
        <w:t>c.</w:t>
      </w:r>
      <w:r w:rsidR="007B2FD4">
        <w:rPr>
          <w:noProof/>
        </w:rPr>
        <w:tab/>
      </w:r>
      <w:r w:rsidR="00FD50F7">
        <w:rPr>
          <w:szCs w:val="22"/>
        </w:rPr>
        <w:t>Using a</w:t>
      </w:r>
      <w:r w:rsidR="00FD50F7" w:rsidRPr="00374F9D">
        <w:rPr>
          <w:i/>
          <w:iCs/>
          <w:szCs w:val="22"/>
        </w:rPr>
        <w:t xml:space="preserve"> p</w:t>
      </w:r>
      <w:r w:rsidR="00FD50F7">
        <w:rPr>
          <w:szCs w:val="22"/>
        </w:rPr>
        <w:t>-value calculator or statistical software</w:t>
      </w:r>
      <w:r w:rsidR="00FD50F7">
        <w:t xml:space="preserve">, </w:t>
      </w:r>
      <w:r w:rsidR="00FD50F7" w:rsidRPr="00A0626C">
        <w:t>the p-value is</w:t>
      </w:r>
      <w:r w:rsidR="00FD50F7">
        <w:t xml:space="preserve"> </w:t>
      </w:r>
      <w:r w:rsidR="007B2FD4">
        <w:rPr>
          <w:noProof/>
        </w:rPr>
        <w:t xml:space="preserve">.1632.    </w:t>
      </w:r>
      <w:r w:rsidR="007B2FD4">
        <w:tab/>
      </w:r>
      <w:r w:rsidR="007B2FD4">
        <w:tab/>
      </w:r>
    </w:p>
    <w:p w14:paraId="7DEF0F8D" w14:textId="77777777" w:rsidR="007B2FD4" w:rsidRDefault="007B2FD4" w:rsidP="007B2FD4">
      <w:pPr>
        <w:tabs>
          <w:tab w:val="left" w:pos="720"/>
        </w:tabs>
        <w:ind w:left="1440" w:hanging="1440"/>
      </w:pPr>
    </w:p>
    <w:p w14:paraId="573496AC" w14:textId="5E606F0D" w:rsidR="007B2FD4" w:rsidRDefault="007B2FD4" w:rsidP="007B2FD4">
      <w:pPr>
        <w:tabs>
          <w:tab w:val="left" w:pos="720"/>
        </w:tabs>
        <w:ind w:left="1440" w:hanging="1440"/>
      </w:pPr>
      <w:r>
        <w:tab/>
        <w:t>d.</w:t>
      </w:r>
      <w:r>
        <w:tab/>
        <w:t xml:space="preserve">Do not reject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inside the interval. The </w:t>
      </w:r>
      <w:r w:rsidRPr="003A5FDC">
        <w:rPr>
          <w:i/>
          <w:iCs/>
        </w:rPr>
        <w:t>p</w:t>
      </w:r>
      <w:r>
        <w:t>-value is more than .05.</w:t>
      </w:r>
    </w:p>
    <w:p w14:paraId="17852778" w14:textId="77777777" w:rsidR="007B2FD4" w:rsidRDefault="007B2FD4" w:rsidP="007B2FD4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24763CAF" w14:textId="52FBB9CB" w:rsidR="00902E6B" w:rsidRPr="003A7823" w:rsidRDefault="007B2FD4" w:rsidP="007B2FD4">
      <w:pPr>
        <w:tabs>
          <w:tab w:val="left" w:pos="720"/>
        </w:tabs>
        <w:ind w:left="1440" w:hanging="1440"/>
      </w:pPr>
      <w:r>
        <w:tab/>
        <w:t>e.</w:t>
      </w:r>
      <w:r>
        <w:tab/>
      </w:r>
      <w:r w:rsidR="00287C7C">
        <w:t xml:space="preserve">We fail to reject that the ratings are the same with and without almonds.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11-2</w:t>
      </w:r>
      <w:r w:rsidR="003A7823" w:rsidRPr="003A7823">
        <w:rPr>
          <w:b/>
        </w:rPr>
        <w:t>)</w:t>
      </w:r>
    </w:p>
    <w:p w14:paraId="6702BDFE" w14:textId="77777777" w:rsidR="00902E6B" w:rsidRPr="003A7823" w:rsidRDefault="00902E6B" w:rsidP="006073C3"/>
    <w:p w14:paraId="6F3FB0DB" w14:textId="206DBDE4" w:rsidR="00902E6B" w:rsidRPr="003A7823" w:rsidRDefault="00165CB0" w:rsidP="006073C3">
      <w:r>
        <w:t>41</w:t>
      </w:r>
      <w:r w:rsidR="00902E6B" w:rsidRPr="003A7823">
        <w:t>.</w:t>
      </w:r>
      <w:r w:rsidR="00902E6B" w:rsidRPr="003A7823">
        <w:tab/>
      </w:r>
      <w:r w:rsidR="00CF06EA">
        <w:t>a.</w:t>
      </w:r>
      <w:r w:rsidR="00CF06EA">
        <w:tab/>
      </w:r>
      <w:r w:rsidR="00902E6B" w:rsidRPr="003A7823">
        <w:rPr>
          <w:i/>
        </w:rPr>
        <w:t>H</w:t>
      </w:r>
      <w:r w:rsidR="00902E6B" w:rsidRPr="003A7823">
        <w:rPr>
          <w:vertAlign w:val="subscript"/>
        </w:rPr>
        <w:t>o</w:t>
      </w:r>
      <w:r w:rsidR="00902E6B" w:rsidRPr="003A7823">
        <w:t>:</w:t>
      </w:r>
      <w:r w:rsidR="00F115BF">
        <w:t xml:space="preserve"> </w:t>
      </w:r>
      <w:r w:rsidR="00E07989" w:rsidRPr="003A7823">
        <w:rPr>
          <w:i/>
          <w:szCs w:val="22"/>
        </w:rPr>
        <w:sym w:font="Symbol" w:char="F06D"/>
      </w:r>
      <w:r w:rsidR="00E07989">
        <w:rPr>
          <w:i/>
          <w:szCs w:val="22"/>
        </w:rPr>
        <w:t xml:space="preserve"> </w:t>
      </w:r>
      <w:r w:rsidR="00E07989">
        <w:rPr>
          <w:szCs w:val="22"/>
          <w:vertAlign w:val="subscript"/>
        </w:rPr>
        <w:t>Before</w:t>
      </w:r>
      <w:r w:rsidR="00E07989" w:rsidRPr="003A7823">
        <w:rPr>
          <w:i/>
          <w:szCs w:val="22"/>
        </w:rPr>
        <w:t xml:space="preserve"> </w:t>
      </w:r>
      <w:r w:rsidR="00E07989">
        <w:rPr>
          <w:i/>
          <w:szCs w:val="22"/>
        </w:rPr>
        <w:t xml:space="preserve">- </w:t>
      </w:r>
      <w:r w:rsidR="00E07989" w:rsidRPr="003A7823">
        <w:rPr>
          <w:i/>
          <w:szCs w:val="22"/>
        </w:rPr>
        <w:sym w:font="Symbol" w:char="F06D"/>
      </w:r>
      <w:r w:rsidR="00E07989">
        <w:rPr>
          <w:i/>
          <w:szCs w:val="22"/>
        </w:rPr>
        <w:t xml:space="preserve"> </w:t>
      </w:r>
      <w:r w:rsidR="00E07989">
        <w:rPr>
          <w:szCs w:val="22"/>
          <w:vertAlign w:val="subscript"/>
        </w:rPr>
        <w:t>After</w:t>
      </w:r>
      <w:r w:rsidR="00E07989" w:rsidRPr="003A7823">
        <w:rPr>
          <w:i/>
          <w:szCs w:val="22"/>
        </w:rPr>
        <w:t xml:space="preserve"> </w:t>
      </w:r>
      <w:r w:rsidR="00E07989">
        <w:rPr>
          <w:i/>
          <w:szCs w:val="22"/>
        </w:rPr>
        <w:t xml:space="preserve">= </w:t>
      </w:r>
      <w:r w:rsidR="00902E6B" w:rsidRPr="003A7823">
        <w:rPr>
          <w:i/>
        </w:rPr>
        <w:sym w:font="Symbol" w:char="F06D"/>
      </w:r>
      <w:r w:rsidR="00902E6B" w:rsidRPr="003A7823">
        <w:rPr>
          <w:vertAlign w:val="subscript"/>
        </w:rPr>
        <w:t>d</w:t>
      </w:r>
      <w:r w:rsidR="00902E6B" w:rsidRPr="003A7823">
        <w:t xml:space="preserve"> </w:t>
      </w:r>
      <w:r w:rsidR="00902E6B" w:rsidRPr="003A7823">
        <w:sym w:font="Symbol" w:char="F0A3"/>
      </w:r>
      <w:r w:rsidR="00902E6B" w:rsidRPr="003A7823">
        <w:t xml:space="preserve"> 0</w:t>
      </w:r>
      <w:r w:rsidR="00902E6B" w:rsidRPr="003A7823">
        <w:tab/>
      </w:r>
      <w:r w:rsidR="00902E6B" w:rsidRPr="003A7823">
        <w:tab/>
      </w:r>
      <w:r w:rsidR="00902E6B" w:rsidRPr="003A7823">
        <w:rPr>
          <w:i/>
        </w:rPr>
        <w:t>H</w:t>
      </w:r>
      <w:r w:rsidR="00902E6B" w:rsidRPr="003A7823">
        <w:rPr>
          <w:vertAlign w:val="subscript"/>
        </w:rPr>
        <w:t>1</w:t>
      </w:r>
      <w:r w:rsidR="00902E6B" w:rsidRPr="003A7823">
        <w:t>:</w:t>
      </w:r>
      <w:r w:rsidR="00F115BF">
        <w:t xml:space="preserve"> </w:t>
      </w:r>
      <w:r w:rsidR="00902E6B" w:rsidRPr="003A7823">
        <w:rPr>
          <w:i/>
        </w:rPr>
        <w:sym w:font="Symbol" w:char="F06D"/>
      </w:r>
      <w:r w:rsidR="00902E6B" w:rsidRPr="003A7823">
        <w:rPr>
          <w:vertAlign w:val="subscript"/>
        </w:rPr>
        <w:t>d</w:t>
      </w:r>
      <w:r w:rsidR="00902E6B" w:rsidRPr="003A7823">
        <w:t xml:space="preserve"> &gt; 0</w:t>
      </w:r>
      <w:r w:rsidR="00902E6B" w:rsidRPr="003A7823">
        <w:tab/>
        <w:t xml:space="preserve">Reject </w:t>
      </w:r>
      <w:r w:rsidR="00902E6B" w:rsidRPr="003A7823">
        <w:rPr>
          <w:i/>
        </w:rPr>
        <w:t>H</w:t>
      </w:r>
      <w:r w:rsidR="00902E6B" w:rsidRPr="003A7823">
        <w:rPr>
          <w:vertAlign w:val="subscript"/>
        </w:rPr>
        <w:t>o</w:t>
      </w:r>
      <w:r w:rsidR="00902E6B" w:rsidRPr="003A7823">
        <w:t xml:space="preserve"> if </w:t>
      </w:r>
      <w:r w:rsidR="00902E6B" w:rsidRPr="003A7823">
        <w:rPr>
          <w:i/>
        </w:rPr>
        <w:t>t</w:t>
      </w:r>
      <w:r w:rsidR="00902E6B" w:rsidRPr="003A7823">
        <w:t xml:space="preserve"> &gt; 1.895</w:t>
      </w:r>
    </w:p>
    <w:p w14:paraId="6D892FB9" w14:textId="77777777" w:rsidR="00CF06EA" w:rsidRDefault="00CF06EA" w:rsidP="006073C3"/>
    <w:p w14:paraId="7970BDDD" w14:textId="74FB7CA0" w:rsidR="00902E6B" w:rsidRPr="003A7823" w:rsidRDefault="00902E6B" w:rsidP="006073C3">
      <w:r w:rsidRPr="003A7823">
        <w:tab/>
      </w:r>
      <w:r w:rsidR="00CF06EA">
        <w:t>b.</w:t>
      </w:r>
      <w:r w:rsidR="00CF06EA">
        <w:tab/>
      </w:r>
      <w:r w:rsidR="002F4ABE" w:rsidRPr="003A7823">
        <w:rPr>
          <w:noProof/>
          <w:position w:val="-6"/>
        </w:rPr>
        <w:object w:dxaOrig="220" w:dyaOrig="300" w14:anchorId="49FF1163">
          <v:shape id="_x0000_i1097" type="#_x0000_t75" alt="" style="width:10.5pt;height:14pt;mso-width-percent:0;mso-height-percent:0;mso-width-percent:0;mso-height-percent:0" o:ole="">
            <v:imagedata r:id="rId67" o:title=""/>
          </v:shape>
          <o:OLEObject Type="Embed" ProgID="Equation.DSMT4" ShapeID="_x0000_i1097" DrawAspect="Content" ObjectID="_1670241087" r:id="rId147"/>
        </w:object>
      </w:r>
      <w:r w:rsidRPr="003A7823">
        <w:t>= 3.11</w:t>
      </w:r>
      <w:r w:rsidR="008724E9">
        <w:t>3</w:t>
      </w:r>
      <w:r w:rsidRPr="003A7823">
        <w:tab/>
      </w:r>
      <w:r w:rsidRPr="003A7823">
        <w:rPr>
          <w:i/>
        </w:rPr>
        <w:t>s</w:t>
      </w:r>
      <w:r w:rsidRPr="003A7823">
        <w:rPr>
          <w:vertAlign w:val="subscript"/>
        </w:rPr>
        <w:t>d</w:t>
      </w:r>
      <w:r w:rsidRPr="003A7823">
        <w:t xml:space="preserve"> = 2.91</w:t>
      </w:r>
      <w:r w:rsidR="008724E9">
        <w:t>1</w:t>
      </w:r>
      <w:r w:rsidRPr="003A7823">
        <w:tab/>
      </w:r>
      <w:r w:rsidR="002F4ABE" w:rsidRPr="00B042C2">
        <w:rPr>
          <w:noProof/>
          <w:position w:val="-28"/>
          <w:szCs w:val="22"/>
        </w:rPr>
        <w:object w:dxaOrig="2140" w:dyaOrig="660" w14:anchorId="47EAD7F8">
          <v:shape id="_x0000_i1098" type="#_x0000_t75" alt="" style="width:99pt;height:32pt;mso-width-percent:0;mso-height-percent:0;mso-width-percent:0;mso-height-percent:0" o:ole="">
            <v:imagedata r:id="rId148" o:title=""/>
          </v:shape>
          <o:OLEObject Type="Embed" ProgID="Equation.3" ShapeID="_x0000_i1098" DrawAspect="Content" ObjectID="_1670241088" r:id="rId149"/>
        </w:object>
      </w:r>
    </w:p>
    <w:p w14:paraId="66B61299" w14:textId="54FC9C9E" w:rsidR="00CF06EA" w:rsidRDefault="00902E6B" w:rsidP="00CF06EA">
      <w:pPr>
        <w:tabs>
          <w:tab w:val="left" w:pos="720"/>
        </w:tabs>
        <w:ind w:left="1440" w:hanging="1440"/>
      </w:pPr>
      <w:r w:rsidRPr="003A7823">
        <w:tab/>
      </w:r>
      <w:r w:rsidR="00CF06EA">
        <w:rPr>
          <w:noProof/>
        </w:rPr>
        <w:t>c.</w:t>
      </w:r>
      <w:r w:rsidR="00CF06EA">
        <w:rPr>
          <w:noProof/>
        </w:rPr>
        <w:tab/>
      </w:r>
      <w:r w:rsidR="00FD50F7">
        <w:rPr>
          <w:szCs w:val="22"/>
        </w:rPr>
        <w:t>Using a</w:t>
      </w:r>
      <w:r w:rsidR="00FD50F7" w:rsidRPr="00374F9D">
        <w:rPr>
          <w:i/>
          <w:iCs/>
          <w:szCs w:val="22"/>
        </w:rPr>
        <w:t xml:space="preserve"> p</w:t>
      </w:r>
      <w:r w:rsidR="00FD50F7">
        <w:rPr>
          <w:szCs w:val="22"/>
        </w:rPr>
        <w:t>-value calculator or statistical software</w:t>
      </w:r>
      <w:r w:rsidR="00FD50F7">
        <w:t xml:space="preserve">, </w:t>
      </w:r>
      <w:r w:rsidR="00FD50F7" w:rsidRPr="00A0626C">
        <w:t>the p-value is</w:t>
      </w:r>
      <w:r w:rsidR="00FD50F7">
        <w:t xml:space="preserve"> </w:t>
      </w:r>
      <w:r w:rsidR="00CF06EA">
        <w:rPr>
          <w:noProof/>
        </w:rPr>
        <w:t xml:space="preserve">.0096.    </w:t>
      </w:r>
      <w:r w:rsidR="00CF06EA">
        <w:tab/>
      </w:r>
      <w:r w:rsidR="00CF06EA">
        <w:tab/>
      </w:r>
    </w:p>
    <w:p w14:paraId="71F4643A" w14:textId="77777777" w:rsidR="00CF06EA" w:rsidRDefault="00CF06EA" w:rsidP="00CF06EA">
      <w:pPr>
        <w:tabs>
          <w:tab w:val="left" w:pos="720"/>
        </w:tabs>
        <w:ind w:left="1440" w:hanging="1440"/>
      </w:pPr>
    </w:p>
    <w:p w14:paraId="47B5ED72" w14:textId="0C5E8F4D" w:rsidR="00CF06EA" w:rsidRDefault="00CF06EA" w:rsidP="00CF06EA">
      <w:pPr>
        <w:tabs>
          <w:tab w:val="left" w:pos="720"/>
        </w:tabs>
        <w:ind w:left="1440" w:hanging="1440"/>
      </w:pPr>
      <w:r>
        <w:tab/>
        <w:t>d.</w:t>
      </w:r>
      <w:r>
        <w:tab/>
        <w:t xml:space="preserve">Reject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outside the interval. The </w:t>
      </w:r>
      <w:r w:rsidRPr="003A5FDC">
        <w:rPr>
          <w:i/>
          <w:iCs/>
        </w:rPr>
        <w:t>p</w:t>
      </w:r>
      <w:r>
        <w:t>-value is less than .05.</w:t>
      </w:r>
    </w:p>
    <w:p w14:paraId="2963094E" w14:textId="77777777" w:rsidR="00CF06EA" w:rsidRDefault="00CF06EA" w:rsidP="00CF06EA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7530AE4F" w14:textId="293EF983" w:rsidR="00902E6B" w:rsidRPr="003A7823" w:rsidRDefault="00CF06EA" w:rsidP="00CF06EA">
      <w:pPr>
        <w:ind w:left="720" w:hanging="720"/>
      </w:pPr>
      <w:r>
        <w:tab/>
        <w:t>e.</w:t>
      </w:r>
      <w:r>
        <w:tab/>
      </w:r>
      <w:r w:rsidR="00966F4A">
        <w:t xml:space="preserve">We find evidence the average contamination is </w:t>
      </w:r>
      <w:r w:rsidR="00902E6B" w:rsidRPr="003A7823">
        <w:t>lower</w:t>
      </w:r>
      <w:r w:rsidR="00966F4A">
        <w:t xml:space="preserve"> after the new soap is used</w:t>
      </w:r>
      <w:r w:rsidR="00902E6B" w:rsidRPr="003A7823">
        <w:t>.</w:t>
      </w:r>
      <w:r w:rsidR="00F115BF">
        <w:t xml:space="preserve"> </w:t>
      </w:r>
      <w:r>
        <w:t>(</w:t>
      </w:r>
      <w:r w:rsidR="005E4D17" w:rsidRPr="003A7823">
        <w:rPr>
          <w:b/>
        </w:rPr>
        <w:t>LO</w:t>
      </w:r>
      <w:r w:rsidR="005E4D17">
        <w:rPr>
          <w:b/>
        </w:rPr>
        <w:t>11-3</w:t>
      </w:r>
      <w:r w:rsidR="003A7823" w:rsidRPr="003A7823">
        <w:rPr>
          <w:b/>
        </w:rPr>
        <w:t>)</w:t>
      </w:r>
    </w:p>
    <w:p w14:paraId="679C039C" w14:textId="77777777" w:rsidR="00902E6B" w:rsidRPr="003A7823" w:rsidRDefault="00902E6B" w:rsidP="006073C3"/>
    <w:p w14:paraId="67435BB3" w14:textId="0093B4C6" w:rsidR="00902E6B" w:rsidRPr="003A7823" w:rsidRDefault="00165CB0" w:rsidP="006073C3">
      <w:r>
        <w:t>42</w:t>
      </w:r>
      <w:r w:rsidR="00902E6B" w:rsidRPr="003A7823">
        <w:t>.</w:t>
      </w:r>
      <w:r w:rsidR="00902E6B" w:rsidRPr="003A7823">
        <w:tab/>
      </w:r>
      <w:r w:rsidR="000E7648">
        <w:t>a.</w:t>
      </w:r>
      <w:r w:rsidR="000E7648">
        <w:tab/>
      </w:r>
      <w:r w:rsidR="00902E6B" w:rsidRPr="003A7823">
        <w:rPr>
          <w:i/>
        </w:rPr>
        <w:t>H</w:t>
      </w:r>
      <w:r w:rsidR="00902E6B" w:rsidRPr="003A7823">
        <w:rPr>
          <w:vertAlign w:val="subscript"/>
        </w:rPr>
        <w:t>o</w:t>
      </w:r>
      <w:r w:rsidR="00902E6B" w:rsidRPr="003A7823">
        <w:t>:</w:t>
      </w:r>
      <w:r w:rsidR="00F115BF">
        <w:t xml:space="preserve"> </w:t>
      </w:r>
      <w:r w:rsidR="00902E6B" w:rsidRPr="003A7823">
        <w:rPr>
          <w:i/>
        </w:rPr>
        <w:sym w:font="Symbol" w:char="F06D"/>
      </w:r>
      <w:r w:rsidR="004F3213">
        <w:rPr>
          <w:vertAlign w:val="subscript"/>
        </w:rPr>
        <w:t>NYSE</w:t>
      </w:r>
      <w:r w:rsidR="00902E6B" w:rsidRPr="003A7823">
        <w:t xml:space="preserve"> </w:t>
      </w:r>
      <w:r w:rsidR="00902E6B" w:rsidRPr="003A7823">
        <w:sym w:font="Symbol" w:char="F0A3"/>
      </w:r>
      <w:r w:rsidR="00902E6B" w:rsidRPr="003A7823">
        <w:t xml:space="preserve"> </w:t>
      </w:r>
      <w:r w:rsidR="00902E6B" w:rsidRPr="003A7823">
        <w:rPr>
          <w:i/>
        </w:rPr>
        <w:sym w:font="Symbol" w:char="F06D"/>
      </w:r>
      <w:r w:rsidR="004F3213">
        <w:rPr>
          <w:vertAlign w:val="subscript"/>
        </w:rPr>
        <w:t>NASDAQ</w:t>
      </w:r>
      <w:r w:rsidR="00902E6B" w:rsidRPr="003A7823">
        <w:tab/>
      </w:r>
      <w:r w:rsidR="00902E6B" w:rsidRPr="003A7823">
        <w:tab/>
      </w:r>
      <w:r w:rsidR="00902E6B" w:rsidRPr="003A7823">
        <w:rPr>
          <w:i/>
        </w:rPr>
        <w:t>H</w:t>
      </w:r>
      <w:r w:rsidR="00902E6B" w:rsidRPr="003A7823">
        <w:rPr>
          <w:vertAlign w:val="subscript"/>
        </w:rPr>
        <w:t>1</w:t>
      </w:r>
      <w:r w:rsidR="00902E6B" w:rsidRPr="003A7823">
        <w:t>:</w:t>
      </w:r>
      <w:r w:rsidR="00F115BF">
        <w:t xml:space="preserve"> </w:t>
      </w:r>
      <w:r w:rsidR="00902E6B" w:rsidRPr="003A7823">
        <w:rPr>
          <w:i/>
        </w:rPr>
        <w:sym w:font="Symbol" w:char="F06D"/>
      </w:r>
      <w:r w:rsidR="004F3213">
        <w:rPr>
          <w:vertAlign w:val="subscript"/>
        </w:rPr>
        <w:t>NYSE</w:t>
      </w:r>
      <w:r w:rsidR="00902E6B" w:rsidRPr="003A7823">
        <w:t xml:space="preserve"> &gt; </w:t>
      </w:r>
      <w:r w:rsidR="00902E6B" w:rsidRPr="003A7823">
        <w:rPr>
          <w:i/>
        </w:rPr>
        <w:sym w:font="Symbol" w:char="F06D"/>
      </w:r>
      <w:r w:rsidR="004F3213">
        <w:rPr>
          <w:vertAlign w:val="subscript"/>
        </w:rPr>
        <w:t>NASDAQ</w:t>
      </w:r>
      <w:r w:rsidR="00902E6B" w:rsidRPr="003A7823">
        <w:tab/>
        <w:t xml:space="preserve">Reject </w:t>
      </w:r>
      <w:r w:rsidR="00902E6B" w:rsidRPr="003A7823">
        <w:rPr>
          <w:i/>
        </w:rPr>
        <w:t>H</w:t>
      </w:r>
      <w:r w:rsidR="00902E6B" w:rsidRPr="003A7823">
        <w:rPr>
          <w:vertAlign w:val="subscript"/>
        </w:rPr>
        <w:t>o</w:t>
      </w:r>
      <w:r w:rsidR="00902E6B" w:rsidRPr="003A7823">
        <w:t xml:space="preserve"> if </w:t>
      </w:r>
      <w:r w:rsidR="00902E6B" w:rsidRPr="003A7823">
        <w:rPr>
          <w:i/>
        </w:rPr>
        <w:t>t</w:t>
      </w:r>
      <w:r w:rsidR="00902E6B" w:rsidRPr="003A7823">
        <w:t xml:space="preserve"> &gt; 1.3</w:t>
      </w:r>
      <w:r w:rsidR="005412C0">
        <w:t>23</w:t>
      </w:r>
    </w:p>
    <w:p w14:paraId="1E21CEAD" w14:textId="7E320B20" w:rsidR="00902E6B" w:rsidRPr="003A7823" w:rsidRDefault="00902E6B" w:rsidP="006073C3">
      <w:r w:rsidRPr="003A7823">
        <w:lastRenderedPageBreak/>
        <w:tab/>
      </w:r>
      <w:r w:rsidR="000E7648">
        <w:t>b.</w:t>
      </w:r>
      <w:r w:rsidR="000E7648">
        <w:tab/>
      </w:r>
      <w:r w:rsidR="002F4ABE" w:rsidRPr="003A7823">
        <w:rPr>
          <w:noProof/>
          <w:position w:val="-22"/>
        </w:rPr>
        <w:object w:dxaOrig="4500" w:dyaOrig="620" w14:anchorId="7419A691">
          <v:shape id="_x0000_i1099" type="#_x0000_t75" alt="" style="width:225pt;height:32pt;mso-width-percent:0;mso-height-percent:0;mso-width-percent:0;mso-height-percent:0" o:ole="">
            <v:imagedata r:id="rId150" o:title=""/>
          </v:shape>
          <o:OLEObject Type="Embed" ProgID="Equation.3" ShapeID="_x0000_i1099" DrawAspect="Content" ObjectID="_1670241089" r:id="rId151"/>
        </w:object>
      </w:r>
      <w:r w:rsidRPr="003A7823">
        <w:tab/>
      </w:r>
      <w:r w:rsidRPr="003A7823">
        <w:tab/>
      </w:r>
      <w:r w:rsidR="000E7648">
        <w:tab/>
      </w:r>
      <w:r w:rsidR="000E7648">
        <w:tab/>
      </w:r>
      <w:r w:rsidR="000E7648">
        <w:tab/>
      </w:r>
      <w:r w:rsidR="000E7648">
        <w:tab/>
      </w:r>
      <w:r w:rsidR="002F4ABE" w:rsidRPr="005412C0">
        <w:rPr>
          <w:noProof/>
          <w:position w:val="-68"/>
        </w:rPr>
        <w:object w:dxaOrig="2900" w:dyaOrig="1060" w14:anchorId="0D41FFDC">
          <v:shape id="_x0000_i1100" type="#_x0000_t75" alt="" style="width:145pt;height:53pt;mso-width-percent:0;mso-height-percent:0;mso-width-percent:0;mso-height-percent:0" o:ole="">
            <v:imagedata r:id="rId152" o:title=""/>
          </v:shape>
          <o:OLEObject Type="Embed" ProgID="Equation.3" ShapeID="_x0000_i1100" DrawAspect="Content" ObjectID="_1670241090" r:id="rId153"/>
        </w:object>
      </w:r>
    </w:p>
    <w:p w14:paraId="4EE1B359" w14:textId="77777777" w:rsidR="000E7648" w:rsidRDefault="00902E6B" w:rsidP="004F3213">
      <w:r w:rsidRPr="003A7823">
        <w:tab/>
      </w:r>
    </w:p>
    <w:p w14:paraId="43AA457C" w14:textId="49397DAF" w:rsidR="000E7648" w:rsidRDefault="000E7648" w:rsidP="000E7648">
      <w:pPr>
        <w:tabs>
          <w:tab w:val="left" w:pos="720"/>
        </w:tabs>
        <w:ind w:left="1440" w:hanging="1440"/>
      </w:pPr>
      <w:r>
        <w:rPr>
          <w:noProof/>
        </w:rPr>
        <w:tab/>
        <w:t>c.</w:t>
      </w:r>
      <w:r>
        <w:rPr>
          <w:noProof/>
        </w:rPr>
        <w:tab/>
      </w:r>
      <w:r w:rsidR="00FD50F7">
        <w:rPr>
          <w:szCs w:val="22"/>
        </w:rPr>
        <w:t>Using a</w:t>
      </w:r>
      <w:r w:rsidR="00FD50F7" w:rsidRPr="00374F9D">
        <w:rPr>
          <w:i/>
          <w:iCs/>
          <w:szCs w:val="22"/>
        </w:rPr>
        <w:t xml:space="preserve"> p</w:t>
      </w:r>
      <w:r w:rsidR="00FD50F7">
        <w:rPr>
          <w:szCs w:val="22"/>
        </w:rPr>
        <w:t>-value calculator or statistical software</w:t>
      </w:r>
      <w:r w:rsidR="00FD50F7">
        <w:t xml:space="preserve">, </w:t>
      </w:r>
      <w:r w:rsidR="00FD50F7" w:rsidRPr="00A0626C">
        <w:t>the p-value is</w:t>
      </w:r>
      <w:r w:rsidR="00FD50F7">
        <w:t xml:space="preserve"> </w:t>
      </w:r>
      <w:r>
        <w:rPr>
          <w:noProof/>
        </w:rPr>
        <w:t xml:space="preserve">.2029.    </w:t>
      </w:r>
      <w:r>
        <w:tab/>
      </w:r>
      <w:r>
        <w:tab/>
      </w:r>
    </w:p>
    <w:p w14:paraId="76386BF4" w14:textId="77777777" w:rsidR="000E7648" w:rsidRDefault="000E7648" w:rsidP="000E7648">
      <w:pPr>
        <w:tabs>
          <w:tab w:val="left" w:pos="720"/>
        </w:tabs>
        <w:ind w:left="1440" w:hanging="1440"/>
      </w:pPr>
    </w:p>
    <w:p w14:paraId="6D925B89" w14:textId="298B2617" w:rsidR="000E7648" w:rsidRDefault="000E7648" w:rsidP="000E7648">
      <w:pPr>
        <w:tabs>
          <w:tab w:val="left" w:pos="720"/>
        </w:tabs>
        <w:ind w:left="1440" w:hanging="1440"/>
      </w:pPr>
      <w:r>
        <w:tab/>
        <w:t>d.</w:t>
      </w:r>
      <w:r>
        <w:tab/>
        <w:t xml:space="preserve">Do not reject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inside the critical value. The </w:t>
      </w:r>
      <w:r w:rsidRPr="003A5FDC">
        <w:rPr>
          <w:i/>
          <w:iCs/>
        </w:rPr>
        <w:t>p</w:t>
      </w:r>
      <w:r>
        <w:t>-value is more than .10.</w:t>
      </w:r>
    </w:p>
    <w:p w14:paraId="22CE8631" w14:textId="77777777" w:rsidR="000E7648" w:rsidRDefault="000E7648" w:rsidP="000E7648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120284DD" w14:textId="48D7C0EB" w:rsidR="00902E6B" w:rsidRPr="00796A78" w:rsidRDefault="000E7648" w:rsidP="000E7648">
      <w:pPr>
        <w:rPr>
          <w:lang w:val="pt-BR"/>
        </w:rPr>
      </w:pPr>
      <w:r>
        <w:tab/>
        <w:t>e.</w:t>
      </w:r>
      <w:r>
        <w:tab/>
      </w:r>
      <w:r w:rsidR="0095400D">
        <w:t xml:space="preserve">We cannot conclude the </w:t>
      </w:r>
      <w:r>
        <w:t>NYSE</w:t>
      </w:r>
      <w:r w:rsidR="0095400D">
        <w:t xml:space="preserve"> yields higher returns</w:t>
      </w:r>
      <w:r>
        <w:t xml:space="preserve"> than NASDAQ</w:t>
      </w:r>
      <w:r w:rsidR="0095400D">
        <w:t>.</w:t>
      </w:r>
      <w:r w:rsidR="00902E6B" w:rsidRPr="003A7823">
        <w:t xml:space="preserve"> </w:t>
      </w:r>
      <w:r w:rsidR="003A7823" w:rsidRPr="00796A78">
        <w:rPr>
          <w:b/>
          <w:lang w:val="pt-BR"/>
        </w:rPr>
        <w:t>(</w:t>
      </w:r>
      <w:r w:rsidR="005E4D17" w:rsidRPr="00796A78">
        <w:rPr>
          <w:b/>
          <w:lang w:val="pt-BR"/>
        </w:rPr>
        <w:t>LO11-2</w:t>
      </w:r>
      <w:r w:rsidR="003A7823" w:rsidRPr="00796A78">
        <w:rPr>
          <w:b/>
          <w:lang w:val="pt-BR"/>
        </w:rPr>
        <w:t>)</w:t>
      </w:r>
    </w:p>
    <w:p w14:paraId="05AFC6BD" w14:textId="77777777" w:rsidR="00902E6B" w:rsidRPr="00796A78" w:rsidRDefault="00902E6B" w:rsidP="004F3213">
      <w:pPr>
        <w:rPr>
          <w:lang w:val="pt-BR"/>
        </w:rPr>
      </w:pPr>
    </w:p>
    <w:p w14:paraId="185E3497" w14:textId="77777777" w:rsidR="000E7648" w:rsidRPr="008B1E61" w:rsidRDefault="00165CB0" w:rsidP="000E7648">
      <w:pPr>
        <w:rPr>
          <w:lang w:val="pt-BR"/>
        </w:rPr>
      </w:pPr>
      <w:r w:rsidRPr="008B1E61">
        <w:rPr>
          <w:lang w:val="pt-BR"/>
        </w:rPr>
        <w:t>43</w:t>
      </w:r>
      <w:r w:rsidR="00B842CD" w:rsidRPr="008B1E61">
        <w:rPr>
          <w:lang w:val="pt-BR"/>
        </w:rPr>
        <w:t>.</w:t>
      </w:r>
      <w:r w:rsidR="00726D2C" w:rsidRPr="008B1E61">
        <w:rPr>
          <w:lang w:val="pt-BR"/>
        </w:rPr>
        <w:tab/>
      </w:r>
      <w:r w:rsidR="000E7648" w:rsidRPr="008B1E61">
        <w:rPr>
          <w:lang w:val="pt-BR"/>
        </w:rPr>
        <w:t>a.</w:t>
      </w:r>
      <w:r w:rsidR="000E7648" w:rsidRPr="008B1E61">
        <w:rPr>
          <w:lang w:val="pt-BR"/>
        </w:rPr>
        <w:tab/>
      </w:r>
      <w:r w:rsidR="00446659" w:rsidRPr="008B1E61">
        <w:rPr>
          <w:i/>
          <w:lang w:val="pt-BR"/>
        </w:rPr>
        <w:t>H</w:t>
      </w:r>
      <w:r w:rsidR="00446659" w:rsidRPr="008B1E61">
        <w:rPr>
          <w:vertAlign w:val="subscript"/>
          <w:lang w:val="pt-BR"/>
        </w:rPr>
        <w:t>o</w:t>
      </w:r>
      <w:r w:rsidR="00726D2C" w:rsidRPr="008B1E61">
        <w:rPr>
          <w:i/>
          <w:lang w:val="pt-BR"/>
        </w:rPr>
        <w:t xml:space="preserve">: </w:t>
      </w:r>
      <w:r w:rsidR="00726D2C" w:rsidRPr="003A7823">
        <w:rPr>
          <w:i/>
        </w:rPr>
        <w:sym w:font="Symbol" w:char="F06D"/>
      </w:r>
      <w:r w:rsidR="00856784" w:rsidRPr="008B1E61">
        <w:rPr>
          <w:vertAlign w:val="subscript"/>
          <w:lang w:val="pt-BR"/>
        </w:rPr>
        <w:t>Ocean Drive</w:t>
      </w:r>
      <w:r w:rsidR="00726D2C" w:rsidRPr="008B1E61">
        <w:rPr>
          <w:i/>
          <w:vertAlign w:val="subscript"/>
          <w:lang w:val="pt-BR"/>
        </w:rPr>
        <w:t xml:space="preserve"> </w:t>
      </w:r>
      <w:r w:rsidR="00726D2C" w:rsidRPr="008B1E61">
        <w:rPr>
          <w:i/>
          <w:lang w:val="pt-BR"/>
        </w:rPr>
        <w:t xml:space="preserve">= </w:t>
      </w:r>
      <w:r w:rsidR="00726D2C" w:rsidRPr="003A7823">
        <w:rPr>
          <w:i/>
        </w:rPr>
        <w:sym w:font="Symbol" w:char="F06D"/>
      </w:r>
      <w:r w:rsidR="00856784" w:rsidRPr="008B1E61">
        <w:rPr>
          <w:i/>
          <w:vertAlign w:val="subscript"/>
          <w:lang w:val="pt-BR"/>
        </w:rPr>
        <w:t>Rio Rancho</w:t>
      </w:r>
      <w:r w:rsidR="000E7648" w:rsidRPr="008B1E61">
        <w:rPr>
          <w:iCs/>
          <w:lang w:val="pt-BR"/>
        </w:rPr>
        <w:t>;</w:t>
      </w:r>
      <w:r w:rsidR="000E7648" w:rsidRPr="008B1E61">
        <w:rPr>
          <w:i/>
          <w:lang w:val="pt-BR"/>
        </w:rPr>
        <w:t xml:space="preserve"> </w:t>
      </w:r>
      <w:r w:rsidR="00726D2C" w:rsidRPr="008B1E61">
        <w:rPr>
          <w:i/>
          <w:lang w:val="pt-BR"/>
        </w:rPr>
        <w:t>H</w:t>
      </w:r>
      <w:r w:rsidR="00726D2C" w:rsidRPr="008B1E61">
        <w:rPr>
          <w:i/>
          <w:vertAlign w:val="subscript"/>
          <w:lang w:val="pt-BR"/>
        </w:rPr>
        <w:t>1</w:t>
      </w:r>
      <w:r w:rsidR="00726D2C" w:rsidRPr="008B1E61">
        <w:rPr>
          <w:i/>
          <w:lang w:val="pt-BR"/>
        </w:rPr>
        <w:t xml:space="preserve">: </w:t>
      </w:r>
      <w:r w:rsidR="00726D2C" w:rsidRPr="003A7823">
        <w:rPr>
          <w:i/>
        </w:rPr>
        <w:sym w:font="Symbol" w:char="F06D"/>
      </w:r>
      <w:r w:rsidR="00856784" w:rsidRPr="008B1E61">
        <w:rPr>
          <w:i/>
          <w:vertAlign w:val="subscript"/>
          <w:lang w:val="pt-BR"/>
        </w:rPr>
        <w:t xml:space="preserve"> </w:t>
      </w:r>
      <w:r w:rsidR="00856784" w:rsidRPr="008B1E61">
        <w:rPr>
          <w:vertAlign w:val="subscript"/>
          <w:lang w:val="pt-BR"/>
        </w:rPr>
        <w:t>Ocean Drive</w:t>
      </w:r>
      <w:r w:rsidR="00F115BF" w:rsidRPr="008B1E61">
        <w:rPr>
          <w:i/>
          <w:vertAlign w:val="subscript"/>
          <w:lang w:val="pt-BR"/>
        </w:rPr>
        <w:t xml:space="preserve"> </w:t>
      </w:r>
      <w:r w:rsidR="00726D2C" w:rsidRPr="003A7823">
        <w:rPr>
          <w:i/>
        </w:rPr>
        <w:sym w:font="Symbol" w:char="F0B9"/>
      </w:r>
      <w:r w:rsidR="00726D2C" w:rsidRPr="008B1E61">
        <w:rPr>
          <w:i/>
          <w:lang w:val="pt-BR"/>
        </w:rPr>
        <w:t xml:space="preserve"> </w:t>
      </w:r>
      <w:r w:rsidR="00726D2C" w:rsidRPr="003A7823">
        <w:rPr>
          <w:i/>
        </w:rPr>
        <w:sym w:font="Symbol" w:char="F06D"/>
      </w:r>
      <w:r w:rsidR="00856784" w:rsidRPr="008B1E61">
        <w:rPr>
          <w:vertAlign w:val="subscript"/>
          <w:lang w:val="pt-BR"/>
        </w:rPr>
        <w:t>Rio Rancho</w:t>
      </w:r>
      <w:r w:rsidR="000E7648" w:rsidRPr="008B1E61">
        <w:rPr>
          <w:lang w:val="pt-BR"/>
        </w:rPr>
        <w:t xml:space="preserve"> </w:t>
      </w:r>
    </w:p>
    <w:p w14:paraId="06E82A90" w14:textId="711435EE" w:rsidR="008152B3" w:rsidRDefault="008152B3" w:rsidP="000E7648">
      <w:pPr>
        <w:ind w:left="720" w:firstLine="720"/>
        <w:rPr>
          <w:szCs w:val="22"/>
        </w:rPr>
      </w:pPr>
      <w:r w:rsidRPr="003A7823">
        <w:rPr>
          <w:szCs w:val="22"/>
        </w:rPr>
        <w:t xml:space="preserve">Reject </w:t>
      </w:r>
      <w:r w:rsidR="00446659" w:rsidRPr="003A7823">
        <w:rPr>
          <w:i/>
        </w:rPr>
        <w:t>H</w:t>
      </w:r>
      <w:r w:rsidR="00446659" w:rsidRPr="003A7823">
        <w:rPr>
          <w:vertAlign w:val="subscript"/>
        </w:rPr>
        <w:t>o</w:t>
      </w:r>
      <w:r w:rsidR="00446659" w:rsidRPr="003A7823">
        <w:rPr>
          <w:szCs w:val="22"/>
        </w:rPr>
        <w:t xml:space="preserve"> </w:t>
      </w:r>
      <w:r w:rsidRPr="003A7823">
        <w:rPr>
          <w:szCs w:val="22"/>
        </w:rPr>
        <w:t xml:space="preserve">if </w:t>
      </w:r>
      <w:r w:rsidRPr="003A7823">
        <w:rPr>
          <w:i/>
          <w:szCs w:val="22"/>
        </w:rPr>
        <w:t>t</w:t>
      </w:r>
      <w:r w:rsidRPr="003A7823">
        <w:rPr>
          <w:szCs w:val="22"/>
        </w:rPr>
        <w:t xml:space="preserve"> &lt; -2.008 or </w:t>
      </w:r>
      <w:r w:rsidRPr="003A7823">
        <w:rPr>
          <w:i/>
          <w:szCs w:val="22"/>
        </w:rPr>
        <w:t>t</w:t>
      </w:r>
      <w:r w:rsidRPr="003A7823">
        <w:rPr>
          <w:szCs w:val="22"/>
        </w:rPr>
        <w:t xml:space="preserve"> &gt; 2.008.</w:t>
      </w:r>
    </w:p>
    <w:p w14:paraId="2F65EAB1" w14:textId="77777777" w:rsidR="000E7648" w:rsidRDefault="000E7648" w:rsidP="000E7648">
      <w:pPr>
        <w:ind w:left="720" w:firstLine="720"/>
        <w:rPr>
          <w:szCs w:val="22"/>
        </w:rPr>
      </w:pPr>
    </w:p>
    <w:p w14:paraId="13B5830C" w14:textId="4A126737" w:rsidR="00726D2C" w:rsidRPr="003A7823" w:rsidRDefault="008152B3" w:rsidP="00867623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</w:r>
      <w:r w:rsidR="000E7648">
        <w:rPr>
          <w:szCs w:val="22"/>
        </w:rPr>
        <w:t>b.</w:t>
      </w:r>
      <w:r w:rsidR="000E7648">
        <w:rPr>
          <w:szCs w:val="22"/>
        </w:rPr>
        <w:tab/>
      </w:r>
      <w:r w:rsidR="002F4ABE" w:rsidRPr="003A7823">
        <w:rPr>
          <w:noProof/>
          <w:position w:val="-22"/>
          <w:szCs w:val="22"/>
        </w:rPr>
        <w:object w:dxaOrig="4020" w:dyaOrig="600" w14:anchorId="0B315CEE">
          <v:shape id="_x0000_i1101" type="#_x0000_t75" alt="" style="width:201pt;height:29.5pt;mso-width-percent:0;mso-height-percent:0;mso-width-percent:0;mso-height-percent:0" o:ole="">
            <v:imagedata r:id="rId154" o:title=""/>
          </v:shape>
          <o:OLEObject Type="Embed" ProgID="Equation.DSMT4" ShapeID="_x0000_i1101" DrawAspect="Content" ObjectID="_1670241091" r:id="rId155"/>
        </w:object>
      </w:r>
    </w:p>
    <w:p w14:paraId="357127B2" w14:textId="3F0E8AD6" w:rsidR="00726D2C" w:rsidRPr="003A7823" w:rsidRDefault="00726D2C" w:rsidP="00867623">
      <w:pPr>
        <w:tabs>
          <w:tab w:val="left" w:pos="720"/>
        </w:tabs>
        <w:ind w:left="1440" w:hanging="1440"/>
        <w:rPr>
          <w:szCs w:val="22"/>
        </w:rPr>
      </w:pPr>
      <w:r w:rsidRPr="003A7823">
        <w:rPr>
          <w:szCs w:val="22"/>
        </w:rPr>
        <w:tab/>
      </w:r>
      <w:r w:rsidR="000E7648">
        <w:rPr>
          <w:szCs w:val="22"/>
        </w:rPr>
        <w:tab/>
      </w:r>
      <w:r w:rsidR="002F4ABE" w:rsidRPr="003A7823">
        <w:rPr>
          <w:noProof/>
          <w:position w:val="-62"/>
          <w:szCs w:val="22"/>
        </w:rPr>
        <w:object w:dxaOrig="2659" w:dyaOrig="980" w14:anchorId="0841E589">
          <v:shape id="_x0000_i1102" type="#_x0000_t75" alt="" style="width:133.5pt;height:48.5pt;mso-width-percent:0;mso-height-percent:0;mso-width-percent:0;mso-height-percent:0" o:ole="">
            <v:imagedata r:id="rId156" o:title=""/>
          </v:shape>
          <o:OLEObject Type="Embed" ProgID="Equation.DSMT4" ShapeID="_x0000_i1102" DrawAspect="Content" ObjectID="_1670241092" r:id="rId157"/>
        </w:object>
      </w:r>
    </w:p>
    <w:p w14:paraId="510CA451" w14:textId="77777777" w:rsidR="00B5605D" w:rsidRDefault="00B5605D" w:rsidP="00867623">
      <w:pPr>
        <w:tabs>
          <w:tab w:val="left" w:pos="720"/>
        </w:tabs>
        <w:ind w:left="1440" w:hanging="1440"/>
        <w:rPr>
          <w:szCs w:val="22"/>
        </w:rPr>
      </w:pPr>
    </w:p>
    <w:p w14:paraId="2BF11620" w14:textId="39ACD158" w:rsidR="000E7648" w:rsidRDefault="00B5605D" w:rsidP="000E7648">
      <w:pPr>
        <w:tabs>
          <w:tab w:val="left" w:pos="720"/>
        </w:tabs>
        <w:ind w:left="1440" w:hanging="1440"/>
      </w:pPr>
      <w:r>
        <w:rPr>
          <w:szCs w:val="22"/>
        </w:rPr>
        <w:tab/>
      </w:r>
      <w:r w:rsidR="000E7648">
        <w:rPr>
          <w:noProof/>
        </w:rPr>
        <w:t>c.</w:t>
      </w:r>
      <w:r w:rsidR="000E7648">
        <w:rPr>
          <w:noProof/>
        </w:rPr>
        <w:tab/>
      </w:r>
      <w:r w:rsidR="00FD50F7">
        <w:rPr>
          <w:szCs w:val="22"/>
        </w:rPr>
        <w:t>Using a</w:t>
      </w:r>
      <w:r w:rsidR="00FD50F7" w:rsidRPr="00374F9D">
        <w:rPr>
          <w:i/>
          <w:iCs/>
          <w:szCs w:val="22"/>
        </w:rPr>
        <w:t xml:space="preserve"> p</w:t>
      </w:r>
      <w:r w:rsidR="00FD50F7">
        <w:rPr>
          <w:szCs w:val="22"/>
        </w:rPr>
        <w:t>-value calculator or statistical software</w:t>
      </w:r>
      <w:r w:rsidR="00FD50F7">
        <w:t xml:space="preserve">, </w:t>
      </w:r>
      <w:r w:rsidR="00FD50F7" w:rsidRPr="00A0626C">
        <w:t>the p-value is</w:t>
      </w:r>
      <w:r w:rsidR="00FD50F7">
        <w:t xml:space="preserve"> </w:t>
      </w:r>
      <w:r w:rsidR="000E7648">
        <w:rPr>
          <w:noProof/>
        </w:rPr>
        <w:t>.</w:t>
      </w:r>
      <w:r w:rsidR="00FD50F7">
        <w:rPr>
          <w:noProof/>
        </w:rPr>
        <w:t>3798</w:t>
      </w:r>
      <w:r w:rsidR="000E7648">
        <w:rPr>
          <w:noProof/>
        </w:rPr>
        <w:t xml:space="preserve">.    </w:t>
      </w:r>
      <w:r w:rsidR="000E7648">
        <w:tab/>
      </w:r>
      <w:r w:rsidR="000E7648">
        <w:tab/>
      </w:r>
    </w:p>
    <w:p w14:paraId="5AEA900E" w14:textId="77777777" w:rsidR="000E7648" w:rsidRDefault="000E7648" w:rsidP="000E7648">
      <w:pPr>
        <w:tabs>
          <w:tab w:val="left" w:pos="720"/>
        </w:tabs>
        <w:ind w:left="1440" w:hanging="1440"/>
      </w:pPr>
    </w:p>
    <w:p w14:paraId="73A55F65" w14:textId="77777777" w:rsidR="000E7648" w:rsidRDefault="000E7648" w:rsidP="000E7648">
      <w:pPr>
        <w:tabs>
          <w:tab w:val="left" w:pos="720"/>
        </w:tabs>
        <w:ind w:left="1440" w:hanging="1440"/>
      </w:pPr>
      <w:r>
        <w:tab/>
        <w:t>d.</w:t>
      </w:r>
      <w:r>
        <w:tab/>
        <w:t xml:space="preserve">Do not reject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inside the interval. The </w:t>
      </w:r>
      <w:r w:rsidRPr="003A5FDC">
        <w:rPr>
          <w:i/>
          <w:iCs/>
        </w:rPr>
        <w:t>p</w:t>
      </w:r>
      <w:r>
        <w:t>-value is more than .05.</w:t>
      </w:r>
    </w:p>
    <w:p w14:paraId="2A499EA1" w14:textId="77777777" w:rsidR="000E7648" w:rsidRDefault="000E7648" w:rsidP="000E7648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6200A722" w14:textId="77777777" w:rsidR="008B1E61" w:rsidRDefault="000E7648" w:rsidP="000E7648">
      <w:pPr>
        <w:tabs>
          <w:tab w:val="left" w:pos="720"/>
        </w:tabs>
        <w:ind w:left="720" w:hanging="720"/>
        <w:rPr>
          <w:szCs w:val="22"/>
        </w:rPr>
      </w:pPr>
      <w:r>
        <w:tab/>
        <w:t>e.</w:t>
      </w:r>
      <w:r>
        <w:tab/>
      </w:r>
      <w:r w:rsidR="00726D2C" w:rsidRPr="003A7823">
        <w:rPr>
          <w:szCs w:val="22"/>
        </w:rPr>
        <w:t>It is reasonable to conclude there is no difference in the mean</w:t>
      </w:r>
      <w:r w:rsidR="000A73B1">
        <w:rPr>
          <w:szCs w:val="22"/>
        </w:rPr>
        <w:t xml:space="preserve"> number of cars in the </w:t>
      </w:r>
    </w:p>
    <w:p w14:paraId="6D088A4B" w14:textId="2189D005" w:rsidR="00726D2C" w:rsidRPr="00A30D8E" w:rsidRDefault="008B1E61" w:rsidP="000E7648">
      <w:pPr>
        <w:tabs>
          <w:tab w:val="left" w:pos="720"/>
        </w:tabs>
        <w:ind w:left="720" w:hanging="720"/>
        <w:rPr>
          <w:szCs w:val="22"/>
          <w:lang w:val="it-IT"/>
        </w:rPr>
      </w:pPr>
      <w:r>
        <w:rPr>
          <w:szCs w:val="22"/>
        </w:rPr>
        <w:tab/>
      </w:r>
      <w:r>
        <w:rPr>
          <w:szCs w:val="22"/>
        </w:rPr>
        <w:tab/>
      </w:r>
      <w:r w:rsidR="000A73B1" w:rsidRPr="00A30D8E">
        <w:rPr>
          <w:szCs w:val="22"/>
          <w:lang w:val="it-IT"/>
        </w:rPr>
        <w:t>two lot</w:t>
      </w:r>
      <w:r w:rsidR="00726D2C" w:rsidRPr="00A30D8E">
        <w:rPr>
          <w:szCs w:val="22"/>
          <w:lang w:val="it-IT"/>
        </w:rPr>
        <w:t>s.</w:t>
      </w:r>
      <w:r w:rsidR="003A7823" w:rsidRPr="00A30D8E">
        <w:rPr>
          <w:szCs w:val="22"/>
          <w:lang w:val="it-IT"/>
        </w:rPr>
        <w:t xml:space="preserve"> </w:t>
      </w:r>
      <w:r w:rsidR="003A7823" w:rsidRPr="00A30D8E">
        <w:rPr>
          <w:b/>
          <w:lang w:val="it-IT"/>
        </w:rPr>
        <w:t>(</w:t>
      </w:r>
      <w:r w:rsidR="005E4D17" w:rsidRPr="00A30D8E">
        <w:rPr>
          <w:b/>
          <w:lang w:val="it-IT"/>
        </w:rPr>
        <w:t>LO11-2</w:t>
      </w:r>
      <w:r w:rsidR="003A7823" w:rsidRPr="00A30D8E">
        <w:rPr>
          <w:b/>
          <w:lang w:val="it-IT"/>
        </w:rPr>
        <w:t>)</w:t>
      </w:r>
    </w:p>
    <w:p w14:paraId="7BAE5B66" w14:textId="77777777" w:rsidR="00845C1C" w:rsidRPr="00A30D8E" w:rsidRDefault="00845C1C" w:rsidP="00867623">
      <w:pPr>
        <w:tabs>
          <w:tab w:val="left" w:pos="720"/>
        </w:tabs>
        <w:ind w:left="1440" w:hanging="1440"/>
        <w:rPr>
          <w:szCs w:val="22"/>
          <w:lang w:val="it-IT"/>
        </w:rPr>
      </w:pPr>
    </w:p>
    <w:p w14:paraId="2E862584" w14:textId="77777777" w:rsidR="008B1E61" w:rsidRPr="00A30D8E" w:rsidRDefault="00165CB0" w:rsidP="00867623">
      <w:pPr>
        <w:tabs>
          <w:tab w:val="left" w:pos="720"/>
        </w:tabs>
        <w:ind w:left="1440" w:hanging="1440"/>
        <w:rPr>
          <w:szCs w:val="22"/>
          <w:lang w:val="it-IT"/>
        </w:rPr>
      </w:pPr>
      <w:r w:rsidRPr="00A30D8E">
        <w:rPr>
          <w:szCs w:val="22"/>
          <w:lang w:val="it-IT"/>
        </w:rPr>
        <w:t>44</w:t>
      </w:r>
      <w:r w:rsidR="00627BF7" w:rsidRPr="00A30D8E">
        <w:rPr>
          <w:szCs w:val="22"/>
          <w:lang w:val="it-IT"/>
        </w:rPr>
        <w:t>.</w:t>
      </w:r>
      <w:r w:rsidR="00726D2C" w:rsidRPr="00A30D8E">
        <w:rPr>
          <w:szCs w:val="22"/>
          <w:lang w:val="it-IT"/>
        </w:rPr>
        <w:tab/>
      </w:r>
      <w:r w:rsidR="008B1E61" w:rsidRPr="00A30D8E">
        <w:rPr>
          <w:szCs w:val="22"/>
          <w:lang w:val="it-IT"/>
        </w:rPr>
        <w:t>a.</w:t>
      </w:r>
      <w:r w:rsidR="008B1E61" w:rsidRPr="00A30D8E">
        <w:rPr>
          <w:szCs w:val="22"/>
          <w:lang w:val="it-IT"/>
        </w:rPr>
        <w:tab/>
      </w:r>
      <w:r w:rsidR="00454865" w:rsidRPr="00A30D8E">
        <w:rPr>
          <w:i/>
          <w:lang w:val="it-IT"/>
        </w:rPr>
        <w:t>H</w:t>
      </w:r>
      <w:r w:rsidR="00454865" w:rsidRPr="00A30D8E">
        <w:rPr>
          <w:vertAlign w:val="subscript"/>
          <w:lang w:val="it-IT"/>
        </w:rPr>
        <w:t>o</w:t>
      </w:r>
      <w:r w:rsidR="00726D2C" w:rsidRPr="00A30D8E">
        <w:rPr>
          <w:i/>
          <w:szCs w:val="22"/>
          <w:lang w:val="it-IT"/>
        </w:rPr>
        <w:t xml:space="preserve">: </w:t>
      </w:r>
      <w:r w:rsidR="00726D2C" w:rsidRPr="003A7823">
        <w:rPr>
          <w:i/>
          <w:szCs w:val="22"/>
        </w:rPr>
        <w:sym w:font="Symbol" w:char="F06D"/>
      </w:r>
      <w:r w:rsidR="00726D2C" w:rsidRPr="00A30D8E">
        <w:rPr>
          <w:szCs w:val="22"/>
          <w:vertAlign w:val="subscript"/>
          <w:lang w:val="it-IT"/>
        </w:rPr>
        <w:t>d</w:t>
      </w:r>
      <w:r w:rsidR="00726D2C" w:rsidRPr="00A30D8E">
        <w:rPr>
          <w:i/>
          <w:szCs w:val="22"/>
          <w:vertAlign w:val="subscript"/>
          <w:lang w:val="it-IT"/>
        </w:rPr>
        <w:t xml:space="preserve"> </w:t>
      </w:r>
      <w:r w:rsidR="00726D2C" w:rsidRPr="00454865">
        <w:rPr>
          <w:szCs w:val="22"/>
        </w:rPr>
        <w:sym w:font="Symbol" w:char="F0A3"/>
      </w:r>
      <w:r w:rsidR="00726D2C" w:rsidRPr="00A30D8E">
        <w:rPr>
          <w:szCs w:val="22"/>
          <w:lang w:val="it-IT"/>
        </w:rPr>
        <w:t xml:space="preserve"> 0</w:t>
      </w:r>
      <w:r w:rsidR="00F115BF" w:rsidRPr="00A30D8E">
        <w:rPr>
          <w:i/>
          <w:szCs w:val="22"/>
          <w:vertAlign w:val="subscript"/>
          <w:lang w:val="it-IT"/>
        </w:rPr>
        <w:t xml:space="preserve"> </w:t>
      </w:r>
      <w:r w:rsidR="00726D2C" w:rsidRPr="00A30D8E">
        <w:rPr>
          <w:i/>
          <w:szCs w:val="22"/>
          <w:lang w:val="it-IT"/>
        </w:rPr>
        <w:tab/>
        <w:t>H</w:t>
      </w:r>
      <w:r w:rsidR="00726D2C" w:rsidRPr="00A30D8E">
        <w:rPr>
          <w:i/>
          <w:szCs w:val="22"/>
          <w:vertAlign w:val="subscript"/>
          <w:lang w:val="it-IT"/>
        </w:rPr>
        <w:t>1</w:t>
      </w:r>
      <w:r w:rsidR="00726D2C" w:rsidRPr="00A30D8E">
        <w:rPr>
          <w:i/>
          <w:szCs w:val="22"/>
          <w:lang w:val="it-IT"/>
        </w:rPr>
        <w:t xml:space="preserve">: </w:t>
      </w:r>
      <w:r w:rsidR="00726D2C" w:rsidRPr="003A7823">
        <w:rPr>
          <w:i/>
          <w:szCs w:val="22"/>
        </w:rPr>
        <w:sym w:font="Symbol" w:char="F06D"/>
      </w:r>
      <w:r w:rsidR="00726D2C" w:rsidRPr="00A30D8E">
        <w:rPr>
          <w:szCs w:val="22"/>
          <w:vertAlign w:val="subscript"/>
          <w:lang w:val="it-IT"/>
        </w:rPr>
        <w:t>d</w:t>
      </w:r>
      <w:r w:rsidR="00726D2C" w:rsidRPr="00A30D8E">
        <w:rPr>
          <w:i/>
          <w:szCs w:val="22"/>
          <w:vertAlign w:val="subscript"/>
          <w:lang w:val="it-IT"/>
        </w:rPr>
        <w:t xml:space="preserve"> </w:t>
      </w:r>
      <w:r w:rsidR="00726D2C" w:rsidRPr="00A30D8E">
        <w:rPr>
          <w:szCs w:val="22"/>
          <w:lang w:val="it-IT"/>
        </w:rPr>
        <w:t>&gt;</w:t>
      </w:r>
      <w:r w:rsidR="00726D2C" w:rsidRPr="00A30D8E">
        <w:rPr>
          <w:i/>
          <w:szCs w:val="22"/>
          <w:lang w:val="it-IT"/>
        </w:rPr>
        <w:t xml:space="preserve"> </w:t>
      </w:r>
      <w:r w:rsidR="00726D2C" w:rsidRPr="00A30D8E">
        <w:rPr>
          <w:szCs w:val="22"/>
          <w:lang w:val="it-IT"/>
        </w:rPr>
        <w:t>0</w:t>
      </w:r>
      <w:r w:rsidR="00F115BF" w:rsidRPr="00A30D8E">
        <w:rPr>
          <w:szCs w:val="22"/>
          <w:vertAlign w:val="subscript"/>
          <w:lang w:val="it-IT"/>
        </w:rPr>
        <w:t xml:space="preserve"> </w:t>
      </w:r>
      <w:r w:rsidR="00726D2C" w:rsidRPr="00A30D8E">
        <w:rPr>
          <w:szCs w:val="22"/>
          <w:vertAlign w:val="subscript"/>
          <w:lang w:val="it-IT"/>
        </w:rPr>
        <w:tab/>
      </w:r>
    </w:p>
    <w:p w14:paraId="74CA1E61" w14:textId="77777777" w:rsidR="008B1E61" w:rsidRPr="00A30D8E" w:rsidRDefault="008B1E61" w:rsidP="00867623">
      <w:pPr>
        <w:tabs>
          <w:tab w:val="left" w:pos="720"/>
        </w:tabs>
        <w:ind w:left="1440" w:hanging="1440"/>
        <w:rPr>
          <w:szCs w:val="22"/>
          <w:lang w:val="it-IT"/>
        </w:rPr>
      </w:pPr>
    </w:p>
    <w:p w14:paraId="6AF55781" w14:textId="765415CB" w:rsidR="00726D2C" w:rsidRPr="003A7823" w:rsidRDefault="008B1E61" w:rsidP="00867623">
      <w:pPr>
        <w:tabs>
          <w:tab w:val="left" w:pos="720"/>
        </w:tabs>
        <w:ind w:left="1440" w:hanging="1440"/>
        <w:rPr>
          <w:szCs w:val="22"/>
        </w:rPr>
      </w:pPr>
      <w:r w:rsidRPr="00A30D8E">
        <w:rPr>
          <w:szCs w:val="22"/>
          <w:lang w:val="it-IT"/>
        </w:rPr>
        <w:tab/>
      </w:r>
      <w:r>
        <w:rPr>
          <w:szCs w:val="22"/>
        </w:rPr>
        <w:t>b.</w:t>
      </w:r>
      <w:r>
        <w:rPr>
          <w:szCs w:val="22"/>
        </w:rPr>
        <w:tab/>
      </w:r>
      <w:r w:rsidR="002F4ABE" w:rsidRPr="003A7823">
        <w:rPr>
          <w:noProof/>
          <w:position w:val="-26"/>
          <w:szCs w:val="22"/>
          <w:vertAlign w:val="subscript"/>
        </w:rPr>
        <w:object w:dxaOrig="2079" w:dyaOrig="620" w14:anchorId="0493A1F5">
          <v:shape id="_x0000_i1103" type="#_x0000_t75" alt="" style="width:104.5pt;height:32pt;mso-width-percent:0;mso-height-percent:0;mso-width-percent:0;mso-height-percent:0" o:ole="">
            <v:imagedata r:id="rId158" o:title=""/>
          </v:shape>
          <o:OLEObject Type="Embed" ProgID="Equation.DSMT4" ShapeID="_x0000_i1103" DrawAspect="Content" ObjectID="_1670241093" r:id="rId159"/>
        </w:object>
      </w:r>
    </w:p>
    <w:p w14:paraId="0EA1632B" w14:textId="77777777" w:rsidR="008B1E61" w:rsidRDefault="00726D2C" w:rsidP="00E225EB">
      <w:pPr>
        <w:tabs>
          <w:tab w:val="left" w:pos="720"/>
        </w:tabs>
        <w:autoSpaceDE w:val="0"/>
        <w:autoSpaceDN w:val="0"/>
        <w:adjustRightInd w:val="0"/>
        <w:ind w:left="720" w:hanging="720"/>
        <w:rPr>
          <w:szCs w:val="22"/>
        </w:rPr>
      </w:pPr>
      <w:r w:rsidRPr="003A7823">
        <w:rPr>
          <w:szCs w:val="22"/>
        </w:rPr>
        <w:tab/>
      </w:r>
    </w:p>
    <w:p w14:paraId="4905D49B" w14:textId="11A440D4" w:rsidR="008B1E61" w:rsidRDefault="008B1E61" w:rsidP="008B1E61">
      <w:pPr>
        <w:tabs>
          <w:tab w:val="left" w:pos="720"/>
        </w:tabs>
        <w:ind w:left="1440" w:hanging="1440"/>
      </w:pPr>
      <w:r>
        <w:rPr>
          <w:szCs w:val="22"/>
        </w:rPr>
        <w:tab/>
      </w:r>
      <w:r>
        <w:rPr>
          <w:noProof/>
        </w:rPr>
        <w:t>c.</w:t>
      </w:r>
      <w:r>
        <w:rPr>
          <w:noProof/>
        </w:rPr>
        <w:tab/>
      </w:r>
      <w:r w:rsidR="00FD50F7">
        <w:rPr>
          <w:szCs w:val="22"/>
        </w:rPr>
        <w:t>Using a</w:t>
      </w:r>
      <w:r w:rsidR="00FD50F7" w:rsidRPr="00374F9D">
        <w:rPr>
          <w:i/>
          <w:iCs/>
          <w:szCs w:val="22"/>
        </w:rPr>
        <w:t xml:space="preserve"> p</w:t>
      </w:r>
      <w:r w:rsidR="00FD50F7">
        <w:rPr>
          <w:szCs w:val="22"/>
        </w:rPr>
        <w:t>-value calculator or statistical software</w:t>
      </w:r>
      <w:r w:rsidR="00FD50F7">
        <w:t xml:space="preserve">, </w:t>
      </w:r>
      <w:r w:rsidR="00FD50F7" w:rsidRPr="00A0626C">
        <w:t xml:space="preserve">the </w:t>
      </w:r>
      <w:r w:rsidR="00FD50F7" w:rsidRPr="00FD50F7">
        <w:rPr>
          <w:i/>
          <w:iCs/>
        </w:rPr>
        <w:t>p</w:t>
      </w:r>
      <w:r w:rsidR="00FD50F7" w:rsidRPr="00A0626C">
        <w:t>-value is</w:t>
      </w:r>
      <w:r w:rsidR="00FD50F7">
        <w:t xml:space="preserve"> </w:t>
      </w:r>
      <w:r>
        <w:rPr>
          <w:noProof/>
        </w:rPr>
        <w:t xml:space="preserve">.0180.    </w:t>
      </w:r>
      <w:r>
        <w:tab/>
      </w:r>
      <w:r>
        <w:tab/>
      </w:r>
    </w:p>
    <w:p w14:paraId="7FBA209C" w14:textId="77777777" w:rsidR="008B1E61" w:rsidRDefault="008B1E61" w:rsidP="008B1E61">
      <w:pPr>
        <w:tabs>
          <w:tab w:val="left" w:pos="720"/>
        </w:tabs>
        <w:ind w:left="1440" w:hanging="1440"/>
      </w:pPr>
    </w:p>
    <w:p w14:paraId="22820CDD" w14:textId="3C2342FE" w:rsidR="008B1E61" w:rsidRDefault="008B1E61" w:rsidP="008B1E61">
      <w:pPr>
        <w:tabs>
          <w:tab w:val="left" w:pos="720"/>
        </w:tabs>
        <w:ind w:left="1440" w:hanging="1440"/>
      </w:pPr>
      <w:r>
        <w:tab/>
        <w:t>d.</w:t>
      </w:r>
      <w:r>
        <w:tab/>
        <w:t xml:space="preserve">Reject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</w:t>
      </w:r>
      <w:r w:rsidRPr="003A5FDC">
        <w:rPr>
          <w:i/>
          <w:iCs/>
        </w:rPr>
        <w:t>p</w:t>
      </w:r>
      <w:r>
        <w:t xml:space="preserve">-value indicates that the probability of making a Type I error (rejecting a true null hypothesis) is very small. So we decide to reject the null.  </w:t>
      </w:r>
    </w:p>
    <w:p w14:paraId="72344E6D" w14:textId="77777777" w:rsidR="008B1E61" w:rsidRDefault="008B1E61" w:rsidP="008B1E61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612AEF04" w14:textId="1E3B56B7" w:rsidR="00726D2C" w:rsidRPr="003A7823" w:rsidRDefault="008B1E61" w:rsidP="008B1E61">
      <w:pPr>
        <w:tabs>
          <w:tab w:val="left" w:pos="720"/>
        </w:tabs>
        <w:autoSpaceDE w:val="0"/>
        <w:autoSpaceDN w:val="0"/>
        <w:adjustRightInd w:val="0"/>
        <w:ind w:left="720" w:hanging="720"/>
        <w:rPr>
          <w:szCs w:val="22"/>
        </w:rPr>
      </w:pPr>
      <w:r>
        <w:tab/>
        <w:t>e.</w:t>
      </w:r>
      <w:r>
        <w:tab/>
      </w:r>
      <w:r w:rsidR="00F115BF">
        <w:rPr>
          <w:szCs w:val="22"/>
        </w:rPr>
        <w:t xml:space="preserve"> </w:t>
      </w:r>
      <w:r>
        <w:rPr>
          <w:szCs w:val="22"/>
        </w:rPr>
        <w:t>C</w:t>
      </w:r>
      <w:r w:rsidR="00DF500E">
        <w:rPr>
          <w:szCs w:val="22"/>
        </w:rPr>
        <w:t>onclude the percentage is less now than it was 5 years ago.</w:t>
      </w:r>
      <w:r w:rsidR="00E225EB">
        <w:rPr>
          <w:szCs w:val="22"/>
        </w:rPr>
        <w:t xml:space="preserve"> </w:t>
      </w:r>
      <w:r w:rsidR="003A7823">
        <w:rPr>
          <w:szCs w:val="22"/>
        </w:rPr>
        <w:t xml:space="preserve"> </w:t>
      </w:r>
      <w:r w:rsidR="003A7823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11-3</w:t>
      </w:r>
      <w:r w:rsidR="003A7823" w:rsidRPr="003A7823">
        <w:rPr>
          <w:b/>
        </w:rPr>
        <w:t>)</w:t>
      </w:r>
    </w:p>
    <w:p w14:paraId="47204FBC" w14:textId="77777777" w:rsidR="00726D2C" w:rsidRPr="003A7823" w:rsidRDefault="00726D2C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26EA118A" w14:textId="77777777" w:rsidR="00F560BB" w:rsidRDefault="00165CB0" w:rsidP="00867623">
      <w:pPr>
        <w:tabs>
          <w:tab w:val="left" w:pos="720"/>
        </w:tabs>
        <w:spacing w:after="200" w:line="276" w:lineRule="auto"/>
        <w:ind w:left="1440" w:hanging="1440"/>
      </w:pPr>
      <w:r>
        <w:t>45.</w:t>
      </w:r>
      <w:r>
        <w:tab/>
      </w:r>
      <w:r w:rsidR="00F560BB">
        <w:t>a.</w:t>
      </w:r>
      <w:r w:rsidR="00F560BB">
        <w:tab/>
      </w:r>
      <w:r w:rsidRPr="008101F9">
        <w:rPr>
          <w:i/>
        </w:rPr>
        <w:t>H</w:t>
      </w:r>
      <w:r w:rsidRPr="008101F9">
        <w:rPr>
          <w:vertAlign w:val="subscript"/>
        </w:rPr>
        <w:t>o</w:t>
      </w:r>
      <w:r w:rsidRPr="008101F9">
        <w:t>:</w:t>
      </w:r>
      <w:r w:rsidR="00F115BF">
        <w:t xml:space="preserve"> </w:t>
      </w:r>
      <w:r w:rsidR="00971FDC" w:rsidRPr="003A7823">
        <w:rPr>
          <w:i/>
          <w:szCs w:val="22"/>
        </w:rPr>
        <w:sym w:font="Symbol" w:char="F06D"/>
      </w:r>
      <w:r w:rsidR="00971FDC">
        <w:rPr>
          <w:i/>
          <w:szCs w:val="22"/>
        </w:rPr>
        <w:t xml:space="preserve"> </w:t>
      </w:r>
      <w:r w:rsidR="00971FDC">
        <w:rPr>
          <w:szCs w:val="22"/>
          <w:vertAlign w:val="subscript"/>
        </w:rPr>
        <w:t>US 17</w:t>
      </w:r>
      <w:r w:rsidR="00971FDC" w:rsidRPr="003A7823">
        <w:rPr>
          <w:i/>
          <w:szCs w:val="22"/>
        </w:rPr>
        <w:t xml:space="preserve"> </w:t>
      </w:r>
      <w:r w:rsidR="00971FDC">
        <w:rPr>
          <w:i/>
          <w:szCs w:val="22"/>
        </w:rPr>
        <w:t xml:space="preserve">- </w:t>
      </w:r>
      <w:r w:rsidR="00971FDC" w:rsidRPr="003A7823">
        <w:rPr>
          <w:i/>
          <w:szCs w:val="22"/>
        </w:rPr>
        <w:sym w:font="Symbol" w:char="F06D"/>
      </w:r>
      <w:r w:rsidR="00971FDC">
        <w:rPr>
          <w:i/>
          <w:szCs w:val="22"/>
        </w:rPr>
        <w:t xml:space="preserve"> </w:t>
      </w:r>
      <w:r w:rsidR="00971FDC">
        <w:rPr>
          <w:szCs w:val="22"/>
          <w:vertAlign w:val="subscript"/>
        </w:rPr>
        <w:t>SC 707</w:t>
      </w:r>
      <w:r w:rsidR="00971FDC" w:rsidRPr="003A7823">
        <w:rPr>
          <w:i/>
          <w:szCs w:val="22"/>
        </w:rPr>
        <w:t xml:space="preserve"> </w:t>
      </w:r>
      <w:r w:rsidR="00971FDC">
        <w:rPr>
          <w:i/>
          <w:szCs w:val="22"/>
        </w:rPr>
        <w:t xml:space="preserve">= </w:t>
      </w:r>
      <w:r w:rsidRPr="008101F9">
        <w:rPr>
          <w:i/>
        </w:rPr>
        <w:sym w:font="Symbol" w:char="F06D"/>
      </w:r>
      <w:r w:rsidRPr="008101F9">
        <w:rPr>
          <w:vertAlign w:val="subscript"/>
        </w:rPr>
        <w:t>d</w:t>
      </w:r>
      <w:r w:rsidRPr="008101F9">
        <w:t xml:space="preserve"> </w:t>
      </w:r>
      <w:r w:rsidRPr="008101F9">
        <w:sym w:font="Symbol" w:char="F0A3"/>
      </w:r>
      <w:r w:rsidRPr="008101F9">
        <w:t xml:space="preserve"> 0</w:t>
      </w:r>
      <w:r w:rsidRPr="008101F9">
        <w:tab/>
      </w:r>
      <w:r w:rsidRPr="008101F9">
        <w:rPr>
          <w:i/>
        </w:rPr>
        <w:t>H</w:t>
      </w:r>
      <w:r w:rsidRPr="008101F9">
        <w:rPr>
          <w:vertAlign w:val="subscript"/>
        </w:rPr>
        <w:t>1</w:t>
      </w:r>
      <w:r w:rsidRPr="008101F9">
        <w:t>:</w:t>
      </w:r>
      <w:r w:rsidR="00F115BF">
        <w:t xml:space="preserve"> </w:t>
      </w:r>
      <w:r w:rsidRPr="008101F9">
        <w:rPr>
          <w:i/>
        </w:rPr>
        <w:sym w:font="Symbol" w:char="F06D"/>
      </w:r>
      <w:r w:rsidRPr="008101F9">
        <w:rPr>
          <w:vertAlign w:val="subscript"/>
        </w:rPr>
        <w:t>d</w:t>
      </w:r>
      <w:r w:rsidR="004270A3">
        <w:t xml:space="preserve"> &gt; 0</w:t>
      </w:r>
      <w:r w:rsidR="00F560BB">
        <w:t xml:space="preserve">  </w:t>
      </w:r>
      <w:r w:rsidR="004270A3">
        <w:tab/>
      </w:r>
      <w:r w:rsidRPr="008101F9">
        <w:t xml:space="preserve">Reject </w:t>
      </w:r>
      <w:r w:rsidRPr="008101F9">
        <w:rPr>
          <w:i/>
        </w:rPr>
        <w:t>H</w:t>
      </w:r>
      <w:r w:rsidRPr="008101F9">
        <w:rPr>
          <w:vertAlign w:val="subscript"/>
        </w:rPr>
        <w:t>o</w:t>
      </w:r>
      <w:r w:rsidRPr="008101F9">
        <w:t xml:space="preserve"> if </w:t>
      </w:r>
      <w:r w:rsidRPr="008101F9">
        <w:rPr>
          <w:i/>
        </w:rPr>
        <w:t>t</w:t>
      </w:r>
      <w:r w:rsidRPr="008101F9">
        <w:t xml:space="preserve"> &gt; 1.711</w:t>
      </w:r>
      <w:r w:rsidRPr="008101F9">
        <w:tab/>
      </w:r>
    </w:p>
    <w:p w14:paraId="31AE3AFC" w14:textId="19096169" w:rsidR="00165CB0" w:rsidRDefault="00F560BB" w:rsidP="00867623">
      <w:pPr>
        <w:tabs>
          <w:tab w:val="left" w:pos="720"/>
        </w:tabs>
        <w:spacing w:after="200" w:line="276" w:lineRule="auto"/>
        <w:ind w:left="1440" w:hanging="1440"/>
        <w:rPr>
          <w:noProof/>
        </w:rPr>
      </w:pPr>
      <w:r>
        <w:tab/>
        <w:t>b.</w:t>
      </w:r>
      <w:r>
        <w:tab/>
      </w:r>
      <w:r w:rsidR="002F4ABE" w:rsidRPr="008101F9">
        <w:rPr>
          <w:noProof/>
          <w:position w:val="-6"/>
        </w:rPr>
        <w:object w:dxaOrig="220" w:dyaOrig="300" w14:anchorId="0BC05D6B">
          <v:shape id="_x0000_i1104" type="#_x0000_t75" alt="" style="width:10.5pt;height:14pt;mso-width-percent:0;mso-height-percent:0;mso-width-percent:0;mso-height-percent:0" o:ole="">
            <v:imagedata r:id="rId67" o:title=""/>
          </v:shape>
          <o:OLEObject Type="Embed" ProgID="Equation.DSMT4" ShapeID="_x0000_i1104" DrawAspect="Content" ObjectID="_1670241094" r:id="rId160"/>
        </w:object>
      </w:r>
      <w:r w:rsidR="00165CB0" w:rsidRPr="008101F9">
        <w:t xml:space="preserve">= 2.8 </w:t>
      </w:r>
      <w:r w:rsidR="00165CB0" w:rsidRPr="008101F9">
        <w:tab/>
      </w:r>
      <w:r w:rsidR="00165CB0" w:rsidRPr="008101F9">
        <w:rPr>
          <w:i/>
        </w:rPr>
        <w:t>s</w:t>
      </w:r>
      <w:r w:rsidR="00165CB0" w:rsidRPr="008101F9">
        <w:rPr>
          <w:vertAlign w:val="subscript"/>
        </w:rPr>
        <w:t>d</w:t>
      </w:r>
      <w:r w:rsidR="00165CB0" w:rsidRPr="008101F9">
        <w:t xml:space="preserve"> = 6.5</w:t>
      </w:r>
      <w:r w:rsidR="001934FB">
        <w:t>8</w:t>
      </w:r>
      <w:r w:rsidR="00165CB0" w:rsidRPr="008101F9">
        <w:t>9</w:t>
      </w:r>
      <w:r w:rsidR="00165CB0" w:rsidRPr="008101F9">
        <w:tab/>
      </w:r>
      <w:r w:rsidR="002F4ABE" w:rsidRPr="008101F9">
        <w:rPr>
          <w:noProof/>
          <w:position w:val="-46"/>
        </w:rPr>
        <w:object w:dxaOrig="2220" w:dyaOrig="840" w14:anchorId="1D2FCEBD">
          <v:shape id="_x0000_i1105" type="#_x0000_t75" alt="" style="width:112pt;height:42.5pt;mso-width-percent:0;mso-height-percent:0;mso-width-percent:0;mso-height-percent:0" o:ole="">
            <v:imagedata r:id="rId161" o:title=""/>
          </v:shape>
          <o:OLEObject Type="Embed" ProgID="Equation.3" ShapeID="_x0000_i1105" DrawAspect="Content" ObjectID="_1670241095" r:id="rId162"/>
        </w:object>
      </w:r>
    </w:p>
    <w:p w14:paraId="0BD842B6" w14:textId="5DC3A055" w:rsidR="00F560BB" w:rsidRDefault="00F560BB" w:rsidP="00F560BB">
      <w:pPr>
        <w:tabs>
          <w:tab w:val="left" w:pos="720"/>
        </w:tabs>
        <w:ind w:left="1440" w:hanging="1440"/>
      </w:pPr>
      <w:r>
        <w:rPr>
          <w:noProof/>
        </w:rPr>
        <w:lastRenderedPageBreak/>
        <w:tab/>
        <w:t>c.</w:t>
      </w:r>
      <w:r>
        <w:rPr>
          <w:noProof/>
        </w:rPr>
        <w:tab/>
      </w:r>
      <w:r w:rsidR="00FD50F7">
        <w:rPr>
          <w:szCs w:val="22"/>
        </w:rPr>
        <w:t>Using a</w:t>
      </w:r>
      <w:r w:rsidR="00FD50F7" w:rsidRPr="00374F9D">
        <w:rPr>
          <w:i/>
          <w:iCs/>
          <w:szCs w:val="22"/>
        </w:rPr>
        <w:t xml:space="preserve"> p</w:t>
      </w:r>
      <w:r w:rsidR="00FD50F7">
        <w:rPr>
          <w:szCs w:val="22"/>
        </w:rPr>
        <w:t>-value calculator or statistical software</w:t>
      </w:r>
      <w:r w:rsidR="00FD50F7">
        <w:t xml:space="preserve">, </w:t>
      </w:r>
      <w:r w:rsidR="00FD50F7" w:rsidRPr="00A0626C">
        <w:t xml:space="preserve">the </w:t>
      </w:r>
      <w:r w:rsidR="00FD50F7" w:rsidRPr="00FD50F7">
        <w:rPr>
          <w:i/>
          <w:iCs/>
        </w:rPr>
        <w:t>p</w:t>
      </w:r>
      <w:r w:rsidR="00FD50F7" w:rsidRPr="00A0626C">
        <w:t>-value is</w:t>
      </w:r>
      <w:r w:rsidR="00FD50F7">
        <w:t xml:space="preserve"> </w:t>
      </w:r>
      <w:r>
        <w:rPr>
          <w:noProof/>
        </w:rPr>
        <w:t xml:space="preserve">.0220.    </w:t>
      </w:r>
      <w:r>
        <w:tab/>
      </w:r>
      <w:r>
        <w:tab/>
      </w:r>
    </w:p>
    <w:p w14:paraId="0283F612" w14:textId="77777777" w:rsidR="00F560BB" w:rsidRDefault="00F560BB" w:rsidP="00F560BB">
      <w:pPr>
        <w:tabs>
          <w:tab w:val="left" w:pos="720"/>
        </w:tabs>
        <w:ind w:left="1440" w:hanging="1440"/>
      </w:pPr>
    </w:p>
    <w:p w14:paraId="1B83BBA0" w14:textId="2731868B" w:rsidR="00F560BB" w:rsidRDefault="00F560BB" w:rsidP="00F560BB">
      <w:pPr>
        <w:tabs>
          <w:tab w:val="left" w:pos="720"/>
        </w:tabs>
        <w:ind w:left="1440" w:hanging="1440"/>
      </w:pPr>
      <w:r>
        <w:tab/>
        <w:t>d.</w:t>
      </w:r>
      <w:r>
        <w:tab/>
        <w:t xml:space="preserve">Reject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greater than the test statistic. The </w:t>
      </w:r>
      <w:r w:rsidRPr="003A5FDC">
        <w:rPr>
          <w:i/>
          <w:iCs/>
        </w:rPr>
        <w:t>p</w:t>
      </w:r>
      <w:r>
        <w:t>-value is less than .05.</w:t>
      </w:r>
    </w:p>
    <w:p w14:paraId="27C1AD9D" w14:textId="77777777" w:rsidR="00F560BB" w:rsidRDefault="00F560BB" w:rsidP="00F560BB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0419AC9E" w14:textId="788D2F17" w:rsidR="005E4D17" w:rsidRPr="003A7823" w:rsidRDefault="00F560BB" w:rsidP="00F560BB">
      <w:pPr>
        <w:tabs>
          <w:tab w:val="left" w:pos="720"/>
        </w:tabs>
        <w:spacing w:after="200" w:line="276" w:lineRule="auto"/>
        <w:ind w:left="1440" w:hanging="1440"/>
        <w:rPr>
          <w:szCs w:val="22"/>
        </w:rPr>
      </w:pPr>
      <w:r>
        <w:tab/>
        <w:t>e.</w:t>
      </w:r>
      <w:r>
        <w:tab/>
      </w:r>
      <w:r w:rsidR="002308C8">
        <w:t>On average, t</w:t>
      </w:r>
      <w:r w:rsidR="00165CB0" w:rsidRPr="008101F9">
        <w:t xml:space="preserve">here </w:t>
      </w:r>
      <w:r w:rsidR="00165CB0" w:rsidRPr="008101F9">
        <w:rPr>
          <w:rFonts w:cs="ComicSansMS"/>
          <w:szCs w:val="24"/>
        </w:rPr>
        <w:t>are more cars in the US 17 lot.</w:t>
      </w:r>
      <w:r w:rsidR="005E4D17" w:rsidRPr="005E4D17">
        <w:rPr>
          <w:b/>
        </w:rPr>
        <w:t xml:space="preserve"> </w:t>
      </w:r>
      <w:r w:rsidR="005E4D17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11-3</w:t>
      </w:r>
      <w:r w:rsidR="005E4D17" w:rsidRPr="003A7823">
        <w:rPr>
          <w:b/>
        </w:rPr>
        <w:t>)</w:t>
      </w:r>
    </w:p>
    <w:p w14:paraId="67FFDF6B" w14:textId="77777777" w:rsidR="00165CB0" w:rsidRPr="008101F9" w:rsidRDefault="00165CB0" w:rsidP="00867623">
      <w:pPr>
        <w:tabs>
          <w:tab w:val="left" w:pos="720"/>
        </w:tabs>
        <w:ind w:left="1440" w:hanging="1440"/>
      </w:pPr>
    </w:p>
    <w:p w14:paraId="52ABB489" w14:textId="77777777" w:rsidR="005E3DBA" w:rsidRDefault="005E3DBA" w:rsidP="00867623">
      <w:pPr>
        <w:tabs>
          <w:tab w:val="left" w:pos="720"/>
        </w:tabs>
        <w:ind w:left="1440" w:hanging="1440"/>
      </w:pPr>
    </w:p>
    <w:p w14:paraId="6569EBCE" w14:textId="77777777" w:rsidR="005E3DBA" w:rsidRDefault="005E3DBA" w:rsidP="00867623">
      <w:pPr>
        <w:tabs>
          <w:tab w:val="left" w:pos="720"/>
        </w:tabs>
        <w:ind w:left="1440" w:hanging="1440"/>
      </w:pPr>
    </w:p>
    <w:p w14:paraId="34446908" w14:textId="2B882876" w:rsidR="00165CB0" w:rsidRDefault="00165CB0" w:rsidP="00867623">
      <w:pPr>
        <w:tabs>
          <w:tab w:val="left" w:pos="720"/>
        </w:tabs>
        <w:ind w:left="1440" w:hanging="1440"/>
      </w:pPr>
      <w:r w:rsidRPr="008101F9">
        <w:t>4</w:t>
      </w:r>
      <w:r>
        <w:t>6</w:t>
      </w:r>
      <w:r w:rsidR="000525B6">
        <w:t>.</w:t>
      </w:r>
      <w:r w:rsidRPr="008101F9">
        <w:tab/>
      </w:r>
      <w:r w:rsidR="005E3DBA">
        <w:t>a.</w:t>
      </w:r>
      <w:r w:rsidR="005E3DBA">
        <w:tab/>
      </w:r>
      <w:r w:rsidR="00722754" w:rsidRPr="003A7823">
        <w:rPr>
          <w:i/>
        </w:rPr>
        <w:t>H</w:t>
      </w:r>
      <w:r w:rsidR="00722754" w:rsidRPr="003A7823">
        <w:rPr>
          <w:vertAlign w:val="subscript"/>
        </w:rPr>
        <w:t>o</w:t>
      </w:r>
      <w:r w:rsidRPr="008101F9">
        <w:t xml:space="preserve">: </w:t>
      </w:r>
      <w:r w:rsidRPr="008101F9">
        <w:rPr>
          <w:i/>
        </w:rPr>
        <w:sym w:font="Symbol" w:char="F06D"/>
      </w:r>
      <w:r w:rsidR="00771893">
        <w:rPr>
          <w:vertAlign w:val="subscript"/>
        </w:rPr>
        <w:t>8-10 Year olds</w:t>
      </w:r>
      <w:r w:rsidRPr="008101F9">
        <w:rPr>
          <w:vertAlign w:val="subscript"/>
        </w:rPr>
        <w:t xml:space="preserve"> </w:t>
      </w:r>
      <w:r w:rsidRPr="008101F9">
        <w:sym w:font="Symbol" w:char="F0B3"/>
      </w:r>
      <w:r w:rsidRPr="008101F9">
        <w:t xml:space="preserve"> </w:t>
      </w:r>
      <w:r w:rsidRPr="008101F9">
        <w:rPr>
          <w:i/>
        </w:rPr>
        <w:sym w:font="Symbol" w:char="F06D"/>
      </w:r>
      <w:r w:rsidR="00771893">
        <w:rPr>
          <w:vertAlign w:val="subscript"/>
        </w:rPr>
        <w:t xml:space="preserve"> 11-14 Year olds</w:t>
      </w:r>
      <w:r w:rsidR="00771893" w:rsidRPr="008101F9">
        <w:rPr>
          <w:vertAlign w:val="subscript"/>
        </w:rPr>
        <w:t xml:space="preserve"> </w:t>
      </w:r>
      <w:r w:rsidRPr="008101F9">
        <w:rPr>
          <w:vertAlign w:val="subscript"/>
        </w:rPr>
        <w:t xml:space="preserve"> </w:t>
      </w:r>
      <w:r w:rsidRPr="008101F9">
        <w:rPr>
          <w:vertAlign w:val="subscript"/>
        </w:rPr>
        <w:tab/>
      </w:r>
      <w:r w:rsidRPr="008101F9">
        <w:rPr>
          <w:i/>
        </w:rPr>
        <w:t>H</w:t>
      </w:r>
      <w:r w:rsidRPr="008101F9">
        <w:rPr>
          <w:vertAlign w:val="subscript"/>
        </w:rPr>
        <w:t>1</w:t>
      </w:r>
      <w:r w:rsidRPr="008101F9">
        <w:t xml:space="preserve">: </w:t>
      </w:r>
      <w:r w:rsidRPr="008101F9">
        <w:rPr>
          <w:i/>
        </w:rPr>
        <w:sym w:font="Symbol" w:char="F06D"/>
      </w:r>
      <w:r w:rsidR="00771893">
        <w:rPr>
          <w:vertAlign w:val="subscript"/>
        </w:rPr>
        <w:t xml:space="preserve"> 8-10 Year olds</w:t>
      </w:r>
      <w:r w:rsidR="00771893" w:rsidRPr="008101F9">
        <w:rPr>
          <w:vertAlign w:val="subscript"/>
        </w:rPr>
        <w:t xml:space="preserve"> </w:t>
      </w:r>
      <w:r w:rsidRPr="008101F9">
        <w:rPr>
          <w:vertAlign w:val="subscript"/>
        </w:rPr>
        <w:t xml:space="preserve"> &lt;</w:t>
      </w:r>
      <w:r w:rsidRPr="008101F9">
        <w:t xml:space="preserve"> </w:t>
      </w:r>
      <w:r w:rsidRPr="008101F9">
        <w:rPr>
          <w:i/>
        </w:rPr>
        <w:sym w:font="Symbol" w:char="F06D"/>
      </w:r>
      <w:r w:rsidR="00771893">
        <w:rPr>
          <w:vertAlign w:val="subscript"/>
        </w:rPr>
        <w:t xml:space="preserve"> 11-14 Year olds</w:t>
      </w:r>
      <w:r w:rsidR="00771893" w:rsidRPr="008101F9">
        <w:rPr>
          <w:vertAlign w:val="subscript"/>
        </w:rPr>
        <w:t xml:space="preserve"> </w:t>
      </w:r>
      <w:r w:rsidR="005E3DBA">
        <w:rPr>
          <w:vertAlign w:val="subscript"/>
        </w:rPr>
        <w:t xml:space="preserve"> </w:t>
      </w:r>
      <w:r w:rsidRPr="008101F9">
        <w:t xml:space="preserve">Reject </w:t>
      </w:r>
      <w:r w:rsidR="00722754" w:rsidRPr="003A7823">
        <w:rPr>
          <w:i/>
        </w:rPr>
        <w:t>H</w:t>
      </w:r>
      <w:r w:rsidR="00722754" w:rsidRPr="003A7823">
        <w:rPr>
          <w:vertAlign w:val="subscript"/>
        </w:rPr>
        <w:t>o</w:t>
      </w:r>
      <w:r w:rsidR="00722754" w:rsidRPr="008101F9">
        <w:t xml:space="preserve"> </w:t>
      </w:r>
      <w:r w:rsidRPr="008101F9">
        <w:t xml:space="preserve">if </w:t>
      </w:r>
      <w:r w:rsidRPr="008101F9">
        <w:rPr>
          <w:i/>
        </w:rPr>
        <w:t>t</w:t>
      </w:r>
      <w:r w:rsidRPr="008101F9">
        <w:t xml:space="preserve"> &lt; -2.453</w:t>
      </w:r>
    </w:p>
    <w:p w14:paraId="2184FC8D" w14:textId="05D98438" w:rsidR="005E3DBA" w:rsidRDefault="005E3DBA" w:rsidP="00867623">
      <w:pPr>
        <w:tabs>
          <w:tab w:val="left" w:pos="720"/>
        </w:tabs>
        <w:ind w:left="1440" w:hanging="1440"/>
      </w:pPr>
    </w:p>
    <w:p w14:paraId="04B20767" w14:textId="77777777" w:rsidR="005E3DBA" w:rsidRPr="008101F9" w:rsidRDefault="005E3DBA" w:rsidP="00867623">
      <w:pPr>
        <w:tabs>
          <w:tab w:val="left" w:pos="720"/>
        </w:tabs>
        <w:ind w:left="1440" w:hanging="1440"/>
      </w:pPr>
    </w:p>
    <w:p w14:paraId="549FF115" w14:textId="5A630ABD" w:rsidR="007E1E85" w:rsidRDefault="005E3DBA" w:rsidP="00867623">
      <w:pPr>
        <w:tabs>
          <w:tab w:val="left" w:pos="720"/>
        </w:tabs>
        <w:ind w:left="1440" w:hanging="1440"/>
        <w:rPr>
          <w:position w:val="-24"/>
        </w:rPr>
      </w:pPr>
      <w:r>
        <w:tab/>
        <w:t>b.</w:t>
      </w:r>
      <w:r w:rsidR="0077539B">
        <w:tab/>
      </w:r>
      <w:r w:rsidR="002F4ABE" w:rsidRPr="008101F9">
        <w:rPr>
          <w:noProof/>
          <w:position w:val="-24"/>
        </w:rPr>
        <w:object w:dxaOrig="4700" w:dyaOrig="660" w14:anchorId="01C68296">
          <v:shape id="_x0000_i1106" type="#_x0000_t75" alt="" style="width:235pt;height:32.5pt;mso-width-percent:0;mso-height-percent:0;mso-width-percent:0;mso-height-percent:0" o:ole="">
            <v:imagedata r:id="rId163" o:title=""/>
          </v:shape>
          <o:OLEObject Type="Embed" ProgID="Equation.3" ShapeID="_x0000_i1106" DrawAspect="Content" ObjectID="_1670241096" r:id="rId164"/>
        </w:object>
      </w:r>
    </w:p>
    <w:p w14:paraId="3F7E32DF" w14:textId="220C92D0" w:rsidR="0077539B" w:rsidRDefault="00165CB0" w:rsidP="00867623">
      <w:pPr>
        <w:tabs>
          <w:tab w:val="left" w:pos="720"/>
        </w:tabs>
        <w:ind w:left="1440" w:hanging="1440"/>
        <w:rPr>
          <w:noProof/>
        </w:rPr>
      </w:pPr>
      <w:r w:rsidRPr="008101F9">
        <w:rPr>
          <w:position w:val="-24"/>
        </w:rPr>
        <w:tab/>
      </w:r>
      <w:r w:rsidR="005E3DBA">
        <w:rPr>
          <w:position w:val="-24"/>
        </w:rPr>
        <w:tab/>
      </w:r>
      <w:r w:rsidR="002F4ABE" w:rsidRPr="007E1E85">
        <w:rPr>
          <w:noProof/>
          <w:position w:val="-86"/>
        </w:rPr>
        <w:object w:dxaOrig="4020" w:dyaOrig="1340" w14:anchorId="1E74ACAD">
          <v:shape id="_x0000_i1107" type="#_x0000_t75" alt="" style="width:201pt;height:67.5pt;mso-width-percent:0;mso-height-percent:0;mso-width-percent:0;mso-height-percent:0" o:ole="">
            <v:imagedata r:id="rId165" o:title=""/>
          </v:shape>
          <o:OLEObject Type="Embed" ProgID="Equation.3" ShapeID="_x0000_i1107" DrawAspect="Content" ObjectID="_1670241097" r:id="rId166"/>
        </w:object>
      </w:r>
    </w:p>
    <w:p w14:paraId="5768F088" w14:textId="6FE0695F" w:rsidR="005E3DBA" w:rsidRDefault="005E3DBA" w:rsidP="00867623">
      <w:pPr>
        <w:tabs>
          <w:tab w:val="left" w:pos="720"/>
        </w:tabs>
        <w:ind w:left="1440" w:hanging="1440"/>
        <w:rPr>
          <w:noProof/>
        </w:rPr>
      </w:pPr>
    </w:p>
    <w:p w14:paraId="5FD496A1" w14:textId="01D1956D" w:rsidR="005E3DBA" w:rsidRDefault="005E3DBA" w:rsidP="005E3DBA">
      <w:pPr>
        <w:tabs>
          <w:tab w:val="left" w:pos="720"/>
        </w:tabs>
        <w:ind w:left="1440" w:hanging="1440"/>
      </w:pPr>
      <w:r>
        <w:rPr>
          <w:noProof/>
        </w:rPr>
        <w:tab/>
        <w:t>c.</w:t>
      </w:r>
      <w:r>
        <w:rPr>
          <w:noProof/>
        </w:rPr>
        <w:tab/>
      </w:r>
      <w:r w:rsidR="00FD50F7">
        <w:rPr>
          <w:szCs w:val="22"/>
        </w:rPr>
        <w:t>Using a</w:t>
      </w:r>
      <w:r w:rsidR="00FD50F7" w:rsidRPr="00374F9D">
        <w:rPr>
          <w:i/>
          <w:iCs/>
          <w:szCs w:val="22"/>
        </w:rPr>
        <w:t xml:space="preserve"> p</w:t>
      </w:r>
      <w:r w:rsidR="00FD50F7">
        <w:rPr>
          <w:szCs w:val="22"/>
        </w:rPr>
        <w:t>-value calculator or statistical software</w:t>
      </w:r>
      <w:r w:rsidR="00FD50F7">
        <w:t xml:space="preserve">, </w:t>
      </w:r>
      <w:r w:rsidR="00FD50F7" w:rsidRPr="00A0626C">
        <w:t xml:space="preserve">the </w:t>
      </w:r>
      <w:r w:rsidR="00FD50F7" w:rsidRPr="00FD50F7">
        <w:rPr>
          <w:i/>
          <w:iCs/>
        </w:rPr>
        <w:t>p</w:t>
      </w:r>
      <w:r w:rsidR="00FD50F7" w:rsidRPr="00A0626C">
        <w:t>-value is</w:t>
      </w:r>
      <w:r w:rsidR="00FD50F7">
        <w:t xml:space="preserve"> </w:t>
      </w:r>
      <w:r>
        <w:rPr>
          <w:noProof/>
        </w:rPr>
        <w:t xml:space="preserve">.0070.    </w:t>
      </w:r>
      <w:r>
        <w:tab/>
      </w:r>
      <w:r>
        <w:tab/>
      </w:r>
    </w:p>
    <w:p w14:paraId="79A397CB" w14:textId="77777777" w:rsidR="005E3DBA" w:rsidRDefault="005E3DBA" w:rsidP="005E3DBA">
      <w:pPr>
        <w:tabs>
          <w:tab w:val="left" w:pos="720"/>
        </w:tabs>
        <w:ind w:left="1440" w:hanging="1440"/>
      </w:pPr>
    </w:p>
    <w:p w14:paraId="140349E0" w14:textId="1911DEDB" w:rsidR="005E3DBA" w:rsidRDefault="005E3DBA" w:rsidP="005E3DBA">
      <w:pPr>
        <w:tabs>
          <w:tab w:val="left" w:pos="720"/>
        </w:tabs>
        <w:ind w:left="1440" w:hanging="1440"/>
      </w:pPr>
      <w:r>
        <w:tab/>
        <w:t>d.</w:t>
      </w:r>
      <w:r>
        <w:tab/>
        <w:t xml:space="preserve">Reject </w:t>
      </w:r>
      <w:r w:rsidRPr="00902E6B">
        <w:rPr>
          <w:i/>
        </w:rPr>
        <w:t>H</w:t>
      </w:r>
      <w:r>
        <w:rPr>
          <w:vertAlign w:val="subscript"/>
        </w:rPr>
        <w:t>o</w:t>
      </w:r>
      <w:r>
        <w:t xml:space="preserve">. The test statistic is less than the critical value.  The </w:t>
      </w:r>
      <w:r w:rsidRPr="003A5FDC">
        <w:rPr>
          <w:i/>
          <w:iCs/>
        </w:rPr>
        <w:t>p</w:t>
      </w:r>
      <w:r>
        <w:t>-value is less than .01.</w:t>
      </w:r>
    </w:p>
    <w:p w14:paraId="5D35C50E" w14:textId="77777777" w:rsidR="005E3DBA" w:rsidRDefault="005E3DBA" w:rsidP="005E3DBA">
      <w:pPr>
        <w:tabs>
          <w:tab w:val="left" w:pos="720"/>
        </w:tabs>
        <w:ind w:left="1440" w:hanging="1440"/>
      </w:pPr>
      <w:r>
        <w:tab/>
      </w:r>
      <w:r>
        <w:tab/>
      </w:r>
      <w:r>
        <w:tab/>
      </w:r>
    </w:p>
    <w:p w14:paraId="67725C1E" w14:textId="307B545E" w:rsidR="00165CB0" w:rsidRPr="008101F9" w:rsidRDefault="005E3DBA" w:rsidP="005E3DBA">
      <w:pPr>
        <w:tabs>
          <w:tab w:val="left" w:pos="720"/>
        </w:tabs>
        <w:ind w:left="1440" w:hanging="1440"/>
      </w:pPr>
      <w:r>
        <w:tab/>
        <w:t>e.</w:t>
      </w:r>
      <w:r>
        <w:tab/>
      </w:r>
      <w:r w:rsidR="00165CB0" w:rsidRPr="008101F9">
        <w:t xml:space="preserve">The mean </w:t>
      </w:r>
      <w:r w:rsidR="00165CB0" w:rsidRPr="008101F9">
        <w:rPr>
          <w:rFonts w:cs="ComicSansMS"/>
          <w:szCs w:val="24"/>
        </w:rPr>
        <w:t>allowance for children in 11 to 14 year age group is more that for children 8 to 10.</w:t>
      </w:r>
      <w:r w:rsidR="00165CB0" w:rsidRPr="008101F9">
        <w:t xml:space="preserve"> </w:t>
      </w:r>
      <w:r w:rsidR="005E4D17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11-2</w:t>
      </w:r>
      <w:r w:rsidR="005E4D17" w:rsidRPr="003A7823">
        <w:rPr>
          <w:b/>
        </w:rPr>
        <w:t>)</w:t>
      </w:r>
    </w:p>
    <w:p w14:paraId="2944D333" w14:textId="63EBE291" w:rsidR="00165CB0" w:rsidRPr="008101F9" w:rsidRDefault="00165CB0" w:rsidP="00867623">
      <w:pPr>
        <w:tabs>
          <w:tab w:val="left" w:pos="720"/>
        </w:tabs>
        <w:ind w:left="1440" w:hanging="1440"/>
      </w:pPr>
    </w:p>
    <w:p w14:paraId="2D91F472" w14:textId="1E544C21" w:rsidR="009B5CA0" w:rsidRDefault="00165CB0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  <w:r>
        <w:t>47.</w:t>
      </w:r>
      <w:r w:rsidR="00EC11A1">
        <w:tab/>
      </w:r>
      <w:r w:rsidR="009B5CA0">
        <w:t xml:space="preserve">a.  </w:t>
      </w:r>
      <w:r w:rsidR="00A876E3">
        <w:t xml:space="preserve">A summary of the </w:t>
      </w:r>
      <w:r w:rsidR="00F51A9E">
        <w:t>two-sample</w:t>
      </w:r>
      <w:r w:rsidR="00A876E3">
        <w:t xml:space="preserve"> analysis of home price with and without a pool from Minitab follows:</w:t>
      </w:r>
    </w:p>
    <w:p w14:paraId="787275B5" w14:textId="2622FAA2" w:rsidR="009B5CA0" w:rsidRDefault="009B5CA0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5A1AA47A" w14:textId="399E1D33" w:rsidR="009B5CA0" w:rsidRDefault="00214D8F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  <w:r>
        <w:rPr>
          <w:noProof/>
          <w:lang w:val="en-IN" w:eastAsia="en-IN"/>
        </w:rPr>
        <w:lastRenderedPageBreak/>
        <w:drawing>
          <wp:anchor distT="0" distB="0" distL="114300" distR="114300" simplePos="0" relativeHeight="251667456" behindDoc="0" locked="0" layoutInCell="1" allowOverlap="1" wp14:anchorId="32FDD4B3" wp14:editId="01D2FD08">
            <wp:simplePos x="0" y="0"/>
            <wp:positionH relativeFrom="column">
              <wp:posOffset>1209675</wp:posOffset>
            </wp:positionH>
            <wp:positionV relativeFrom="paragraph">
              <wp:posOffset>40640</wp:posOffset>
            </wp:positionV>
            <wp:extent cx="2623185" cy="3792855"/>
            <wp:effectExtent l="0" t="0" r="0" b="0"/>
            <wp:wrapTopAndBottom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185" cy="379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24C2BF" w14:textId="5CAF2ACA" w:rsidR="009B5CA0" w:rsidRDefault="00A876E3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  <w:r>
        <w:t xml:space="preserve">The result of the analysis is to fail to reject the null hypothesis that the mean home prices with and without a pool are equal.  </w:t>
      </w:r>
    </w:p>
    <w:p w14:paraId="5C4FFED7" w14:textId="77777777" w:rsidR="009B5CA0" w:rsidRDefault="009B5CA0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03F055B3" w14:textId="77777777" w:rsidR="009B5CA0" w:rsidRDefault="009B5CA0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36147477" w14:textId="77777777" w:rsidR="009B5CA0" w:rsidRDefault="009B5CA0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49C4DB29" w14:textId="77777777" w:rsidR="009B5CA0" w:rsidRDefault="009B5CA0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20189D3F" w14:textId="77777777" w:rsidR="009B5CA0" w:rsidRDefault="009B5CA0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6B553C32" w14:textId="77777777" w:rsidR="009B5CA0" w:rsidRDefault="009B5CA0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3FF340DA" w14:textId="77777777" w:rsidR="009B5CA0" w:rsidRDefault="009B5CA0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720BBA3E" w14:textId="77777777" w:rsidR="009B5CA0" w:rsidRDefault="009B5CA0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46F4CE90" w14:textId="77777777" w:rsidR="009B5CA0" w:rsidRDefault="009B5CA0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38A555D6" w14:textId="77777777" w:rsidR="009B5CA0" w:rsidRDefault="009B5CA0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39DABF52" w14:textId="77777777" w:rsidR="009B5CA0" w:rsidRDefault="009B5CA0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17EA78B2" w14:textId="77777777" w:rsidR="009B5CA0" w:rsidRDefault="009B5CA0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1924F838" w14:textId="77777777" w:rsidR="009B5CA0" w:rsidRDefault="009B5CA0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3A532E9F" w14:textId="77777777" w:rsidR="009B5CA0" w:rsidRDefault="009B5CA0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24305F08" w14:textId="605E225B" w:rsidR="009B5CA0" w:rsidRDefault="009B5CA0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1658D9E6" w14:textId="69AC190E" w:rsidR="00FD50F7" w:rsidRDefault="00FD50F7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0A4A1963" w14:textId="57BCA2A3" w:rsidR="00FD50F7" w:rsidRDefault="00FD50F7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7AB81F7A" w14:textId="049C8A7A" w:rsidR="00FD50F7" w:rsidRDefault="00FD50F7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0479273E" w14:textId="36E31C7D" w:rsidR="00FD50F7" w:rsidRDefault="00FD50F7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41C8AC45" w14:textId="4A85AA22" w:rsidR="00FD50F7" w:rsidRDefault="00FD50F7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04DCB6BE" w14:textId="225B4914" w:rsidR="00FD50F7" w:rsidRDefault="00FD50F7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230F44A2" w14:textId="1BC8AF74" w:rsidR="00FD50F7" w:rsidRDefault="00FD50F7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7CFFBC3F" w14:textId="77777777" w:rsidR="00FD50F7" w:rsidRDefault="00FD50F7" w:rsidP="00867623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</w:p>
    <w:p w14:paraId="09857D8C" w14:textId="3D8F9DCA" w:rsidR="00165CB0" w:rsidRPr="003A7823" w:rsidRDefault="00165CB0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017C60F0" w14:textId="375DD3E6" w:rsidR="00F51A9E" w:rsidRDefault="00165CB0" w:rsidP="00F51A9E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  <w:r w:rsidRPr="003A7823">
        <w:rPr>
          <w:szCs w:val="22"/>
        </w:rPr>
        <w:lastRenderedPageBreak/>
        <w:tab/>
        <w:t>b.</w:t>
      </w:r>
      <w:r w:rsidRPr="003A7823">
        <w:rPr>
          <w:szCs w:val="22"/>
        </w:rPr>
        <w:tab/>
      </w:r>
      <w:r w:rsidR="00F51A9E">
        <w:t>A summary of the two-sample analysis of home price with and without a garage from Minitab follows:</w:t>
      </w:r>
    </w:p>
    <w:p w14:paraId="040486E0" w14:textId="77777777" w:rsidR="00A876E3" w:rsidRDefault="00A876E3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4F929DC2" w14:textId="770F7A5C" w:rsidR="00A876E3" w:rsidRDefault="00214D8F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  <w:r>
        <w:rPr>
          <w:noProof/>
          <w:szCs w:val="22"/>
          <w:lang w:val="en-IN" w:eastAsia="en-IN"/>
        </w:rPr>
        <w:drawing>
          <wp:anchor distT="0" distB="0" distL="114300" distR="114300" simplePos="0" relativeHeight="251668480" behindDoc="0" locked="0" layoutInCell="1" allowOverlap="1" wp14:anchorId="2513E00E" wp14:editId="27D6109D">
            <wp:simplePos x="0" y="0"/>
            <wp:positionH relativeFrom="column">
              <wp:posOffset>1231900</wp:posOffset>
            </wp:positionH>
            <wp:positionV relativeFrom="paragraph">
              <wp:posOffset>95250</wp:posOffset>
            </wp:positionV>
            <wp:extent cx="3178810" cy="4526915"/>
            <wp:effectExtent l="0" t="0" r="0" b="0"/>
            <wp:wrapTopAndBottom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810" cy="452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87931A" w14:textId="77777777" w:rsidR="00214D8F" w:rsidRDefault="00214D8F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4E233A4A" w14:textId="77777777" w:rsidR="00214D8F" w:rsidRDefault="00214D8F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29208AC2" w14:textId="7422A6C4" w:rsidR="00F51A9E" w:rsidRDefault="00F51A9E" w:rsidP="00F51A9E">
      <w:pPr>
        <w:tabs>
          <w:tab w:val="left" w:pos="720"/>
        </w:tabs>
        <w:autoSpaceDE w:val="0"/>
        <w:autoSpaceDN w:val="0"/>
        <w:adjustRightInd w:val="0"/>
        <w:ind w:left="1440" w:hanging="1440"/>
      </w:pPr>
      <w:r>
        <w:t xml:space="preserve">The result of the analysis is to reject the null hypothesis that the mean home prices with and without a garage are equal.  The analysis indicates that the average price of a home with a garage is much higher.  Note that there may be other variables that help to explain this difference.  </w:t>
      </w:r>
    </w:p>
    <w:p w14:paraId="7071605C" w14:textId="77777777" w:rsidR="00A876E3" w:rsidRDefault="00A876E3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488A9E62" w14:textId="77777777" w:rsidR="00A876E3" w:rsidRDefault="00A876E3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08EB0446" w14:textId="77777777" w:rsidR="00A876E3" w:rsidRDefault="00A876E3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3B0FAFC5" w14:textId="77777777" w:rsidR="00A876E3" w:rsidRDefault="00A876E3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63D6F733" w14:textId="77777777" w:rsidR="00A876E3" w:rsidRDefault="00A876E3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48D6492D" w14:textId="79E5A52F" w:rsidR="00A876E3" w:rsidRDefault="00A876E3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79FEF647" w14:textId="453B0BE3" w:rsidR="00FD50F7" w:rsidRDefault="00FD50F7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0543D451" w14:textId="77777777" w:rsidR="00FD50F7" w:rsidRDefault="00FD50F7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5A480DCE" w14:textId="77777777" w:rsidR="00214D8F" w:rsidRDefault="00214D8F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19468F93" w14:textId="77777777" w:rsidR="00214D8F" w:rsidRDefault="00214D8F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5FC22188" w14:textId="77777777" w:rsidR="00A876E3" w:rsidRDefault="00A876E3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358D449C" w14:textId="77777777" w:rsidR="00A876E3" w:rsidRDefault="00A876E3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1389946A" w14:textId="323C9226" w:rsidR="00F51A9E" w:rsidRDefault="00165CB0" w:rsidP="00F51A9E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  <w:r w:rsidRPr="003A7823">
        <w:rPr>
          <w:szCs w:val="22"/>
        </w:rPr>
        <w:lastRenderedPageBreak/>
        <w:tab/>
        <w:t>c.</w:t>
      </w:r>
      <w:r w:rsidRPr="003A7823">
        <w:rPr>
          <w:szCs w:val="22"/>
        </w:rPr>
        <w:tab/>
      </w:r>
      <w:r w:rsidR="00F51A9E">
        <w:t xml:space="preserve">A summary of the two-sample analysis of home price </w:t>
      </w:r>
      <w:r w:rsidR="000F0677">
        <w:t>for mortgages in default and not in default</w:t>
      </w:r>
      <w:r w:rsidR="00F51A9E">
        <w:t xml:space="preserve"> from Minitab follows:</w:t>
      </w:r>
    </w:p>
    <w:p w14:paraId="6E821F8E" w14:textId="6B84AA5B" w:rsidR="00F51A9E" w:rsidRDefault="00214D8F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  <w:r>
        <w:rPr>
          <w:noProof/>
          <w:szCs w:val="22"/>
          <w:lang w:val="en-IN" w:eastAsia="en-IN"/>
        </w:rPr>
        <w:drawing>
          <wp:anchor distT="0" distB="0" distL="114300" distR="114300" simplePos="0" relativeHeight="251669504" behindDoc="0" locked="0" layoutInCell="1" allowOverlap="1" wp14:anchorId="5BF716B4" wp14:editId="5B88548D">
            <wp:simplePos x="0" y="0"/>
            <wp:positionH relativeFrom="column">
              <wp:posOffset>1155700</wp:posOffset>
            </wp:positionH>
            <wp:positionV relativeFrom="paragraph">
              <wp:posOffset>116840</wp:posOffset>
            </wp:positionV>
            <wp:extent cx="3388995" cy="4735195"/>
            <wp:effectExtent l="0" t="0" r="0" b="0"/>
            <wp:wrapTopAndBottom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995" cy="473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3F0441" w14:textId="2CE515DE" w:rsidR="00F51A9E" w:rsidRDefault="00F51A9E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4692F4C0" w14:textId="77777777" w:rsidR="00F51A9E" w:rsidRDefault="00F51A9E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556E1602" w14:textId="7C2C5F44" w:rsidR="00165CB0" w:rsidRPr="000F0677" w:rsidRDefault="000F0677" w:rsidP="000F0677">
      <w:pPr>
        <w:tabs>
          <w:tab w:val="left" w:pos="720"/>
        </w:tabs>
        <w:autoSpaceDE w:val="0"/>
        <w:autoSpaceDN w:val="0"/>
        <w:adjustRightInd w:val="0"/>
        <w:ind w:left="1440" w:right="72" w:hanging="1440"/>
      </w:pPr>
      <w:r>
        <w:t xml:space="preserve">The result of the analysis is to fail to reject the null hypothesis that the mean home prices with mortgages in default and not in default.    </w:t>
      </w:r>
      <w:r w:rsidR="005E4D17" w:rsidRPr="005E4D17">
        <w:rPr>
          <w:b/>
        </w:rPr>
        <w:t xml:space="preserve"> </w:t>
      </w:r>
      <w:r w:rsidR="005E4D17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11-2</w:t>
      </w:r>
      <w:r w:rsidR="005E4D17" w:rsidRPr="003A7823">
        <w:rPr>
          <w:b/>
        </w:rPr>
        <w:t>)</w:t>
      </w:r>
    </w:p>
    <w:p w14:paraId="7B4F2982" w14:textId="2517BEEC" w:rsidR="00165CB0" w:rsidRDefault="00165CB0" w:rsidP="00867623">
      <w:pPr>
        <w:tabs>
          <w:tab w:val="left" w:pos="720"/>
        </w:tabs>
        <w:ind w:left="1440" w:hanging="1440"/>
      </w:pPr>
    </w:p>
    <w:p w14:paraId="2CACBCC8" w14:textId="40D1C6A7" w:rsidR="0028022D" w:rsidRDefault="008222FF" w:rsidP="007C4B82">
      <w:pPr>
        <w:tabs>
          <w:tab w:val="left" w:pos="720"/>
        </w:tabs>
        <w:autoSpaceDE w:val="0"/>
        <w:autoSpaceDN w:val="0"/>
        <w:adjustRightInd w:val="0"/>
        <w:ind w:left="1440" w:hanging="1440"/>
      </w:pPr>
      <w:r w:rsidRPr="008222FF">
        <w:rPr>
          <w:noProof/>
          <w:lang w:val="en-IN" w:eastAsia="en-IN"/>
        </w:rPr>
        <w:lastRenderedPageBreak/>
        <w:drawing>
          <wp:anchor distT="0" distB="0" distL="114300" distR="114300" simplePos="0" relativeHeight="251680768" behindDoc="0" locked="0" layoutInCell="1" allowOverlap="1" wp14:anchorId="0A56F0E5" wp14:editId="7A0BE0CE">
            <wp:simplePos x="0" y="0"/>
            <wp:positionH relativeFrom="column">
              <wp:posOffset>911225</wp:posOffset>
            </wp:positionH>
            <wp:positionV relativeFrom="paragraph">
              <wp:posOffset>226932</wp:posOffset>
            </wp:positionV>
            <wp:extent cx="3517900" cy="2169795"/>
            <wp:effectExtent l="0" t="0" r="0" b="1905"/>
            <wp:wrapTopAndBottom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3517900" cy="2169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5CB0">
        <w:t>48</w:t>
      </w:r>
      <w:r w:rsidR="00165CB0" w:rsidRPr="00616842">
        <w:t>.</w:t>
      </w:r>
      <w:r w:rsidR="00165CB0" w:rsidRPr="00616842">
        <w:tab/>
        <w:t>a.</w:t>
      </w:r>
      <w:r w:rsidR="00165CB0" w:rsidRPr="00616842">
        <w:tab/>
      </w:r>
    </w:p>
    <w:p w14:paraId="03B58FA3" w14:textId="216D6021" w:rsidR="00583B52" w:rsidRDefault="00583B52" w:rsidP="007C4B82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45DBE94D" w14:textId="7DE91B45" w:rsidR="00583B52" w:rsidRDefault="00583B52" w:rsidP="007C4B82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566568BE" w14:textId="35A94841" w:rsidR="00165CB0" w:rsidRDefault="00720816" w:rsidP="00867623">
      <w:pPr>
        <w:tabs>
          <w:tab w:val="left" w:pos="720"/>
        </w:tabs>
        <w:autoSpaceDE w:val="0"/>
        <w:autoSpaceDN w:val="0"/>
        <w:adjustRightInd w:val="0"/>
        <w:ind w:left="1440" w:hanging="1440"/>
      </w:pPr>
      <w:r>
        <w:tab/>
      </w:r>
      <w:r>
        <w:tab/>
      </w:r>
      <w:r w:rsidR="00165CB0" w:rsidRPr="00616842">
        <w:t>There may be no difference in the mean salaries by league</w:t>
      </w:r>
      <w:r>
        <w:t xml:space="preserve"> as we fail to reject the null hypothesis that the salaries are equal in the two leagues</w:t>
      </w:r>
      <w:r w:rsidR="00165CB0" w:rsidRPr="00616842">
        <w:t>.</w:t>
      </w:r>
    </w:p>
    <w:p w14:paraId="5810B093" w14:textId="3077A1D0" w:rsidR="00583B52" w:rsidRDefault="00583B52" w:rsidP="00867623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1352E16E" w14:textId="6BC64BC1" w:rsidR="00583B52" w:rsidRPr="00616842" w:rsidRDefault="00583B52" w:rsidP="00867623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6173BB51" w14:textId="03AE92A5" w:rsidR="0036080A" w:rsidRDefault="008222FF" w:rsidP="007C4B82">
      <w:pPr>
        <w:tabs>
          <w:tab w:val="left" w:pos="720"/>
        </w:tabs>
        <w:autoSpaceDE w:val="0"/>
        <w:autoSpaceDN w:val="0"/>
        <w:adjustRightInd w:val="0"/>
        <w:ind w:left="1440" w:hanging="1440"/>
      </w:pPr>
      <w:r w:rsidRPr="008222FF">
        <w:rPr>
          <w:noProof/>
          <w:lang w:val="en-IN" w:eastAsia="en-IN"/>
        </w:rPr>
        <w:drawing>
          <wp:anchor distT="0" distB="0" distL="114300" distR="114300" simplePos="0" relativeHeight="251681792" behindDoc="0" locked="0" layoutInCell="1" allowOverlap="1" wp14:anchorId="196339F2" wp14:editId="4807888B">
            <wp:simplePos x="0" y="0"/>
            <wp:positionH relativeFrom="column">
              <wp:posOffset>631190</wp:posOffset>
            </wp:positionH>
            <wp:positionV relativeFrom="paragraph">
              <wp:posOffset>208813</wp:posOffset>
            </wp:positionV>
            <wp:extent cx="3797935" cy="2276475"/>
            <wp:effectExtent l="0" t="0" r="0" b="0"/>
            <wp:wrapTopAndBottom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379793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775C">
        <w:tab/>
      </w:r>
      <w:r w:rsidR="00957FC2">
        <w:t xml:space="preserve">b.  </w:t>
      </w:r>
    </w:p>
    <w:p w14:paraId="262F35A4" w14:textId="53A682BB" w:rsidR="0036080A" w:rsidRDefault="0036080A" w:rsidP="007C4B82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7C298DD2" w14:textId="7D43350C" w:rsidR="0036080A" w:rsidRDefault="0036080A" w:rsidP="007C4B82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1D6DB422" w14:textId="288055E3" w:rsidR="00F4775C" w:rsidRDefault="00165CB0" w:rsidP="00F4775C">
      <w:pPr>
        <w:tabs>
          <w:tab w:val="left" w:pos="720"/>
        </w:tabs>
        <w:autoSpaceDE w:val="0"/>
        <w:autoSpaceDN w:val="0"/>
        <w:adjustRightInd w:val="0"/>
        <w:ind w:left="1440" w:hanging="1440"/>
      </w:pPr>
      <w:r w:rsidRPr="00616842">
        <w:tab/>
      </w:r>
      <w:r w:rsidR="00F4775C">
        <w:tab/>
      </w:r>
      <w:r w:rsidR="00F4775C" w:rsidRPr="00616842">
        <w:t xml:space="preserve">Do not reject </w:t>
      </w:r>
      <w:r w:rsidR="00F4775C" w:rsidRPr="00616842">
        <w:rPr>
          <w:i/>
        </w:rPr>
        <w:t>H</w:t>
      </w:r>
      <w:r w:rsidR="00F4775C" w:rsidRPr="00616842">
        <w:rPr>
          <w:vertAlign w:val="subscript"/>
        </w:rPr>
        <w:t>o</w:t>
      </w:r>
      <w:r w:rsidR="00F4775C" w:rsidRPr="00616842">
        <w:t>.</w:t>
      </w:r>
      <w:r w:rsidR="00F4775C">
        <w:t xml:space="preserve"> </w:t>
      </w:r>
      <w:r w:rsidRPr="00616842">
        <w:t>There may be no difference in the mean attendance by league</w:t>
      </w:r>
      <w:r w:rsidR="00F4775C">
        <w:t xml:space="preserve"> as we fail to reject the null hypothesis that </w:t>
      </w:r>
      <w:r w:rsidR="001A1FBE">
        <w:t>attendance is</w:t>
      </w:r>
      <w:r w:rsidR="00F4775C">
        <w:t xml:space="preserve"> equal in the two leagues</w:t>
      </w:r>
      <w:r w:rsidRPr="00616842">
        <w:t>.</w:t>
      </w:r>
    </w:p>
    <w:p w14:paraId="69EAB570" w14:textId="1D3D6002" w:rsidR="00583B52" w:rsidRDefault="00583B52" w:rsidP="00F4775C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6C3F6CD1" w14:textId="11581388" w:rsidR="00583B52" w:rsidRDefault="00583B52" w:rsidP="00F4775C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62005F14" w14:textId="75454DB0" w:rsidR="00827BC1" w:rsidRDefault="00827BC1" w:rsidP="00F4775C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434C628C" w14:textId="4ECAF09D" w:rsidR="00827BC1" w:rsidRDefault="00827BC1" w:rsidP="00F4775C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646D7E5B" w14:textId="77777777" w:rsidR="00827BC1" w:rsidRDefault="00827BC1" w:rsidP="00F4775C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57955FAB" w14:textId="77777777" w:rsidR="00827BC1" w:rsidRDefault="00827BC1" w:rsidP="00F4775C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18841191" w14:textId="77777777" w:rsidR="00827BC1" w:rsidRDefault="00827BC1" w:rsidP="00F4775C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1DA2B77A" w14:textId="77777777" w:rsidR="00827BC1" w:rsidRDefault="00827BC1" w:rsidP="00F4775C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066587F5" w14:textId="77777777" w:rsidR="00827BC1" w:rsidRDefault="00827BC1" w:rsidP="00F4775C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001D842B" w14:textId="77777777" w:rsidR="00827BC1" w:rsidRDefault="00827BC1" w:rsidP="00F4775C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07642803" w14:textId="1CA9EC0B" w:rsidR="00827BC1" w:rsidRDefault="00827BC1" w:rsidP="00F4775C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568F9553" w14:textId="2CEF482B" w:rsidR="00827BC1" w:rsidRDefault="00C0614E" w:rsidP="00F4775C">
      <w:pPr>
        <w:tabs>
          <w:tab w:val="left" w:pos="720"/>
        </w:tabs>
        <w:autoSpaceDE w:val="0"/>
        <w:autoSpaceDN w:val="0"/>
        <w:adjustRightInd w:val="0"/>
        <w:ind w:left="1440" w:hanging="1440"/>
      </w:pPr>
      <w:r w:rsidRPr="00C0614E">
        <w:rPr>
          <w:noProof/>
          <w:lang w:val="en-IN" w:eastAsia="en-IN"/>
        </w:rPr>
        <w:drawing>
          <wp:anchor distT="0" distB="0" distL="114300" distR="114300" simplePos="0" relativeHeight="251682816" behindDoc="0" locked="0" layoutInCell="1" allowOverlap="1" wp14:anchorId="5798911C" wp14:editId="3EA098EA">
            <wp:simplePos x="0" y="0"/>
            <wp:positionH relativeFrom="column">
              <wp:posOffset>163830</wp:posOffset>
            </wp:positionH>
            <wp:positionV relativeFrom="paragraph">
              <wp:posOffset>233606</wp:posOffset>
            </wp:positionV>
            <wp:extent cx="3283585" cy="1971675"/>
            <wp:effectExtent l="0" t="0" r="5715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328358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7BC1">
        <w:t xml:space="preserve">c.  </w:t>
      </w:r>
    </w:p>
    <w:p w14:paraId="5D60673E" w14:textId="2333980C" w:rsidR="00827BC1" w:rsidRDefault="00827BC1" w:rsidP="00F4775C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646763D7" w14:textId="00AFB366" w:rsidR="00827BC1" w:rsidRDefault="00827BC1" w:rsidP="00F4775C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23E43FAD" w14:textId="601B3FE6" w:rsidR="00827BC1" w:rsidRDefault="00C0614E" w:rsidP="00F4775C">
      <w:pPr>
        <w:tabs>
          <w:tab w:val="left" w:pos="720"/>
        </w:tabs>
        <w:autoSpaceDE w:val="0"/>
        <w:autoSpaceDN w:val="0"/>
        <w:adjustRightInd w:val="0"/>
        <w:ind w:left="1440" w:hanging="1440"/>
      </w:pPr>
      <w:r w:rsidRPr="00C0614E">
        <w:rPr>
          <w:noProof/>
          <w:lang w:val="en-IN" w:eastAsia="en-IN"/>
        </w:rPr>
        <w:drawing>
          <wp:anchor distT="0" distB="0" distL="114300" distR="114300" simplePos="0" relativeHeight="251683840" behindDoc="0" locked="0" layoutInCell="1" allowOverlap="1" wp14:anchorId="7598E35F" wp14:editId="0117B27E">
            <wp:simplePos x="0" y="0"/>
            <wp:positionH relativeFrom="column">
              <wp:posOffset>20932</wp:posOffset>
            </wp:positionH>
            <wp:positionV relativeFrom="paragraph">
              <wp:posOffset>470688</wp:posOffset>
            </wp:positionV>
            <wp:extent cx="3429710" cy="1948291"/>
            <wp:effectExtent l="0" t="0" r="0" b="0"/>
            <wp:wrapTopAndBottom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3429710" cy="19482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Fail to reject t</w:t>
      </w:r>
      <w:r w:rsidR="00827BC1">
        <w:t xml:space="preserve">he hypothesis of </w:t>
      </w:r>
      <w:r w:rsidR="00A30D8E">
        <w:t>no</w:t>
      </w:r>
      <w:r w:rsidR="00827BC1">
        <w:t xml:space="preserve"> difference in the mean number of wins for the top ten and bottom ten salaried teams</w:t>
      </w:r>
      <w:r>
        <w:t xml:space="preserve">. </w:t>
      </w:r>
    </w:p>
    <w:p w14:paraId="25CBEE10" w14:textId="23FA9B0E" w:rsidR="000571CD" w:rsidRDefault="000571CD" w:rsidP="00F4775C">
      <w:pPr>
        <w:tabs>
          <w:tab w:val="left" w:pos="720"/>
        </w:tabs>
        <w:autoSpaceDE w:val="0"/>
        <w:autoSpaceDN w:val="0"/>
        <w:adjustRightInd w:val="0"/>
        <w:ind w:left="1440" w:hanging="1440"/>
      </w:pPr>
    </w:p>
    <w:p w14:paraId="3BF2FA94" w14:textId="4744C539" w:rsidR="00165CB0" w:rsidRDefault="00CE4E80" w:rsidP="00C53F28">
      <w:pPr>
        <w:tabs>
          <w:tab w:val="left" w:pos="720"/>
        </w:tabs>
        <w:autoSpaceDE w:val="0"/>
        <w:autoSpaceDN w:val="0"/>
        <w:adjustRightInd w:val="0"/>
        <w:ind w:left="1440" w:hanging="1440"/>
      </w:pPr>
      <w:r>
        <w:t xml:space="preserve">The hypothesis of </w:t>
      </w:r>
      <w:r w:rsidR="00D31036">
        <w:t>no</w:t>
      </w:r>
      <w:r>
        <w:t xml:space="preserve"> difference in the mean attendance for the top ten and bottom ten salaried teams is rejected.   The difference between the mean attendance is </w:t>
      </w:r>
      <w:r w:rsidR="000571CD">
        <w:t>1.3</w:t>
      </w:r>
      <w:r w:rsidR="00C0614E">
        <w:t>90</w:t>
      </w:r>
      <w:r w:rsidR="000571CD">
        <w:t xml:space="preserve"> million</w:t>
      </w:r>
      <w:r>
        <w:t xml:space="preserve">.  </w:t>
      </w:r>
      <w:r w:rsidR="00F115BF">
        <w:t xml:space="preserve"> </w:t>
      </w:r>
      <w:r w:rsidR="005E4D17">
        <w:rPr>
          <w:b/>
        </w:rPr>
        <w:t>(</w:t>
      </w:r>
      <w:r w:rsidR="005E4D17" w:rsidRPr="003A7823">
        <w:rPr>
          <w:b/>
        </w:rPr>
        <w:t>LO</w:t>
      </w:r>
      <w:r w:rsidR="005E4D17">
        <w:rPr>
          <w:b/>
        </w:rPr>
        <w:t>11-2</w:t>
      </w:r>
      <w:r w:rsidR="005E4D17" w:rsidRPr="003A7823">
        <w:rPr>
          <w:b/>
        </w:rPr>
        <w:t>)</w:t>
      </w:r>
    </w:p>
    <w:p w14:paraId="7383CC90" w14:textId="77777777" w:rsidR="003A7823" w:rsidRDefault="003A7823" w:rsidP="00867623">
      <w:pPr>
        <w:tabs>
          <w:tab w:val="left" w:pos="720"/>
        </w:tabs>
        <w:ind w:left="1440" w:hanging="1440"/>
        <w:rPr>
          <w:szCs w:val="22"/>
        </w:rPr>
      </w:pPr>
    </w:p>
    <w:p w14:paraId="620266B1" w14:textId="77777777" w:rsidR="00CE4E80" w:rsidRDefault="00CE4E80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112A7D94" w14:textId="77777777" w:rsidR="00CE4E80" w:rsidRDefault="00CE4E80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2620521C" w14:textId="77777777" w:rsidR="00CE4E80" w:rsidRDefault="00CE4E80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40FAD09E" w14:textId="77777777" w:rsidR="00CE4E80" w:rsidRDefault="00CE4E80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71220C12" w14:textId="77777777" w:rsidR="00CE4E80" w:rsidRDefault="00CE4E80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4236041A" w14:textId="77777777" w:rsidR="00CE4E80" w:rsidRDefault="00CE4E80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2D483323" w14:textId="77777777" w:rsidR="00CE4E80" w:rsidRDefault="00CE4E80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4E5FD1BD" w14:textId="77777777" w:rsidR="00CE4E80" w:rsidRDefault="00CE4E80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4CFE1E5E" w14:textId="77777777" w:rsidR="00CE4E80" w:rsidRDefault="00CE4E80" w:rsidP="00867623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</w:p>
    <w:p w14:paraId="5B920654" w14:textId="1CF3EEA9" w:rsidR="00A04C78" w:rsidRDefault="00165CB0" w:rsidP="00A04C78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  <w:r>
        <w:rPr>
          <w:szCs w:val="22"/>
        </w:rPr>
        <w:t>49</w:t>
      </w:r>
      <w:r w:rsidR="00A04C78">
        <w:rPr>
          <w:szCs w:val="22"/>
        </w:rPr>
        <w:t xml:space="preserve">. </w:t>
      </w:r>
    </w:p>
    <w:p w14:paraId="7F7445EF" w14:textId="77777777" w:rsidR="00A04C78" w:rsidRDefault="00A04C78" w:rsidP="00A04C78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i/>
          <w:szCs w:val="22"/>
        </w:rPr>
      </w:pPr>
    </w:p>
    <w:p w14:paraId="2F2C1286" w14:textId="41E87278" w:rsidR="00A04C78" w:rsidRDefault="00A04C78" w:rsidP="00A04C78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  <w:r w:rsidRPr="00A04C78">
        <w:rPr>
          <w:i/>
          <w:noProof/>
          <w:szCs w:val="22"/>
          <w:lang w:val="en-IN" w:eastAsia="en-IN"/>
        </w:rPr>
        <w:lastRenderedPageBreak/>
        <w:drawing>
          <wp:anchor distT="0" distB="0" distL="114300" distR="114300" simplePos="0" relativeHeight="251666432" behindDoc="0" locked="0" layoutInCell="1" allowOverlap="1" wp14:anchorId="6F431231" wp14:editId="1CB8FAA5">
            <wp:simplePos x="0" y="0"/>
            <wp:positionH relativeFrom="column">
              <wp:align>center</wp:align>
            </wp:positionH>
            <wp:positionV relativeFrom="paragraph">
              <wp:posOffset>52705</wp:posOffset>
            </wp:positionV>
            <wp:extent cx="4149725" cy="5160645"/>
            <wp:effectExtent l="0" t="0" r="0" b="0"/>
            <wp:wrapTopAndBottom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725" cy="516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049735" w14:textId="1EE3D4C2" w:rsidR="00A04C78" w:rsidRPr="00A04C78" w:rsidRDefault="00A04C78" w:rsidP="00A04C78">
      <w:pPr>
        <w:tabs>
          <w:tab w:val="left" w:pos="720"/>
        </w:tabs>
        <w:autoSpaceDE w:val="0"/>
        <w:autoSpaceDN w:val="0"/>
        <w:adjustRightInd w:val="0"/>
        <w:ind w:left="1440" w:hanging="1440"/>
        <w:rPr>
          <w:szCs w:val="22"/>
        </w:rPr>
      </w:pPr>
      <w:r>
        <w:rPr>
          <w:szCs w:val="22"/>
        </w:rPr>
        <w:t xml:space="preserve">The analysis rejects the null hypothesis that the mean maintenance costs for diesel and gasoline fueled buses </w:t>
      </w:r>
      <w:r w:rsidR="00790AB1">
        <w:rPr>
          <w:szCs w:val="22"/>
        </w:rPr>
        <w:t>are</w:t>
      </w:r>
      <w:r>
        <w:rPr>
          <w:szCs w:val="22"/>
        </w:rPr>
        <w:t xml:space="preserve"> equal.  The data shows that the average cost of maintaining the </w:t>
      </w:r>
      <w:r w:rsidR="00A86648">
        <w:rPr>
          <w:szCs w:val="22"/>
        </w:rPr>
        <w:t>diesel-powered</w:t>
      </w:r>
      <w:r>
        <w:rPr>
          <w:szCs w:val="22"/>
        </w:rPr>
        <w:t xml:space="preserve"> buses is much less than the maintenance cost for the gasoline powered buses.  </w:t>
      </w:r>
    </w:p>
    <w:sectPr w:rsidR="00A04C78" w:rsidRPr="00A04C78" w:rsidSect="008029AF">
      <w:headerReference w:type="even" r:id="rId175"/>
      <w:headerReference w:type="default" r:id="rId176"/>
      <w:footerReference w:type="default" r:id="rId177"/>
      <w:pgSz w:w="12240" w:h="15840" w:code="1"/>
      <w:pgMar w:top="1440" w:right="1440" w:bottom="1440" w:left="1728" w:header="720" w:footer="34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23412" w14:textId="77777777" w:rsidR="00F76F9F" w:rsidRDefault="00F76F9F">
      <w:r>
        <w:separator/>
      </w:r>
    </w:p>
  </w:endnote>
  <w:endnote w:type="continuationSeparator" w:id="0">
    <w:p w14:paraId="1701D932" w14:textId="77777777" w:rsidR="00F76F9F" w:rsidRDefault="00F7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T Symbol">
    <w:altName w:val="Symbol"/>
    <w:charset w:val="02"/>
    <w:family w:val="decorative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SansMS">
    <w:altName w:val="Comic Sans MS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8DC83" w14:textId="77777777" w:rsidR="008222FF" w:rsidRDefault="008222FF" w:rsidP="00302D72">
    <w:pPr>
      <w:pStyle w:val="Footer"/>
      <w:jc w:val="center"/>
    </w:pPr>
    <w:r>
      <w:t>11-</w:t>
    </w:r>
    <w:r>
      <w:fldChar w:fldCharType="begin"/>
    </w:r>
    <w:r>
      <w:instrText xml:space="preserve"> PAGE </w:instrText>
    </w:r>
    <w:r>
      <w:fldChar w:fldCharType="separate"/>
    </w:r>
    <w:r w:rsidR="000837FE">
      <w:rPr>
        <w:noProof/>
      </w:rPr>
      <w:t>3</w:t>
    </w:r>
    <w:r>
      <w:fldChar w:fldCharType="end"/>
    </w:r>
  </w:p>
  <w:p w14:paraId="4CBB41AA" w14:textId="77777777" w:rsidR="008029AF" w:rsidRDefault="008029AF" w:rsidP="008029AF">
    <w:pPr>
      <w:jc w:val="center"/>
      <w:rPr>
        <w:rFonts w:ascii="Arial" w:hAnsi="Arial" w:cs="Arial"/>
        <w:bCs/>
        <w:color w:val="000000"/>
        <w:sz w:val="17"/>
        <w:szCs w:val="17"/>
      </w:rPr>
    </w:pPr>
    <w:r>
      <w:rPr>
        <w:rFonts w:ascii="Arial" w:hAnsi="Arial" w:cs="Arial"/>
        <w:bCs/>
        <w:color w:val="000000"/>
        <w:sz w:val="17"/>
        <w:szCs w:val="17"/>
      </w:rPr>
      <w:t>Copyright © 2022 by McGraw-Hill Education.</w:t>
    </w:r>
  </w:p>
  <w:p w14:paraId="46D30474" w14:textId="77777777" w:rsidR="008029AF" w:rsidRDefault="008029AF" w:rsidP="008029AF">
    <w:pPr>
      <w:pStyle w:val="Footer"/>
      <w:rPr>
        <w:sz w:val="24"/>
        <w:szCs w:val="24"/>
      </w:rPr>
    </w:pPr>
    <w:r>
      <w:rPr>
        <w:rFonts w:ascii="Arial" w:eastAsia="Calibri" w:hAnsi="Arial" w:cs="Arial"/>
        <w:iCs/>
        <w:color w:val="000000"/>
        <w:sz w:val="17"/>
        <w:szCs w:val="17"/>
      </w:rPr>
      <w:t>All rights reserved. No reproduction or distribution without the prior written consent of McGraw-Hill Education.</w:t>
    </w:r>
  </w:p>
  <w:p w14:paraId="70112C12" w14:textId="77777777" w:rsidR="008029AF" w:rsidRDefault="008029AF" w:rsidP="00302D7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DEB5C" w14:textId="77777777" w:rsidR="00F76F9F" w:rsidRDefault="00F76F9F">
      <w:r>
        <w:separator/>
      </w:r>
    </w:p>
  </w:footnote>
  <w:footnote w:type="continuationSeparator" w:id="0">
    <w:p w14:paraId="6CFD888F" w14:textId="77777777" w:rsidR="00F76F9F" w:rsidRDefault="00F76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5FDE4" w14:textId="77777777" w:rsidR="008222FF" w:rsidRDefault="008222FF" w:rsidP="00302D72">
    <w:pPr>
      <w:pStyle w:val="Header"/>
    </w:pPr>
    <w:r>
      <w:t>Chapter 11 - Two Sample Tests of Hypothesis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14AA5" w14:textId="77777777" w:rsidR="008222FF" w:rsidRPr="00C22B41" w:rsidRDefault="008222FF" w:rsidP="00C22B41">
    <w:pPr>
      <w:pStyle w:val="Header"/>
    </w:pPr>
    <w:r>
      <w:t>Chapter 11 - Two-Sample Tests of Hypothesis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916E9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FFFFFF7F"/>
    <w:multiLevelType w:val="singleLevel"/>
    <w:tmpl w:val="562E8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FFFFFF83"/>
    <w:multiLevelType w:val="singleLevel"/>
    <w:tmpl w:val="83F26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BBCAD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20F0196"/>
    <w:multiLevelType w:val="singleLevel"/>
    <w:tmpl w:val="040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89C5B2D"/>
    <w:multiLevelType w:val="singleLevel"/>
    <w:tmpl w:val="48EAC41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70914844"/>
    <w:multiLevelType w:val="singleLevel"/>
    <w:tmpl w:val="2686595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76C6607C"/>
    <w:multiLevelType w:val="hybridMultilevel"/>
    <w:tmpl w:val="4B8EE706"/>
    <w:lvl w:ilvl="0" w:tplc="106AF8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BA1"/>
    <w:rsid w:val="000146DE"/>
    <w:rsid w:val="0002218B"/>
    <w:rsid w:val="00025479"/>
    <w:rsid w:val="000260E9"/>
    <w:rsid w:val="00040C84"/>
    <w:rsid w:val="00050A03"/>
    <w:rsid w:val="00051F6C"/>
    <w:rsid w:val="000525B6"/>
    <w:rsid w:val="000571CD"/>
    <w:rsid w:val="00070276"/>
    <w:rsid w:val="00071408"/>
    <w:rsid w:val="000740E8"/>
    <w:rsid w:val="0007679D"/>
    <w:rsid w:val="00080F5C"/>
    <w:rsid w:val="000817FD"/>
    <w:rsid w:val="000837FE"/>
    <w:rsid w:val="00086308"/>
    <w:rsid w:val="000A1737"/>
    <w:rsid w:val="000A73B1"/>
    <w:rsid w:val="000B382A"/>
    <w:rsid w:val="000C1798"/>
    <w:rsid w:val="000C5A26"/>
    <w:rsid w:val="000C63E9"/>
    <w:rsid w:val="000D0998"/>
    <w:rsid w:val="000D27E9"/>
    <w:rsid w:val="000D6FD1"/>
    <w:rsid w:val="000E0B5A"/>
    <w:rsid w:val="000E7648"/>
    <w:rsid w:val="000F0677"/>
    <w:rsid w:val="00111CE0"/>
    <w:rsid w:val="00112FCD"/>
    <w:rsid w:val="0011461C"/>
    <w:rsid w:val="00121EB8"/>
    <w:rsid w:val="001226DF"/>
    <w:rsid w:val="001260F5"/>
    <w:rsid w:val="001330D3"/>
    <w:rsid w:val="00134E7E"/>
    <w:rsid w:val="00134F5F"/>
    <w:rsid w:val="00136A92"/>
    <w:rsid w:val="0014232D"/>
    <w:rsid w:val="0014659F"/>
    <w:rsid w:val="001564C9"/>
    <w:rsid w:val="0015698D"/>
    <w:rsid w:val="00160113"/>
    <w:rsid w:val="00165CB0"/>
    <w:rsid w:val="00167766"/>
    <w:rsid w:val="001714EC"/>
    <w:rsid w:val="00172767"/>
    <w:rsid w:val="001729AF"/>
    <w:rsid w:val="00180EC0"/>
    <w:rsid w:val="00182ABB"/>
    <w:rsid w:val="0018451C"/>
    <w:rsid w:val="001851A7"/>
    <w:rsid w:val="001934FB"/>
    <w:rsid w:val="001A1AA2"/>
    <w:rsid w:val="001A1FBE"/>
    <w:rsid w:val="001B1C1F"/>
    <w:rsid w:val="001B3C5B"/>
    <w:rsid w:val="001B4B14"/>
    <w:rsid w:val="001B7B9A"/>
    <w:rsid w:val="001C0A2D"/>
    <w:rsid w:val="001C2078"/>
    <w:rsid w:val="001C319C"/>
    <w:rsid w:val="001D1771"/>
    <w:rsid w:val="001D1DCC"/>
    <w:rsid w:val="001D77CD"/>
    <w:rsid w:val="001E4DCC"/>
    <w:rsid w:val="001F1D31"/>
    <w:rsid w:val="001F74C5"/>
    <w:rsid w:val="00204C70"/>
    <w:rsid w:val="002060B5"/>
    <w:rsid w:val="0021009F"/>
    <w:rsid w:val="00214D8F"/>
    <w:rsid w:val="0021519C"/>
    <w:rsid w:val="00220D02"/>
    <w:rsid w:val="00225676"/>
    <w:rsid w:val="0023029A"/>
    <w:rsid w:val="002308C8"/>
    <w:rsid w:val="00252035"/>
    <w:rsid w:val="00254BE6"/>
    <w:rsid w:val="00254CDE"/>
    <w:rsid w:val="002572A5"/>
    <w:rsid w:val="002603A5"/>
    <w:rsid w:val="00263448"/>
    <w:rsid w:val="002641B1"/>
    <w:rsid w:val="00266B32"/>
    <w:rsid w:val="00273DE6"/>
    <w:rsid w:val="0027532A"/>
    <w:rsid w:val="00276567"/>
    <w:rsid w:val="00276583"/>
    <w:rsid w:val="00277900"/>
    <w:rsid w:val="0028022D"/>
    <w:rsid w:val="00282DAB"/>
    <w:rsid w:val="00287333"/>
    <w:rsid w:val="00287C7C"/>
    <w:rsid w:val="00292686"/>
    <w:rsid w:val="00292B58"/>
    <w:rsid w:val="00296121"/>
    <w:rsid w:val="002963DD"/>
    <w:rsid w:val="002A5654"/>
    <w:rsid w:val="002A5697"/>
    <w:rsid w:val="002A635C"/>
    <w:rsid w:val="002B06EC"/>
    <w:rsid w:val="002B2096"/>
    <w:rsid w:val="002B48C7"/>
    <w:rsid w:val="002B5B1C"/>
    <w:rsid w:val="002B6F60"/>
    <w:rsid w:val="002C2A65"/>
    <w:rsid w:val="002D3FB9"/>
    <w:rsid w:val="002D59B0"/>
    <w:rsid w:val="002E18CC"/>
    <w:rsid w:val="002F4ABE"/>
    <w:rsid w:val="002F68F4"/>
    <w:rsid w:val="0030021A"/>
    <w:rsid w:val="00302D72"/>
    <w:rsid w:val="00313D35"/>
    <w:rsid w:val="00313E66"/>
    <w:rsid w:val="003147CA"/>
    <w:rsid w:val="003174D1"/>
    <w:rsid w:val="0032340A"/>
    <w:rsid w:val="00332797"/>
    <w:rsid w:val="00332F57"/>
    <w:rsid w:val="003352F0"/>
    <w:rsid w:val="00340FEE"/>
    <w:rsid w:val="00345320"/>
    <w:rsid w:val="0036080A"/>
    <w:rsid w:val="003A28C9"/>
    <w:rsid w:val="003A39A2"/>
    <w:rsid w:val="003A3FBE"/>
    <w:rsid w:val="003A5ED9"/>
    <w:rsid w:val="003A5FDC"/>
    <w:rsid w:val="003A7823"/>
    <w:rsid w:val="003B51CE"/>
    <w:rsid w:val="003C2F68"/>
    <w:rsid w:val="003C4B5A"/>
    <w:rsid w:val="003D0CE5"/>
    <w:rsid w:val="003D431D"/>
    <w:rsid w:val="003D7628"/>
    <w:rsid w:val="003E3A6C"/>
    <w:rsid w:val="003E73E7"/>
    <w:rsid w:val="004013C6"/>
    <w:rsid w:val="00410068"/>
    <w:rsid w:val="004179EC"/>
    <w:rsid w:val="004270A3"/>
    <w:rsid w:val="0043732A"/>
    <w:rsid w:val="0044157B"/>
    <w:rsid w:val="00446659"/>
    <w:rsid w:val="00451D35"/>
    <w:rsid w:val="00454750"/>
    <w:rsid w:val="00454865"/>
    <w:rsid w:val="004652FE"/>
    <w:rsid w:val="00466955"/>
    <w:rsid w:val="0047092F"/>
    <w:rsid w:val="00475CE1"/>
    <w:rsid w:val="00480865"/>
    <w:rsid w:val="00480C8D"/>
    <w:rsid w:val="00492520"/>
    <w:rsid w:val="004947D2"/>
    <w:rsid w:val="004A2B21"/>
    <w:rsid w:val="004A3116"/>
    <w:rsid w:val="004C4212"/>
    <w:rsid w:val="004C6BC1"/>
    <w:rsid w:val="004D64C8"/>
    <w:rsid w:val="004D695C"/>
    <w:rsid w:val="004F3213"/>
    <w:rsid w:val="004F42B5"/>
    <w:rsid w:val="00502AC2"/>
    <w:rsid w:val="00502FF1"/>
    <w:rsid w:val="005067FD"/>
    <w:rsid w:val="0050718E"/>
    <w:rsid w:val="00510B70"/>
    <w:rsid w:val="00510BDD"/>
    <w:rsid w:val="005166A6"/>
    <w:rsid w:val="0052184F"/>
    <w:rsid w:val="0052479D"/>
    <w:rsid w:val="0053181D"/>
    <w:rsid w:val="005412C0"/>
    <w:rsid w:val="005553FD"/>
    <w:rsid w:val="00556837"/>
    <w:rsid w:val="005615D1"/>
    <w:rsid w:val="00562EC4"/>
    <w:rsid w:val="005642AC"/>
    <w:rsid w:val="005702D6"/>
    <w:rsid w:val="005721F2"/>
    <w:rsid w:val="00573EB8"/>
    <w:rsid w:val="00583B52"/>
    <w:rsid w:val="00587614"/>
    <w:rsid w:val="00592318"/>
    <w:rsid w:val="00593EB1"/>
    <w:rsid w:val="00594339"/>
    <w:rsid w:val="005A20EC"/>
    <w:rsid w:val="005A52C0"/>
    <w:rsid w:val="005A6B5C"/>
    <w:rsid w:val="005A7197"/>
    <w:rsid w:val="005C00DB"/>
    <w:rsid w:val="005C0515"/>
    <w:rsid w:val="005D2185"/>
    <w:rsid w:val="005D3722"/>
    <w:rsid w:val="005E3DBA"/>
    <w:rsid w:val="005E4D17"/>
    <w:rsid w:val="005F320F"/>
    <w:rsid w:val="005F742A"/>
    <w:rsid w:val="00600A51"/>
    <w:rsid w:val="006029BE"/>
    <w:rsid w:val="0060333F"/>
    <w:rsid w:val="00605A1F"/>
    <w:rsid w:val="00605E29"/>
    <w:rsid w:val="006073C3"/>
    <w:rsid w:val="00616127"/>
    <w:rsid w:val="00616EA7"/>
    <w:rsid w:val="00627BF7"/>
    <w:rsid w:val="00631E2D"/>
    <w:rsid w:val="0063444E"/>
    <w:rsid w:val="006403AE"/>
    <w:rsid w:val="00641258"/>
    <w:rsid w:val="00644EC0"/>
    <w:rsid w:val="00650633"/>
    <w:rsid w:val="006554CF"/>
    <w:rsid w:val="0066617D"/>
    <w:rsid w:val="00673C7C"/>
    <w:rsid w:val="006A067B"/>
    <w:rsid w:val="006A5C3D"/>
    <w:rsid w:val="006A6D20"/>
    <w:rsid w:val="006A7BB1"/>
    <w:rsid w:val="006B03FF"/>
    <w:rsid w:val="006B6744"/>
    <w:rsid w:val="006C19DF"/>
    <w:rsid w:val="006C1E31"/>
    <w:rsid w:val="006D05E5"/>
    <w:rsid w:val="006D436F"/>
    <w:rsid w:val="006D5263"/>
    <w:rsid w:val="006D5BD7"/>
    <w:rsid w:val="006D6A05"/>
    <w:rsid w:val="006E412E"/>
    <w:rsid w:val="006E54F5"/>
    <w:rsid w:val="006F1A52"/>
    <w:rsid w:val="007010B6"/>
    <w:rsid w:val="00706962"/>
    <w:rsid w:val="00707387"/>
    <w:rsid w:val="00713526"/>
    <w:rsid w:val="00720816"/>
    <w:rsid w:val="00722754"/>
    <w:rsid w:val="00723B59"/>
    <w:rsid w:val="007258E9"/>
    <w:rsid w:val="00726D2C"/>
    <w:rsid w:val="00742AB2"/>
    <w:rsid w:val="00743763"/>
    <w:rsid w:val="007447C2"/>
    <w:rsid w:val="00750F04"/>
    <w:rsid w:val="0075143A"/>
    <w:rsid w:val="00752522"/>
    <w:rsid w:val="00756A95"/>
    <w:rsid w:val="00757398"/>
    <w:rsid w:val="00771893"/>
    <w:rsid w:val="0077539B"/>
    <w:rsid w:val="00776245"/>
    <w:rsid w:val="00776295"/>
    <w:rsid w:val="00784EB1"/>
    <w:rsid w:val="00785AA1"/>
    <w:rsid w:val="00790AB1"/>
    <w:rsid w:val="00792312"/>
    <w:rsid w:val="00792AF2"/>
    <w:rsid w:val="00796A78"/>
    <w:rsid w:val="007A3278"/>
    <w:rsid w:val="007A5CE2"/>
    <w:rsid w:val="007B0076"/>
    <w:rsid w:val="007B2FD4"/>
    <w:rsid w:val="007B38AC"/>
    <w:rsid w:val="007B66C7"/>
    <w:rsid w:val="007C4B82"/>
    <w:rsid w:val="007D0D22"/>
    <w:rsid w:val="007D29D7"/>
    <w:rsid w:val="007D3566"/>
    <w:rsid w:val="007D7C45"/>
    <w:rsid w:val="007E1E85"/>
    <w:rsid w:val="007E4288"/>
    <w:rsid w:val="007E6E85"/>
    <w:rsid w:val="007E7733"/>
    <w:rsid w:val="007F1153"/>
    <w:rsid w:val="007F1487"/>
    <w:rsid w:val="00800440"/>
    <w:rsid w:val="00800B9F"/>
    <w:rsid w:val="008029AF"/>
    <w:rsid w:val="008039DF"/>
    <w:rsid w:val="00806707"/>
    <w:rsid w:val="00813987"/>
    <w:rsid w:val="008152B3"/>
    <w:rsid w:val="008152D6"/>
    <w:rsid w:val="00816EB0"/>
    <w:rsid w:val="008222FF"/>
    <w:rsid w:val="00825C04"/>
    <w:rsid w:val="00827BC1"/>
    <w:rsid w:val="00830E16"/>
    <w:rsid w:val="00832CF8"/>
    <w:rsid w:val="008440D5"/>
    <w:rsid w:val="0084435B"/>
    <w:rsid w:val="00845C1C"/>
    <w:rsid w:val="00852B74"/>
    <w:rsid w:val="00856784"/>
    <w:rsid w:val="008637EB"/>
    <w:rsid w:val="00864121"/>
    <w:rsid w:val="00867623"/>
    <w:rsid w:val="008724E9"/>
    <w:rsid w:val="008821EC"/>
    <w:rsid w:val="00884C7F"/>
    <w:rsid w:val="00887E09"/>
    <w:rsid w:val="00890676"/>
    <w:rsid w:val="008909A1"/>
    <w:rsid w:val="008A0F77"/>
    <w:rsid w:val="008B01AC"/>
    <w:rsid w:val="008B1E61"/>
    <w:rsid w:val="008B3A04"/>
    <w:rsid w:val="008D28EB"/>
    <w:rsid w:val="008E23AB"/>
    <w:rsid w:val="008E34C5"/>
    <w:rsid w:val="008E5D4A"/>
    <w:rsid w:val="008F38B2"/>
    <w:rsid w:val="00902E6B"/>
    <w:rsid w:val="009107F6"/>
    <w:rsid w:val="0091558D"/>
    <w:rsid w:val="00925AAC"/>
    <w:rsid w:val="00933096"/>
    <w:rsid w:val="00933443"/>
    <w:rsid w:val="00934263"/>
    <w:rsid w:val="009374EE"/>
    <w:rsid w:val="00940132"/>
    <w:rsid w:val="00950A25"/>
    <w:rsid w:val="0095400D"/>
    <w:rsid w:val="009545ED"/>
    <w:rsid w:val="00955655"/>
    <w:rsid w:val="00957FC2"/>
    <w:rsid w:val="009611F1"/>
    <w:rsid w:val="00963F7A"/>
    <w:rsid w:val="00966F4A"/>
    <w:rsid w:val="00971FDC"/>
    <w:rsid w:val="00975EFD"/>
    <w:rsid w:val="0098212F"/>
    <w:rsid w:val="0098509B"/>
    <w:rsid w:val="00987233"/>
    <w:rsid w:val="00990A55"/>
    <w:rsid w:val="00997400"/>
    <w:rsid w:val="009A28EB"/>
    <w:rsid w:val="009A4A42"/>
    <w:rsid w:val="009B469D"/>
    <w:rsid w:val="009B48CC"/>
    <w:rsid w:val="009B5CA0"/>
    <w:rsid w:val="009B7314"/>
    <w:rsid w:val="009C0B24"/>
    <w:rsid w:val="009C50B4"/>
    <w:rsid w:val="009D3432"/>
    <w:rsid w:val="009D4027"/>
    <w:rsid w:val="009D5D17"/>
    <w:rsid w:val="009E3B9B"/>
    <w:rsid w:val="009E666D"/>
    <w:rsid w:val="009E7729"/>
    <w:rsid w:val="009F26B8"/>
    <w:rsid w:val="009F2992"/>
    <w:rsid w:val="00A0053B"/>
    <w:rsid w:val="00A045D0"/>
    <w:rsid w:val="00A04C78"/>
    <w:rsid w:val="00A0626C"/>
    <w:rsid w:val="00A1325C"/>
    <w:rsid w:val="00A20085"/>
    <w:rsid w:val="00A25758"/>
    <w:rsid w:val="00A26E46"/>
    <w:rsid w:val="00A30D8E"/>
    <w:rsid w:val="00A31ED8"/>
    <w:rsid w:val="00A329D0"/>
    <w:rsid w:val="00A355B4"/>
    <w:rsid w:val="00A35E32"/>
    <w:rsid w:val="00A41157"/>
    <w:rsid w:val="00A53D97"/>
    <w:rsid w:val="00A57C80"/>
    <w:rsid w:val="00A63A6E"/>
    <w:rsid w:val="00A65E82"/>
    <w:rsid w:val="00A663EB"/>
    <w:rsid w:val="00A67360"/>
    <w:rsid w:val="00A719B8"/>
    <w:rsid w:val="00A83129"/>
    <w:rsid w:val="00A832F8"/>
    <w:rsid w:val="00A83465"/>
    <w:rsid w:val="00A86648"/>
    <w:rsid w:val="00A876E3"/>
    <w:rsid w:val="00A92153"/>
    <w:rsid w:val="00A9722E"/>
    <w:rsid w:val="00AB0892"/>
    <w:rsid w:val="00AB3D9B"/>
    <w:rsid w:val="00AB689D"/>
    <w:rsid w:val="00AD18A1"/>
    <w:rsid w:val="00AD4094"/>
    <w:rsid w:val="00AD4C7E"/>
    <w:rsid w:val="00AE0379"/>
    <w:rsid w:val="00AE0CB6"/>
    <w:rsid w:val="00AE0FE7"/>
    <w:rsid w:val="00AE20B7"/>
    <w:rsid w:val="00B0070A"/>
    <w:rsid w:val="00B042C2"/>
    <w:rsid w:val="00B12998"/>
    <w:rsid w:val="00B14E93"/>
    <w:rsid w:val="00B1555F"/>
    <w:rsid w:val="00B16B4E"/>
    <w:rsid w:val="00B43C31"/>
    <w:rsid w:val="00B532DB"/>
    <w:rsid w:val="00B5394D"/>
    <w:rsid w:val="00B5605D"/>
    <w:rsid w:val="00B575C6"/>
    <w:rsid w:val="00B62F83"/>
    <w:rsid w:val="00B63AA2"/>
    <w:rsid w:val="00B7016F"/>
    <w:rsid w:val="00B77407"/>
    <w:rsid w:val="00B82363"/>
    <w:rsid w:val="00B842CD"/>
    <w:rsid w:val="00B96D5B"/>
    <w:rsid w:val="00BA0BD7"/>
    <w:rsid w:val="00BA3C4A"/>
    <w:rsid w:val="00BA4234"/>
    <w:rsid w:val="00BA6B91"/>
    <w:rsid w:val="00BB056C"/>
    <w:rsid w:val="00BB2A94"/>
    <w:rsid w:val="00BB686A"/>
    <w:rsid w:val="00BB6974"/>
    <w:rsid w:val="00BC1C81"/>
    <w:rsid w:val="00BC7416"/>
    <w:rsid w:val="00BD0CFF"/>
    <w:rsid w:val="00BD2C55"/>
    <w:rsid w:val="00BD3292"/>
    <w:rsid w:val="00BE39E8"/>
    <w:rsid w:val="00BE5503"/>
    <w:rsid w:val="00BE640A"/>
    <w:rsid w:val="00BE7791"/>
    <w:rsid w:val="00BF24F1"/>
    <w:rsid w:val="00BF4837"/>
    <w:rsid w:val="00C03C15"/>
    <w:rsid w:val="00C056BE"/>
    <w:rsid w:val="00C0614E"/>
    <w:rsid w:val="00C06647"/>
    <w:rsid w:val="00C14011"/>
    <w:rsid w:val="00C14A84"/>
    <w:rsid w:val="00C22B41"/>
    <w:rsid w:val="00C27C35"/>
    <w:rsid w:val="00C31EA4"/>
    <w:rsid w:val="00C32EBD"/>
    <w:rsid w:val="00C41631"/>
    <w:rsid w:val="00C41D36"/>
    <w:rsid w:val="00C511EA"/>
    <w:rsid w:val="00C53F28"/>
    <w:rsid w:val="00C62243"/>
    <w:rsid w:val="00C63221"/>
    <w:rsid w:val="00C64D9C"/>
    <w:rsid w:val="00C651AB"/>
    <w:rsid w:val="00C873B9"/>
    <w:rsid w:val="00CA4CCB"/>
    <w:rsid w:val="00CB59F7"/>
    <w:rsid w:val="00CB7FE7"/>
    <w:rsid w:val="00CC09BD"/>
    <w:rsid w:val="00CC611E"/>
    <w:rsid w:val="00CD2585"/>
    <w:rsid w:val="00CE4E80"/>
    <w:rsid w:val="00CE631F"/>
    <w:rsid w:val="00CF06EA"/>
    <w:rsid w:val="00CF6E5D"/>
    <w:rsid w:val="00D00BA1"/>
    <w:rsid w:val="00D04104"/>
    <w:rsid w:val="00D07A12"/>
    <w:rsid w:val="00D21B19"/>
    <w:rsid w:val="00D252D4"/>
    <w:rsid w:val="00D31036"/>
    <w:rsid w:val="00D375D3"/>
    <w:rsid w:val="00D45A4C"/>
    <w:rsid w:val="00D55406"/>
    <w:rsid w:val="00D66709"/>
    <w:rsid w:val="00D722A9"/>
    <w:rsid w:val="00D737BF"/>
    <w:rsid w:val="00D73E60"/>
    <w:rsid w:val="00D762B3"/>
    <w:rsid w:val="00D80AA2"/>
    <w:rsid w:val="00D82CF6"/>
    <w:rsid w:val="00D86C4C"/>
    <w:rsid w:val="00D915FA"/>
    <w:rsid w:val="00D931BF"/>
    <w:rsid w:val="00DA139B"/>
    <w:rsid w:val="00DA16DA"/>
    <w:rsid w:val="00DA212C"/>
    <w:rsid w:val="00DC31D6"/>
    <w:rsid w:val="00DC770A"/>
    <w:rsid w:val="00DD1A8A"/>
    <w:rsid w:val="00DD7428"/>
    <w:rsid w:val="00DE021C"/>
    <w:rsid w:val="00DE0AC9"/>
    <w:rsid w:val="00DE54F5"/>
    <w:rsid w:val="00DE5636"/>
    <w:rsid w:val="00DF500E"/>
    <w:rsid w:val="00DF688A"/>
    <w:rsid w:val="00E02DC1"/>
    <w:rsid w:val="00E04236"/>
    <w:rsid w:val="00E07989"/>
    <w:rsid w:val="00E155EB"/>
    <w:rsid w:val="00E225EB"/>
    <w:rsid w:val="00E23C02"/>
    <w:rsid w:val="00E23D61"/>
    <w:rsid w:val="00E26189"/>
    <w:rsid w:val="00E437BE"/>
    <w:rsid w:val="00E469F4"/>
    <w:rsid w:val="00E51B25"/>
    <w:rsid w:val="00E545F3"/>
    <w:rsid w:val="00E56824"/>
    <w:rsid w:val="00E61405"/>
    <w:rsid w:val="00E71A9C"/>
    <w:rsid w:val="00E74902"/>
    <w:rsid w:val="00E775F7"/>
    <w:rsid w:val="00E85A31"/>
    <w:rsid w:val="00E8737E"/>
    <w:rsid w:val="00EA5B81"/>
    <w:rsid w:val="00EA5DEB"/>
    <w:rsid w:val="00EB2564"/>
    <w:rsid w:val="00EB3669"/>
    <w:rsid w:val="00EC11A1"/>
    <w:rsid w:val="00EC5942"/>
    <w:rsid w:val="00EC6AF6"/>
    <w:rsid w:val="00ED1736"/>
    <w:rsid w:val="00EF26AB"/>
    <w:rsid w:val="00F026EA"/>
    <w:rsid w:val="00F04C0C"/>
    <w:rsid w:val="00F115BF"/>
    <w:rsid w:val="00F1427B"/>
    <w:rsid w:val="00F21062"/>
    <w:rsid w:val="00F2359B"/>
    <w:rsid w:val="00F24A34"/>
    <w:rsid w:val="00F253EC"/>
    <w:rsid w:val="00F25970"/>
    <w:rsid w:val="00F26415"/>
    <w:rsid w:val="00F31B28"/>
    <w:rsid w:val="00F36B37"/>
    <w:rsid w:val="00F4775C"/>
    <w:rsid w:val="00F51A9E"/>
    <w:rsid w:val="00F54478"/>
    <w:rsid w:val="00F560BB"/>
    <w:rsid w:val="00F60E58"/>
    <w:rsid w:val="00F6226D"/>
    <w:rsid w:val="00F70830"/>
    <w:rsid w:val="00F718D6"/>
    <w:rsid w:val="00F72E22"/>
    <w:rsid w:val="00F7422E"/>
    <w:rsid w:val="00F75224"/>
    <w:rsid w:val="00F76F9F"/>
    <w:rsid w:val="00F819E6"/>
    <w:rsid w:val="00F81B4F"/>
    <w:rsid w:val="00F82D29"/>
    <w:rsid w:val="00F87E7E"/>
    <w:rsid w:val="00F912B9"/>
    <w:rsid w:val="00FA41E9"/>
    <w:rsid w:val="00FB5F24"/>
    <w:rsid w:val="00FC61A1"/>
    <w:rsid w:val="00FD30F7"/>
    <w:rsid w:val="00FD50F7"/>
    <w:rsid w:val="00FD60BC"/>
    <w:rsid w:val="00FD7662"/>
    <w:rsid w:val="00FE2811"/>
    <w:rsid w:val="00FE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0D3B08"/>
  <w15:docId w15:val="{DE08559C-1DD7-F44E-ABC8-62C7D77F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</w:rPr>
  </w:style>
  <w:style w:type="paragraph" w:styleId="Heading1">
    <w:name w:val="heading 1"/>
    <w:next w:val="BodyText"/>
    <w:autoRedefine/>
    <w:qFormat/>
    <w:pPr>
      <w:keepNext/>
      <w:spacing w:before="120" w:after="120"/>
      <w:jc w:val="right"/>
      <w:outlineLvl w:val="0"/>
    </w:pPr>
    <w:rPr>
      <w:rFonts w:ascii="Arial" w:hAnsi="Arial"/>
      <w:b/>
      <w:smallCaps/>
      <w:kern w:val="28"/>
      <w:sz w:val="28"/>
    </w:rPr>
  </w:style>
  <w:style w:type="paragraph" w:styleId="Heading2">
    <w:name w:val="heading 2"/>
    <w:next w:val="BodyText"/>
    <w:autoRedefine/>
    <w:qFormat/>
    <w:pPr>
      <w:keepNext/>
      <w:tabs>
        <w:tab w:val="left" w:pos="360"/>
      </w:tabs>
      <w:spacing w:before="60" w:after="120"/>
      <w:jc w:val="right"/>
      <w:outlineLvl w:val="1"/>
    </w:pPr>
    <w:rPr>
      <w:rFonts w:ascii="Arial" w:hAnsi="Arial"/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60" w:after="120"/>
      <w:outlineLvl w:val="2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240"/>
      <w:jc w:val="both"/>
    </w:pPr>
    <w:rPr>
      <w:sz w:val="22"/>
    </w:rPr>
  </w:style>
  <w:style w:type="paragraph" w:styleId="Header">
    <w:name w:val="header"/>
    <w:pPr>
      <w:tabs>
        <w:tab w:val="center" w:pos="4320"/>
        <w:tab w:val="right" w:pos="8640"/>
      </w:tabs>
    </w:pPr>
  </w:style>
  <w:style w:type="paragraph" w:customStyle="1" w:styleId="chaptertitle">
    <w:name w:val="chapter title"/>
    <w:next w:val="Heading1"/>
    <w:pPr>
      <w:spacing w:after="480"/>
      <w:jc w:val="right"/>
    </w:pPr>
    <w:rPr>
      <w:rFonts w:ascii="Arial" w:hAnsi="Arial"/>
      <w:b/>
      <w:caps/>
      <w:sz w:val="32"/>
    </w:rPr>
  </w:style>
  <w:style w:type="paragraph" w:styleId="ListNumber">
    <w:name w:val="List Number"/>
    <w:pPr>
      <w:spacing w:after="120"/>
      <w:ind w:left="576" w:hanging="576"/>
    </w:pPr>
    <w:rPr>
      <w:sz w:val="22"/>
    </w:rPr>
  </w:style>
  <w:style w:type="paragraph" w:styleId="ListBullet2">
    <w:name w:val="List Bullet 2"/>
    <w:autoRedefine/>
    <w:pPr>
      <w:spacing w:before="60" w:after="120"/>
      <w:ind w:left="720" w:hanging="360"/>
    </w:pPr>
    <w:rPr>
      <w:sz w:val="22"/>
    </w:rPr>
  </w:style>
  <w:style w:type="paragraph" w:styleId="ListNumber2">
    <w:name w:val="List Number 2"/>
    <w:pPr>
      <w:spacing w:before="60" w:after="120"/>
      <w:ind w:left="936" w:hanging="360"/>
    </w:pPr>
  </w:style>
  <w:style w:type="paragraph" w:styleId="ListContinue">
    <w:name w:val="List Continue"/>
    <w:pPr>
      <w:spacing w:before="60" w:after="120"/>
      <w:ind w:left="360"/>
    </w:pPr>
  </w:style>
  <w:style w:type="paragraph" w:styleId="Footer">
    <w:name w:val="footer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Equation2a">
    <w:name w:val="Equation2a"/>
    <w:basedOn w:val="Obj2"/>
    <w:pPr>
      <w:tabs>
        <w:tab w:val="left" w:pos="72"/>
      </w:tabs>
      <w:ind w:left="2880"/>
    </w:pPr>
  </w:style>
  <w:style w:type="paragraph" w:customStyle="1" w:styleId="Question">
    <w:name w:val="Question"/>
    <w:pPr>
      <w:tabs>
        <w:tab w:val="left" w:pos="360"/>
      </w:tabs>
      <w:spacing w:before="60" w:after="120"/>
      <w:ind w:left="360" w:hanging="360"/>
    </w:pPr>
  </w:style>
  <w:style w:type="paragraph" w:customStyle="1" w:styleId="Answer">
    <w:name w:val="Answer"/>
    <w:pPr>
      <w:spacing w:after="120"/>
      <w:ind w:left="360"/>
      <w:jc w:val="both"/>
    </w:pPr>
    <w:rPr>
      <w:kern w:val="18"/>
    </w:rPr>
  </w:style>
  <w:style w:type="paragraph" w:customStyle="1" w:styleId="BibliographyEntry">
    <w:name w:val="Bibliography Entry"/>
    <w:pPr>
      <w:keepLines/>
      <w:spacing w:after="120"/>
    </w:pPr>
  </w:style>
  <w:style w:type="paragraph" w:customStyle="1" w:styleId="Misc">
    <w:name w:val="Misc"/>
    <w:pPr>
      <w:keepLines/>
    </w:pPr>
  </w:style>
  <w:style w:type="paragraph" w:customStyle="1" w:styleId="Table">
    <w:name w:val="Table"/>
    <w:aliases w:val="Financial"/>
    <w:pPr>
      <w:keepLines/>
      <w:tabs>
        <w:tab w:val="left" w:pos="288"/>
        <w:tab w:val="left" w:pos="576"/>
        <w:tab w:val="left" w:pos="864"/>
        <w:tab w:val="left" w:pos="1152"/>
        <w:tab w:val="left" w:pos="1440"/>
      </w:tabs>
    </w:pPr>
  </w:style>
  <w:style w:type="paragraph" w:customStyle="1" w:styleId="TableBody">
    <w:name w:val="Table Body"/>
    <w:pPr>
      <w:keepNext/>
    </w:pPr>
    <w:rPr>
      <w:sz w:val="22"/>
    </w:rPr>
  </w:style>
  <w:style w:type="paragraph" w:customStyle="1" w:styleId="Newspaperbody">
    <w:name w:val="Newspaper body"/>
    <w:pPr>
      <w:spacing w:after="120"/>
      <w:ind w:left="720" w:right="720"/>
      <w:jc w:val="both"/>
    </w:pPr>
    <w:rPr>
      <w:rFonts w:ascii="Arial" w:hAnsi="Arial"/>
      <w:sz w:val="18"/>
    </w:rPr>
  </w:style>
  <w:style w:type="paragraph" w:customStyle="1" w:styleId="Newspaperheader">
    <w:name w:val="Newspaper header"/>
    <w:pPr>
      <w:keepNext/>
      <w:tabs>
        <w:tab w:val="left" w:pos="720"/>
      </w:tabs>
      <w:ind w:left="1440" w:hanging="1440"/>
    </w:pPr>
    <w:rPr>
      <w:rFonts w:ascii="Arial" w:hAnsi="Arial"/>
      <w:sz w:val="18"/>
    </w:rPr>
  </w:style>
  <w:style w:type="paragraph" w:customStyle="1" w:styleId="Newspapercopyright">
    <w:name w:val="Newspaper copyright"/>
    <w:pPr>
      <w:keepNext/>
      <w:spacing w:before="120" w:after="120"/>
      <w:jc w:val="center"/>
    </w:pPr>
    <w:rPr>
      <w:rFonts w:ascii="Arial" w:hAnsi="Arial"/>
      <w:sz w:val="18"/>
    </w:rPr>
  </w:style>
  <w:style w:type="paragraph" w:customStyle="1" w:styleId="TableExhibitTitle">
    <w:name w:val="Table Exhibit Title"/>
    <w:next w:val="TableBody"/>
    <w:pPr>
      <w:keepNext/>
      <w:pBdr>
        <w:bottom w:val="single" w:sz="12" w:space="2" w:color="auto"/>
      </w:pBdr>
      <w:tabs>
        <w:tab w:val="left" w:pos="1440"/>
      </w:tabs>
      <w:spacing w:before="240" w:after="120"/>
      <w:ind w:left="360"/>
    </w:pPr>
    <w:rPr>
      <w:rFonts w:ascii="Arial" w:hAnsi="Arial"/>
      <w:b/>
      <w:sz w:val="18"/>
    </w:rPr>
  </w:style>
  <w:style w:type="paragraph" w:customStyle="1" w:styleId="GraphicExhibitTitleLine">
    <w:name w:val="Graphic Exhibit Title Line"/>
    <w:pPr>
      <w:keepNext/>
      <w:pBdr>
        <w:bottom w:val="single" w:sz="18" w:space="3" w:color="0000FF"/>
      </w:pBdr>
      <w:tabs>
        <w:tab w:val="left" w:pos="3600"/>
      </w:tabs>
      <w:spacing w:before="240" w:after="120"/>
    </w:pPr>
  </w:style>
  <w:style w:type="paragraph" w:customStyle="1" w:styleId="SuggestedReadings">
    <w:name w:val="Suggested Readings"/>
    <w:pPr>
      <w:keepLines/>
      <w:ind w:left="288" w:hanging="288"/>
    </w:pPr>
  </w:style>
  <w:style w:type="paragraph" w:customStyle="1" w:styleId="Newspaperbody2">
    <w:name w:val="Newspaper body 2"/>
    <w:basedOn w:val="BodyText"/>
    <w:pPr>
      <w:spacing w:after="0"/>
      <w:ind w:firstLine="360"/>
    </w:pPr>
    <w:rPr>
      <w:sz w:val="18"/>
    </w:rPr>
  </w:style>
  <w:style w:type="paragraph" w:customStyle="1" w:styleId="titlepagetitle">
    <w:name w:val="title page title"/>
    <w:basedOn w:val="Normal"/>
    <w:next w:val="titlepageta"/>
    <w:pPr>
      <w:spacing w:before="960" w:after="240"/>
      <w:jc w:val="center"/>
    </w:pPr>
    <w:rPr>
      <w:b/>
      <w:caps/>
      <w:sz w:val="40"/>
    </w:rPr>
  </w:style>
  <w:style w:type="paragraph" w:customStyle="1" w:styleId="titlepageta">
    <w:name w:val="title page t/a"/>
    <w:basedOn w:val="Normal"/>
    <w:next w:val="titlepagebooktitle"/>
    <w:pPr>
      <w:spacing w:after="600"/>
      <w:jc w:val="center"/>
    </w:pPr>
    <w:rPr>
      <w:i/>
      <w:sz w:val="24"/>
    </w:rPr>
  </w:style>
  <w:style w:type="paragraph" w:customStyle="1" w:styleId="titlepagebooktitle">
    <w:name w:val="title page book title"/>
    <w:basedOn w:val="Normal"/>
    <w:pPr>
      <w:pBdr>
        <w:top w:val="single" w:sz="12" w:space="3" w:color="auto"/>
        <w:bottom w:val="single" w:sz="12" w:space="3" w:color="auto"/>
      </w:pBdr>
      <w:spacing w:after="240"/>
      <w:jc w:val="center"/>
    </w:pPr>
    <w:rPr>
      <w:b/>
      <w:caps/>
      <w:sz w:val="52"/>
    </w:rPr>
  </w:style>
  <w:style w:type="paragraph" w:customStyle="1" w:styleId="titlepageedition">
    <w:name w:val="title page edition"/>
    <w:basedOn w:val="Normal"/>
    <w:next w:val="titlepageauthorname"/>
    <w:pPr>
      <w:spacing w:after="360"/>
      <w:jc w:val="center"/>
    </w:pPr>
    <w:rPr>
      <w:sz w:val="28"/>
    </w:rPr>
  </w:style>
  <w:style w:type="paragraph" w:customStyle="1" w:styleId="titlepageauthorname">
    <w:name w:val="title page author name"/>
    <w:basedOn w:val="Normal"/>
    <w:next w:val="titlepageschool"/>
    <w:pPr>
      <w:jc w:val="center"/>
    </w:pPr>
    <w:rPr>
      <w:b/>
      <w:sz w:val="36"/>
    </w:rPr>
  </w:style>
  <w:style w:type="paragraph" w:customStyle="1" w:styleId="titlepageschool">
    <w:name w:val="title page school"/>
    <w:basedOn w:val="Normal"/>
    <w:next w:val="BodyText"/>
    <w:pPr>
      <w:jc w:val="center"/>
    </w:pPr>
    <w:rPr>
      <w:i/>
      <w:sz w:val="24"/>
    </w:rPr>
  </w:style>
  <w:style w:type="paragraph" w:customStyle="1" w:styleId="cenarialcaps14">
    <w:name w:val="cen arial caps 14"/>
    <w:basedOn w:val="Normal"/>
    <w:next w:val="bodytextarial11"/>
    <w:pPr>
      <w:spacing w:after="240"/>
      <w:jc w:val="center"/>
    </w:pPr>
    <w:rPr>
      <w:rFonts w:ascii="Arial" w:hAnsi="Arial"/>
      <w:caps/>
      <w:sz w:val="28"/>
    </w:rPr>
  </w:style>
  <w:style w:type="paragraph" w:customStyle="1" w:styleId="bodytextarial11">
    <w:name w:val="body text arial 11"/>
    <w:basedOn w:val="Normal"/>
    <w:next w:val="Normal"/>
    <w:rPr>
      <w:rFonts w:ascii="Arial" w:hAnsi="Arial"/>
    </w:rPr>
  </w:style>
  <w:style w:type="paragraph" w:customStyle="1" w:styleId="Footerfirstpageonly">
    <w:name w:val="Footer (first page only)"/>
    <w:basedOn w:val="BodyText"/>
    <w:pPr>
      <w:spacing w:before="240" w:after="0"/>
      <w:jc w:val="center"/>
    </w:pPr>
    <w:rPr>
      <w:rFonts w:ascii="Arial" w:hAnsi="Arial"/>
      <w:sz w:val="18"/>
    </w:rPr>
  </w:style>
  <w:style w:type="paragraph" w:customStyle="1" w:styleId="T-acctsmentryline">
    <w:name w:val="T-acct sm entry line"/>
    <w:basedOn w:val="Normal"/>
    <w:pPr>
      <w:tabs>
        <w:tab w:val="right" w:pos="1620"/>
        <w:tab w:val="bar" w:pos="1800"/>
        <w:tab w:val="left" w:pos="1980"/>
        <w:tab w:val="right" w:pos="3690"/>
      </w:tabs>
    </w:pPr>
    <w:rPr>
      <w:rFonts w:ascii="Arial" w:hAnsi="Arial"/>
      <w:sz w:val="18"/>
    </w:rPr>
  </w:style>
  <w:style w:type="paragraph" w:customStyle="1" w:styleId="chapternumber">
    <w:name w:val="chapter number"/>
    <w:basedOn w:val="Normal"/>
    <w:next w:val="Normal"/>
    <w:pPr>
      <w:pageBreakBefore/>
      <w:jc w:val="right"/>
    </w:pPr>
    <w:rPr>
      <w:rFonts w:ascii="Arial" w:hAnsi="Arial"/>
      <w:b/>
      <w:caps/>
      <w:sz w:val="32"/>
    </w:rPr>
  </w:style>
  <w:style w:type="paragraph" w:customStyle="1" w:styleId="cenarialunderline">
    <w:name w:val="cen arial underline"/>
    <w:basedOn w:val="cenarialcaps14"/>
    <w:next w:val="BodyText"/>
    <w:pPr>
      <w:spacing w:before="240"/>
    </w:pPr>
    <w:rPr>
      <w:u w:val="single"/>
    </w:rPr>
  </w:style>
  <w:style w:type="paragraph" w:customStyle="1" w:styleId="Evenpageheader">
    <w:name w:val="Even page header"/>
    <w:pPr>
      <w:tabs>
        <w:tab w:val="right" w:pos="7099"/>
        <w:tab w:val="right" w:pos="9259"/>
      </w:tabs>
      <w:ind w:left="-2160"/>
    </w:pPr>
    <w:rPr>
      <w:rFonts w:ascii="Arial" w:hAnsi="Arial"/>
      <w:b/>
      <w:caps/>
    </w:rPr>
  </w:style>
  <w:style w:type="paragraph" w:customStyle="1" w:styleId="Oddpageheader">
    <w:name w:val="Odd page header"/>
    <w:basedOn w:val="Evenpageheader"/>
    <w:pPr>
      <w:tabs>
        <w:tab w:val="clear" w:pos="7099"/>
      </w:tabs>
      <w:ind w:left="0"/>
    </w:pPr>
  </w:style>
  <w:style w:type="paragraph" w:styleId="FootnoteText">
    <w:name w:val="footnote text"/>
    <w:basedOn w:val="Normal"/>
    <w:semiHidden/>
    <w:rPr>
      <w:rFonts w:ascii="Arial" w:hAnsi="Arial"/>
      <w:sz w:val="18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Quoterightleftindent">
    <w:name w:val="Quote (right/left indent)"/>
    <w:next w:val="Normal"/>
    <w:pPr>
      <w:spacing w:after="120"/>
      <w:ind w:left="720" w:right="720"/>
      <w:jc w:val="both"/>
    </w:pPr>
    <w:rPr>
      <w:i/>
    </w:rPr>
  </w:style>
  <w:style w:type="paragraph" w:customStyle="1" w:styleId="Capsboldhead">
    <w:name w:val="Caps bold head"/>
    <w:basedOn w:val="Normal"/>
    <w:next w:val="BodyText"/>
    <w:pPr>
      <w:spacing w:before="240" w:after="120"/>
      <w:ind w:firstLine="720"/>
    </w:pPr>
    <w:rPr>
      <w:b/>
      <w:smallCaps/>
    </w:rPr>
  </w:style>
  <w:style w:type="paragraph" w:customStyle="1" w:styleId="Listbullet1">
    <w:name w:val="List bullet 1"/>
    <w:basedOn w:val="ListBullet2"/>
    <w:pPr>
      <w:spacing w:after="0"/>
    </w:pPr>
  </w:style>
  <w:style w:type="paragraph" w:customStyle="1" w:styleId="tableheads">
    <w:name w:val="table heads"/>
    <w:basedOn w:val="TableBody"/>
    <w:next w:val="TableBody"/>
    <w:pPr>
      <w:tabs>
        <w:tab w:val="center" w:pos="2700"/>
        <w:tab w:val="center" w:pos="3600"/>
        <w:tab w:val="center" w:pos="4500"/>
        <w:tab w:val="center" w:pos="5400"/>
        <w:tab w:val="center" w:pos="6300"/>
        <w:tab w:val="center" w:pos="7200"/>
      </w:tabs>
      <w:ind w:left="360"/>
    </w:pPr>
    <w:rPr>
      <w:i/>
    </w:rPr>
  </w:style>
  <w:style w:type="paragraph" w:customStyle="1" w:styleId="boxedbodytext">
    <w:name w:val="boxed body text"/>
    <w:basedOn w:val="Normal"/>
    <w:pPr>
      <w:pBdr>
        <w:top w:val="double" w:sz="6" w:space="3" w:color="auto"/>
        <w:left w:val="double" w:sz="6" w:space="3" w:color="auto"/>
        <w:bottom w:val="double" w:sz="6" w:space="3" w:color="auto"/>
        <w:right w:val="double" w:sz="6" w:space="3" w:color="auto"/>
      </w:pBdr>
      <w:spacing w:before="120" w:after="120"/>
      <w:ind w:left="202"/>
      <w:jc w:val="both"/>
    </w:pPr>
  </w:style>
  <w:style w:type="paragraph" w:customStyle="1" w:styleId="boxhead">
    <w:name w:val="box head"/>
    <w:basedOn w:val="Normal"/>
    <w:pPr>
      <w:pBdr>
        <w:top w:val="double" w:sz="6" w:space="3" w:color="auto"/>
        <w:left w:val="double" w:sz="6" w:space="3" w:color="auto"/>
        <w:bottom w:val="double" w:sz="6" w:space="3" w:color="auto"/>
        <w:right w:val="double" w:sz="6" w:space="3" w:color="auto"/>
      </w:pBdr>
      <w:spacing w:before="240" w:after="60"/>
      <w:ind w:firstLine="720"/>
    </w:pPr>
    <w:rPr>
      <w:rFonts w:ascii="Arial" w:hAnsi="Arial"/>
      <w:b/>
      <w:smallCaps/>
    </w:rPr>
  </w:style>
  <w:style w:type="paragraph" w:customStyle="1" w:styleId="boxsourceline">
    <w:name w:val="box source line"/>
    <w:basedOn w:val="boxedbodytext"/>
    <w:pPr>
      <w:spacing w:before="60"/>
      <w:jc w:val="right"/>
    </w:pPr>
    <w:rPr>
      <w:rFonts w:ascii="Arial" w:hAnsi="Arial"/>
      <w:sz w:val="16"/>
    </w:rPr>
  </w:style>
  <w:style w:type="paragraph" w:customStyle="1" w:styleId="tablebodyfinal">
    <w:name w:val="table body final"/>
    <w:basedOn w:val="TableBody"/>
    <w:next w:val="BodyText"/>
    <w:pPr>
      <w:pBdr>
        <w:bottom w:val="single" w:sz="12" w:space="3" w:color="auto"/>
      </w:pBdr>
      <w:tabs>
        <w:tab w:val="right" w:pos="2880"/>
        <w:tab w:val="right" w:pos="3780"/>
        <w:tab w:val="right" w:pos="4680"/>
        <w:tab w:val="right" w:pos="5580"/>
        <w:tab w:val="right" w:pos="6480"/>
        <w:tab w:val="right" w:pos="7380"/>
      </w:tabs>
      <w:ind w:left="360"/>
    </w:pPr>
  </w:style>
  <w:style w:type="paragraph" w:customStyle="1" w:styleId="tableheadscenter">
    <w:name w:val="table heads center"/>
    <w:basedOn w:val="Normal"/>
    <w:next w:val="TableExhibitTitle"/>
    <w:pPr>
      <w:spacing w:after="60"/>
      <w:jc w:val="center"/>
    </w:pPr>
    <w:rPr>
      <w:rFonts w:ascii="Arial" w:hAnsi="Arial"/>
      <w:b/>
    </w:rPr>
  </w:style>
  <w:style w:type="paragraph" w:customStyle="1" w:styleId="tablespanhead">
    <w:name w:val="table span head"/>
    <w:basedOn w:val="Table"/>
    <w:next w:val="tableheads"/>
    <w:pPr>
      <w:tabs>
        <w:tab w:val="clear" w:pos="288"/>
        <w:tab w:val="clear" w:pos="576"/>
        <w:tab w:val="clear" w:pos="864"/>
        <w:tab w:val="clear" w:pos="1152"/>
        <w:tab w:val="clear" w:pos="1440"/>
        <w:tab w:val="center" w:pos="4770"/>
        <w:tab w:val="center" w:pos="7650"/>
      </w:tabs>
    </w:pPr>
    <w:rPr>
      <w:rFonts w:ascii="Arial" w:hAnsi="Arial"/>
      <w:b/>
      <w:sz w:val="18"/>
    </w:rPr>
  </w:style>
  <w:style w:type="paragraph" w:customStyle="1" w:styleId="T-acctsmfinalline">
    <w:name w:val="T-acct sm final line"/>
    <w:basedOn w:val="Normal"/>
    <w:pPr>
      <w:tabs>
        <w:tab w:val="right" w:pos="1620"/>
        <w:tab w:val="bar" w:pos="1800"/>
        <w:tab w:val="left" w:pos="1980"/>
        <w:tab w:val="right" w:pos="3690"/>
      </w:tabs>
    </w:pPr>
    <w:rPr>
      <w:rFonts w:ascii="Arial" w:hAnsi="Arial"/>
      <w:sz w:val="18"/>
      <w:u w:val="single"/>
    </w:rPr>
  </w:style>
  <w:style w:type="paragraph" w:customStyle="1" w:styleId="T-acctsmhead">
    <w:name w:val="T-acct sm head"/>
    <w:basedOn w:val="Normal"/>
    <w:next w:val="Normal"/>
    <w:pPr>
      <w:tabs>
        <w:tab w:val="center" w:pos="1800"/>
        <w:tab w:val="right" w:pos="3870"/>
      </w:tabs>
    </w:pPr>
    <w:rPr>
      <w:rFonts w:ascii="Arial" w:hAnsi="Arial"/>
      <w:sz w:val="18"/>
      <w:u w:val="single"/>
    </w:rPr>
  </w:style>
  <w:style w:type="paragraph" w:customStyle="1" w:styleId="T-acctsmnoteline">
    <w:name w:val="T-acct sm note line"/>
    <w:basedOn w:val="Normal"/>
    <w:pPr>
      <w:tabs>
        <w:tab w:val="center" w:pos="810"/>
        <w:tab w:val="bar" w:pos="1800"/>
        <w:tab w:val="center" w:pos="2880"/>
      </w:tabs>
    </w:pPr>
    <w:rPr>
      <w:rFonts w:ascii="Arial" w:hAnsi="Arial"/>
      <w:b/>
      <w:sz w:val="18"/>
    </w:rPr>
  </w:style>
  <w:style w:type="paragraph" w:customStyle="1" w:styleId="T-acctsmtotalline">
    <w:name w:val="T-acct sm total line"/>
    <w:basedOn w:val="Normal"/>
    <w:pPr>
      <w:tabs>
        <w:tab w:val="right" w:pos="1620"/>
        <w:tab w:val="bar" w:pos="1800"/>
        <w:tab w:val="left" w:pos="1980"/>
        <w:tab w:val="right" w:pos="3690"/>
      </w:tabs>
    </w:pPr>
    <w:rPr>
      <w:rFonts w:ascii="Arial" w:hAnsi="Arial"/>
      <w:sz w:val="18"/>
      <w:u w:val="double"/>
    </w:rPr>
  </w:style>
  <w:style w:type="paragraph" w:customStyle="1" w:styleId="t-acctlgdebit">
    <w:name w:val="t-acct lg debit"/>
    <w:basedOn w:val="Normal"/>
    <w:pPr>
      <w:tabs>
        <w:tab w:val="right" w:pos="4500"/>
      </w:tabs>
      <w:ind w:left="810" w:right="-22" w:hanging="90"/>
    </w:pPr>
    <w:rPr>
      <w:rFonts w:ascii="Arial" w:hAnsi="Arial"/>
      <w:sz w:val="18"/>
    </w:rPr>
  </w:style>
  <w:style w:type="paragraph" w:customStyle="1" w:styleId="t-acctlgcreditside">
    <w:name w:val="t-acct lg credit side"/>
    <w:basedOn w:val="Normal"/>
    <w:pPr>
      <w:tabs>
        <w:tab w:val="right" w:pos="706"/>
        <w:tab w:val="left" w:pos="886"/>
      </w:tabs>
      <w:ind w:left="1066" w:right="893" w:hanging="1066"/>
    </w:pPr>
    <w:rPr>
      <w:rFonts w:ascii="Arial" w:hAnsi="Arial"/>
      <w:sz w:val="18"/>
    </w:rPr>
  </w:style>
  <w:style w:type="paragraph" w:customStyle="1" w:styleId="t-acctlghead">
    <w:name w:val="t-acct lg head"/>
    <w:basedOn w:val="Normal"/>
    <w:next w:val="t-acctlgdebit"/>
    <w:pPr>
      <w:pBdr>
        <w:bottom w:val="single" w:sz="6" w:space="1" w:color="auto"/>
      </w:pBdr>
      <w:ind w:left="720" w:right="893"/>
      <w:jc w:val="center"/>
    </w:pPr>
    <w:rPr>
      <w:rFonts w:ascii="Arial" w:hAnsi="Arial"/>
      <w:sz w:val="18"/>
    </w:rPr>
  </w:style>
  <w:style w:type="paragraph" w:customStyle="1" w:styleId="tablefootnote">
    <w:name w:val="table footnote"/>
    <w:basedOn w:val="tablebodyfinal"/>
    <w:pPr>
      <w:keepLines/>
      <w:tabs>
        <w:tab w:val="right" w:pos="7200"/>
      </w:tabs>
      <w:spacing w:after="240"/>
    </w:pPr>
    <w:rPr>
      <w:sz w:val="16"/>
    </w:rPr>
  </w:style>
  <w:style w:type="paragraph" w:customStyle="1" w:styleId="tablesourceline">
    <w:name w:val="table source line"/>
    <w:basedOn w:val="Normal"/>
    <w:next w:val="Normal"/>
    <w:pPr>
      <w:spacing w:after="240"/>
      <w:ind w:firstLine="720"/>
    </w:pPr>
    <w:rPr>
      <w:rFonts w:ascii="Arial" w:hAnsi="Arial"/>
      <w:sz w:val="16"/>
    </w:rPr>
  </w:style>
  <w:style w:type="paragraph" w:customStyle="1" w:styleId="Italicsheading">
    <w:name w:val="Italics heading"/>
    <w:basedOn w:val="Normal"/>
    <w:next w:val="BodyText"/>
    <w:pPr>
      <w:spacing w:after="120"/>
    </w:pPr>
    <w:rPr>
      <w:i/>
    </w:rPr>
  </w:style>
  <w:style w:type="paragraph" w:customStyle="1" w:styleId="listquestion">
    <w:name w:val="list question"/>
    <w:basedOn w:val="BodyText"/>
    <w:pPr>
      <w:spacing w:after="0"/>
      <w:ind w:left="1080" w:hanging="360"/>
    </w:pPr>
  </w:style>
  <w:style w:type="paragraph" w:customStyle="1" w:styleId="listquesfinal">
    <w:name w:val="list ques final"/>
    <w:basedOn w:val="BodyText"/>
    <w:next w:val="BodyText"/>
    <w:pPr>
      <w:ind w:left="1080" w:hanging="360"/>
    </w:pPr>
  </w:style>
  <w:style w:type="paragraph" w:customStyle="1" w:styleId="quotesourceline">
    <w:name w:val="quote source line"/>
    <w:basedOn w:val="Normal"/>
    <w:pPr>
      <w:tabs>
        <w:tab w:val="right" w:pos="4320"/>
        <w:tab w:val="right" w:pos="5490"/>
      </w:tabs>
      <w:ind w:left="810" w:hanging="90"/>
      <w:jc w:val="right"/>
    </w:pPr>
    <w:rPr>
      <w:sz w:val="18"/>
    </w:rPr>
  </w:style>
  <w:style w:type="paragraph" w:customStyle="1" w:styleId="GJNameLine">
    <w:name w:val="GJ Name Line"/>
    <w:basedOn w:val="Normal"/>
    <w:next w:val="GJHeadLine1"/>
    <w:pPr>
      <w:pBdr>
        <w:bottom w:val="single" w:sz="6" w:space="1" w:color="auto"/>
      </w:pBdr>
      <w:spacing w:after="60"/>
      <w:ind w:right="2059"/>
      <w:jc w:val="center"/>
    </w:pPr>
    <w:rPr>
      <w:sz w:val="18"/>
    </w:rPr>
  </w:style>
  <w:style w:type="paragraph" w:customStyle="1" w:styleId="GJHeadLine1">
    <w:name w:val="GJ Head Line1"/>
    <w:basedOn w:val="Normal"/>
    <w:next w:val="GJHeadLine2"/>
    <w:pPr>
      <w:pBdr>
        <w:top w:val="double" w:sz="6" w:space="1" w:color="auto"/>
      </w:pBdr>
      <w:tabs>
        <w:tab w:val="bar" w:pos="878"/>
        <w:tab w:val="center" w:pos="2700"/>
        <w:tab w:val="bar" w:pos="4752"/>
        <w:tab w:val="center" w:pos="5130"/>
        <w:tab w:val="bar" w:pos="5490"/>
        <w:tab w:val="center" w:pos="5940"/>
        <w:tab w:val="bar" w:pos="6300"/>
        <w:tab w:val="center" w:pos="6750"/>
        <w:tab w:val="bar" w:pos="7200"/>
      </w:tabs>
      <w:ind w:right="2153"/>
    </w:pPr>
    <w:rPr>
      <w:sz w:val="16"/>
    </w:rPr>
  </w:style>
  <w:style w:type="paragraph" w:customStyle="1" w:styleId="GJHeadLine2">
    <w:name w:val="GJ Head Line2"/>
    <w:basedOn w:val="Normal"/>
    <w:next w:val="GJEntryline"/>
    <w:pPr>
      <w:pBdr>
        <w:bottom w:val="double" w:sz="6" w:space="1" w:color="auto"/>
      </w:pBdr>
      <w:tabs>
        <w:tab w:val="bar" w:pos="878"/>
        <w:tab w:val="center" w:pos="2700"/>
        <w:tab w:val="bar" w:pos="4752"/>
        <w:tab w:val="center" w:pos="5130"/>
        <w:tab w:val="bar" w:pos="5490"/>
        <w:tab w:val="center" w:pos="5940"/>
        <w:tab w:val="bar" w:pos="6300"/>
        <w:tab w:val="center" w:pos="6750"/>
        <w:tab w:val="bar" w:pos="7200"/>
      </w:tabs>
      <w:ind w:right="2153"/>
    </w:pPr>
    <w:rPr>
      <w:sz w:val="16"/>
    </w:rPr>
  </w:style>
  <w:style w:type="paragraph" w:customStyle="1" w:styleId="GJEntryline">
    <w:name w:val="GJ Entry line"/>
    <w:basedOn w:val="Normal"/>
    <w:pPr>
      <w:pBdr>
        <w:bottom w:val="single" w:sz="6" w:space="1" w:color="auto"/>
      </w:pBdr>
      <w:tabs>
        <w:tab w:val="bar" w:pos="540"/>
        <w:tab w:val="bar" w:pos="878"/>
        <w:tab w:val="center" w:pos="2700"/>
        <w:tab w:val="bar" w:pos="4752"/>
        <w:tab w:val="center" w:pos="5130"/>
        <w:tab w:val="bar" w:pos="5490"/>
        <w:tab w:val="center" w:pos="5940"/>
        <w:tab w:val="bar" w:pos="6300"/>
        <w:tab w:val="center" w:pos="6750"/>
        <w:tab w:val="bar" w:pos="7200"/>
      </w:tabs>
      <w:ind w:right="2153"/>
    </w:pPr>
    <w:rPr>
      <w:sz w:val="16"/>
    </w:rPr>
  </w:style>
  <w:style w:type="paragraph" w:customStyle="1" w:styleId="GJEntryline1">
    <w:name w:val="GJ Entry line1"/>
    <w:basedOn w:val="Normal"/>
    <w:next w:val="GJEntryline2"/>
    <w:pPr>
      <w:tabs>
        <w:tab w:val="bar" w:pos="540"/>
        <w:tab w:val="bar" w:pos="878"/>
        <w:tab w:val="center" w:pos="2700"/>
        <w:tab w:val="bar" w:pos="4752"/>
        <w:tab w:val="center" w:pos="5130"/>
        <w:tab w:val="bar" w:pos="5490"/>
        <w:tab w:val="center" w:pos="5940"/>
        <w:tab w:val="bar" w:pos="6300"/>
        <w:tab w:val="center" w:pos="6750"/>
        <w:tab w:val="bar" w:pos="7200"/>
      </w:tabs>
      <w:ind w:right="2153"/>
    </w:pPr>
    <w:rPr>
      <w:sz w:val="16"/>
    </w:rPr>
  </w:style>
  <w:style w:type="paragraph" w:customStyle="1" w:styleId="GJEntryline2">
    <w:name w:val="GJ Entry line2"/>
    <w:basedOn w:val="GJEntryline1"/>
    <w:pPr>
      <w:pBdr>
        <w:top w:val="single" w:sz="6" w:space="1" w:color="auto"/>
      </w:pBdr>
    </w:pPr>
  </w:style>
  <w:style w:type="paragraph" w:customStyle="1" w:styleId="ListNumberfinal">
    <w:name w:val="List Number final"/>
    <w:basedOn w:val="ListNumber"/>
    <w:pPr>
      <w:spacing w:after="240"/>
    </w:pPr>
  </w:style>
  <w:style w:type="paragraph" w:customStyle="1" w:styleId="ListNumber2final">
    <w:name w:val="List Number 2final"/>
    <w:basedOn w:val="ListNumber2"/>
    <w:pPr>
      <w:spacing w:after="240"/>
      <w:ind w:hanging="576"/>
    </w:pPr>
  </w:style>
  <w:style w:type="paragraph" w:customStyle="1" w:styleId="Obj2">
    <w:name w:val="Obj2"/>
    <w:basedOn w:val="Normal"/>
    <w:pPr>
      <w:widowControl w:val="0"/>
      <w:spacing w:before="100" w:after="100"/>
      <w:ind w:left="864"/>
    </w:pPr>
  </w:style>
  <w:style w:type="paragraph" w:customStyle="1" w:styleId="L3">
    <w:name w:val="L#3"/>
    <w:basedOn w:val="ListNumber"/>
    <w:pPr>
      <w:keepLines/>
      <w:spacing w:before="60" w:after="60"/>
      <w:ind w:left="1152"/>
    </w:pPr>
    <w:rPr>
      <w:sz w:val="20"/>
    </w:rPr>
  </w:style>
  <w:style w:type="paragraph" w:customStyle="1" w:styleId="MarginBox">
    <w:name w:val="Margin Box"/>
    <w:basedOn w:val="BodyText"/>
    <w:pPr>
      <w:framePr w:w="1310" w:h="3125" w:hRule="exact" w:hSpace="360" w:vSpace="360" w:wrap="around" w:vAnchor="text" w:hAnchor="page" w:xAlign="outside" w:y="1"/>
      <w:jc w:val="left"/>
    </w:pPr>
    <w:rPr>
      <w:b/>
      <w:sz w:val="18"/>
    </w:rPr>
  </w:style>
  <w:style w:type="paragraph" w:customStyle="1" w:styleId="TableBody9">
    <w:name w:val="Table Body 9"/>
    <w:basedOn w:val="TableBody"/>
    <w:rPr>
      <w:sz w:val="18"/>
    </w:rPr>
  </w:style>
  <w:style w:type="paragraph" w:customStyle="1" w:styleId="Obj1">
    <w:name w:val="Obj1"/>
    <w:basedOn w:val="Obj2"/>
    <w:pPr>
      <w:tabs>
        <w:tab w:val="left" w:pos="-720"/>
      </w:tabs>
      <w:suppressAutoHyphens/>
      <w:ind w:left="0"/>
      <w:jc w:val="center"/>
    </w:pPr>
    <w:rPr>
      <w:rFonts w:ascii="CG Times" w:hAnsi="CG Times"/>
      <w:spacing w:val="-2"/>
      <w:kern w:val="1"/>
    </w:rPr>
  </w:style>
  <w:style w:type="paragraph" w:customStyle="1" w:styleId="L4">
    <w:name w:val="L#4"/>
    <w:basedOn w:val="L3"/>
    <w:pPr>
      <w:ind w:left="1512" w:hanging="360"/>
    </w:pPr>
  </w:style>
  <w:style w:type="paragraph" w:customStyle="1" w:styleId="BodyTextOutline">
    <w:name w:val="Body Text Outline"/>
    <w:basedOn w:val="Normal"/>
    <w:pPr>
      <w:ind w:left="720"/>
    </w:pPr>
  </w:style>
  <w:style w:type="paragraph" w:customStyle="1" w:styleId="MarginText">
    <w:name w:val="Margin Text"/>
    <w:basedOn w:val="BodyText"/>
    <w:pPr>
      <w:framePr w:w="1310" w:h="3125" w:hRule="exact" w:hSpace="360" w:vSpace="360" w:wrap="around" w:vAnchor="text" w:hAnchor="page" w:xAlign="outside" w:y="1"/>
      <w:jc w:val="left"/>
    </w:pPr>
    <w:rPr>
      <w:b/>
      <w:sz w:val="18"/>
    </w:rPr>
  </w:style>
  <w:style w:type="paragraph" w:customStyle="1" w:styleId="Outline1">
    <w:name w:val="Outline 1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</w:tabs>
      <w:spacing w:before="60"/>
      <w:ind w:left="720" w:hanging="720"/>
    </w:pPr>
    <w:rPr>
      <w:sz w:val="22"/>
    </w:rPr>
  </w:style>
  <w:style w:type="paragraph" w:customStyle="1" w:styleId="Outline2">
    <w:name w:val="Outline 2"/>
    <w:basedOn w:val="Outline1"/>
    <w:pPr>
      <w:ind w:left="1080" w:hanging="360"/>
    </w:pPr>
  </w:style>
  <w:style w:type="paragraph" w:customStyle="1" w:styleId="Outline3">
    <w:name w:val="Outline 3"/>
    <w:basedOn w:val="Outline1"/>
    <w:pPr>
      <w:ind w:left="1440" w:hanging="360"/>
    </w:pPr>
  </w:style>
  <w:style w:type="paragraph" w:customStyle="1" w:styleId="Outline4">
    <w:name w:val="Outline 4"/>
    <w:basedOn w:val="Outline1"/>
    <w:pPr>
      <w:tabs>
        <w:tab w:val="left" w:pos="3600"/>
      </w:tabs>
      <w:ind w:left="1800" w:hanging="360"/>
    </w:pPr>
  </w:style>
  <w:style w:type="paragraph" w:customStyle="1" w:styleId="Outline5">
    <w:name w:val="Outline 5"/>
    <w:basedOn w:val="Outline1"/>
    <w:pPr>
      <w:tabs>
        <w:tab w:val="left" w:pos="0"/>
        <w:tab w:val="left" w:pos="600"/>
        <w:tab w:val="left" w:pos="1560"/>
        <w:tab w:val="left" w:pos="2040"/>
      </w:tabs>
      <w:suppressAutoHyphens/>
      <w:ind w:left="2160" w:hanging="360"/>
    </w:pPr>
  </w:style>
  <w:style w:type="paragraph" w:customStyle="1" w:styleId="Outline6">
    <w:name w:val="Outline 6"/>
    <w:basedOn w:val="Outline1"/>
    <w:pPr>
      <w:ind w:left="2520" w:hanging="360"/>
    </w:pPr>
  </w:style>
  <w:style w:type="paragraph" w:customStyle="1" w:styleId="OutlineIndent">
    <w:name w:val="Outline Indent"/>
    <w:basedOn w:val="BodyTextIndent"/>
    <w:pPr>
      <w:spacing w:before="60"/>
      <w:ind w:left="720"/>
    </w:pPr>
  </w:style>
  <w:style w:type="paragraph" w:styleId="BodyTextIndent">
    <w:name w:val="Body Text Indent"/>
    <w:basedOn w:val="Normal"/>
    <w:pPr>
      <w:spacing w:after="120"/>
      <w:ind w:left="360"/>
      <w:jc w:val="both"/>
    </w:pPr>
  </w:style>
  <w:style w:type="paragraph" w:customStyle="1" w:styleId="titlepagepreparedby">
    <w:name w:val="title page prepared by"/>
    <w:basedOn w:val="titlepageedition"/>
    <w:pPr>
      <w:spacing w:before="720" w:after="0"/>
    </w:pPr>
  </w:style>
  <w:style w:type="paragraph" w:styleId="ListNumber3">
    <w:name w:val="List Number 3"/>
    <w:basedOn w:val="Normal"/>
    <w:pPr>
      <w:spacing w:after="60"/>
      <w:ind w:left="1080" w:hanging="360"/>
    </w:pPr>
  </w:style>
  <w:style w:type="paragraph" w:customStyle="1" w:styleId="AnswerSpace">
    <w:name w:val="AnswerSpace"/>
    <w:basedOn w:val="Normal"/>
    <w:pPr>
      <w:spacing w:after="1800"/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D66709"/>
    <w:rPr>
      <w:color w:val="808080"/>
    </w:rPr>
  </w:style>
  <w:style w:type="paragraph" w:styleId="BalloonText">
    <w:name w:val="Balloon Text"/>
    <w:basedOn w:val="Normal"/>
    <w:link w:val="BalloonTextChar"/>
    <w:rsid w:val="00D667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670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8039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039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039DF"/>
  </w:style>
  <w:style w:type="paragraph" w:styleId="CommentSubject">
    <w:name w:val="annotation subject"/>
    <w:basedOn w:val="CommentText"/>
    <w:next w:val="CommentText"/>
    <w:link w:val="CommentSubjectChar"/>
    <w:rsid w:val="008039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039DF"/>
    <w:rPr>
      <w:b/>
      <w:bCs/>
    </w:rPr>
  </w:style>
  <w:style w:type="paragraph" w:styleId="ListParagraph">
    <w:name w:val="List Paragraph"/>
    <w:basedOn w:val="Normal"/>
    <w:uiPriority w:val="34"/>
    <w:qFormat/>
    <w:rsid w:val="00F819E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02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8.bin"/><Relationship Id="rId159" Type="http://schemas.openxmlformats.org/officeDocument/2006/relationships/oleObject" Target="embeddings/oleObject79.bin"/><Relationship Id="rId170" Type="http://schemas.openxmlformats.org/officeDocument/2006/relationships/image" Target="media/image81.emf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4.bin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0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139" Type="http://schemas.openxmlformats.org/officeDocument/2006/relationships/image" Target="media/image65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0.emf"/><Relationship Id="rId171" Type="http://schemas.openxmlformats.org/officeDocument/2006/relationships/image" Target="media/image82.emf"/><Relationship Id="rId12" Type="http://schemas.openxmlformats.org/officeDocument/2006/relationships/oleObject" Target="embeddings/oleObject3.bin"/><Relationship Id="rId33" Type="http://schemas.openxmlformats.org/officeDocument/2006/relationships/image" Target="media/image14.e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9.bin"/><Relationship Id="rId161" Type="http://schemas.openxmlformats.org/officeDocument/2006/relationships/image" Target="media/image75.wmf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3.bin"/><Relationship Id="rId135" Type="http://schemas.openxmlformats.org/officeDocument/2006/relationships/oleObject" Target="embeddings/oleObject66.bin"/><Relationship Id="rId151" Type="http://schemas.openxmlformats.org/officeDocument/2006/relationships/oleObject" Target="embeddings/oleObject75.bin"/><Relationship Id="rId156" Type="http://schemas.openxmlformats.org/officeDocument/2006/relationships/image" Target="media/image73.wmf"/><Relationship Id="rId177" Type="http://schemas.openxmlformats.org/officeDocument/2006/relationships/footer" Target="footer1.xml"/><Relationship Id="rId172" Type="http://schemas.openxmlformats.org/officeDocument/2006/relationships/image" Target="media/image83.e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image" Target="media/image66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8.png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162" Type="http://schemas.openxmlformats.org/officeDocument/2006/relationships/oleObject" Target="embeddings/oleObject81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emf"/><Relationship Id="rId115" Type="http://schemas.openxmlformats.org/officeDocument/2006/relationships/oleObject" Target="embeddings/oleObject55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7.bin"/><Relationship Id="rId157" Type="http://schemas.openxmlformats.org/officeDocument/2006/relationships/oleObject" Target="embeddings/oleObject78.bin"/><Relationship Id="rId178" Type="http://schemas.openxmlformats.org/officeDocument/2006/relationships/fontTable" Target="fontTable.xml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52" Type="http://schemas.openxmlformats.org/officeDocument/2006/relationships/image" Target="media/image71.emf"/><Relationship Id="rId173" Type="http://schemas.openxmlformats.org/officeDocument/2006/relationships/image" Target="media/image84.e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79.png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70.bin"/><Relationship Id="rId163" Type="http://schemas.openxmlformats.org/officeDocument/2006/relationships/image" Target="media/image76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image" Target="media/image64.wmf"/><Relationship Id="rId158" Type="http://schemas.openxmlformats.org/officeDocument/2006/relationships/image" Target="media/image7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6.bin"/><Relationship Id="rId174" Type="http://schemas.openxmlformats.org/officeDocument/2006/relationships/image" Target="media/image85.png"/><Relationship Id="rId179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e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image" Target="media/image67.wmf"/><Relationship Id="rId148" Type="http://schemas.openxmlformats.org/officeDocument/2006/relationships/image" Target="media/image69.wmf"/><Relationship Id="rId164" Type="http://schemas.openxmlformats.org/officeDocument/2006/relationships/oleObject" Target="embeddings/oleObject82.bin"/><Relationship Id="rId169" Type="http://schemas.openxmlformats.org/officeDocument/2006/relationships/image" Target="media/image80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3.e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2.wmf"/><Relationship Id="rId175" Type="http://schemas.openxmlformats.org/officeDocument/2006/relationships/header" Target="header1.xml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71.bin"/><Relationship Id="rId90" Type="http://schemas.openxmlformats.org/officeDocument/2006/relationships/image" Target="media/image42.wmf"/><Relationship Id="rId165" Type="http://schemas.openxmlformats.org/officeDocument/2006/relationships/image" Target="media/image77.e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3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7.bin"/><Relationship Id="rId176" Type="http://schemas.openxmlformats.org/officeDocument/2006/relationships/header" Target="header2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8.wmf"/><Relationship Id="rId166" Type="http://schemas.openxmlformats.org/officeDocument/2006/relationships/oleObject" Target="embeddings/oleObject83.bin"/><Relationship Id="rId1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eba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Heban</Template>
  <TotalTime>207</TotalTime>
  <Pages>21</Pages>
  <Words>3091</Words>
  <Characters>17625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10</vt:lpstr>
    </vt:vector>
  </TitlesOfParts>
  <Company>D. Heban</Company>
  <LinksUpToDate>false</LinksUpToDate>
  <CharactersWithSpaces>20675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10</dc:title>
  <dc:creator>D. Heban</dc:creator>
  <cp:lastModifiedBy>gunasundari.k</cp:lastModifiedBy>
  <cp:revision>59</cp:revision>
  <cp:lastPrinted>2001-08-13T19:57:00Z</cp:lastPrinted>
  <dcterms:created xsi:type="dcterms:W3CDTF">2019-07-17T15:59:00Z</dcterms:created>
  <dcterms:modified xsi:type="dcterms:W3CDTF">2020-12-23T09:32:00Z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