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2A6F5" w14:textId="77777777" w:rsidR="00845C93" w:rsidRPr="00885E94" w:rsidRDefault="00885E94" w:rsidP="00885E94">
      <w:pPr>
        <w:spacing w:line="480" w:lineRule="exact"/>
        <w:ind w:left="-90"/>
        <w:jc w:val="right"/>
        <w:rPr>
          <w:rFonts w:ascii="Arial" w:hAnsi="Arial" w:cs="Arial"/>
          <w:b/>
          <w:sz w:val="28"/>
          <w:szCs w:val="28"/>
        </w:rPr>
      </w:pPr>
      <w:r>
        <w:rPr>
          <w:rFonts w:ascii="Arial" w:hAnsi="Arial" w:cs="Arial"/>
          <w:b/>
          <w:sz w:val="28"/>
          <w:szCs w:val="28"/>
        </w:rPr>
        <w:t>C</w:t>
      </w:r>
      <w:r w:rsidR="00845C93" w:rsidRPr="00885E94">
        <w:rPr>
          <w:rFonts w:ascii="Arial" w:hAnsi="Arial" w:cs="Arial"/>
          <w:b/>
          <w:sz w:val="28"/>
          <w:szCs w:val="28"/>
        </w:rPr>
        <w:t>hapter 3</w:t>
      </w:r>
    </w:p>
    <w:p w14:paraId="6E3BE56F" w14:textId="77777777" w:rsidR="00845C93" w:rsidRPr="00885E94" w:rsidRDefault="00124833" w:rsidP="00885E94">
      <w:pPr>
        <w:spacing w:line="480" w:lineRule="exact"/>
        <w:ind w:left="-90"/>
        <w:jc w:val="right"/>
        <w:rPr>
          <w:rFonts w:ascii="Arial" w:hAnsi="Arial" w:cs="Arial"/>
          <w:b/>
          <w:sz w:val="28"/>
          <w:szCs w:val="28"/>
        </w:rPr>
      </w:pPr>
      <w:r>
        <w:rPr>
          <w:rFonts w:ascii="Arial" w:hAnsi="Arial" w:cs="Arial"/>
          <w:b/>
          <w:sz w:val="28"/>
          <w:szCs w:val="28"/>
        </w:rPr>
        <w:t xml:space="preserve">Describing Data: </w:t>
      </w:r>
      <w:r w:rsidR="00845C93" w:rsidRPr="00885E94">
        <w:rPr>
          <w:rFonts w:ascii="Arial" w:hAnsi="Arial" w:cs="Arial"/>
          <w:b/>
          <w:sz w:val="28"/>
          <w:szCs w:val="28"/>
        </w:rPr>
        <w:t>Numerical Measures</w:t>
      </w:r>
    </w:p>
    <w:p w14:paraId="0ADDCAD7" w14:textId="77777777" w:rsidR="00845C93" w:rsidRDefault="00845C93" w:rsidP="00535351">
      <w:pPr>
        <w:tabs>
          <w:tab w:val="left" w:pos="720"/>
        </w:tabs>
        <w:ind w:left="1440" w:hanging="1440"/>
      </w:pPr>
      <w:r>
        <w:t>1.</w:t>
      </w:r>
      <w:r>
        <w:tab/>
      </w:r>
      <w:r w:rsidR="0004781E">
        <w:rPr>
          <w:noProof/>
          <w:position w:val="-10"/>
          <w:lang w:val="en-IN" w:eastAsia="en-IN"/>
        </w:rPr>
        <w:drawing>
          <wp:inline distT="0" distB="0" distL="0" distR="0" wp14:anchorId="1F94CA53" wp14:editId="2A22A64C">
            <wp:extent cx="463550" cy="190500"/>
            <wp:effectExtent l="0" t="0" r="635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3550" cy="190500"/>
                    </a:xfrm>
                    <a:prstGeom prst="rect">
                      <a:avLst/>
                    </a:prstGeom>
                    <a:noFill/>
                    <a:ln>
                      <a:noFill/>
                    </a:ln>
                  </pic:spPr>
                </pic:pic>
              </a:graphicData>
            </a:graphic>
          </wp:inline>
        </w:drawing>
      </w:r>
      <w:r>
        <w:t xml:space="preserve"> found by 27/5</w:t>
      </w:r>
      <w:r w:rsidR="00396FA4">
        <w:t xml:space="preserve">  </w:t>
      </w:r>
      <w:r w:rsidR="00396FA4" w:rsidRPr="00396FA4">
        <w:rPr>
          <w:b/>
        </w:rPr>
        <w:t>(LO</w:t>
      </w:r>
      <w:r w:rsidR="00702822">
        <w:rPr>
          <w:b/>
        </w:rPr>
        <w:t>3-1</w:t>
      </w:r>
      <w:r w:rsidR="00396FA4" w:rsidRPr="00396FA4">
        <w:rPr>
          <w:b/>
        </w:rPr>
        <w:t>)</w:t>
      </w:r>
    </w:p>
    <w:p w14:paraId="79BB42CA" w14:textId="77777777" w:rsidR="00845C93" w:rsidRDefault="00845C93" w:rsidP="00535351">
      <w:pPr>
        <w:tabs>
          <w:tab w:val="left" w:pos="720"/>
        </w:tabs>
        <w:ind w:left="1440" w:hanging="1440"/>
      </w:pPr>
    </w:p>
    <w:p w14:paraId="1FFE316D" w14:textId="77777777" w:rsidR="00845C93" w:rsidRDefault="00845C93" w:rsidP="00535351">
      <w:pPr>
        <w:tabs>
          <w:tab w:val="left" w:pos="720"/>
        </w:tabs>
        <w:ind w:left="1440" w:hanging="1440"/>
      </w:pPr>
      <w:r>
        <w:t>2.</w:t>
      </w:r>
      <w:r>
        <w:tab/>
      </w:r>
      <w:r w:rsidR="0004781E">
        <w:rPr>
          <w:noProof/>
          <w:position w:val="-10"/>
          <w:lang w:val="en-IN" w:eastAsia="en-IN"/>
        </w:rPr>
        <w:drawing>
          <wp:inline distT="0" distB="0" distL="0" distR="0" wp14:anchorId="0E528AC7" wp14:editId="0FA2AD9E">
            <wp:extent cx="463550" cy="190500"/>
            <wp:effectExtent l="0" t="0" r="635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550" cy="190500"/>
                    </a:xfrm>
                    <a:prstGeom prst="rect">
                      <a:avLst/>
                    </a:prstGeom>
                    <a:noFill/>
                    <a:ln>
                      <a:noFill/>
                    </a:ln>
                  </pic:spPr>
                </pic:pic>
              </a:graphicData>
            </a:graphic>
          </wp:inline>
        </w:drawing>
      </w:r>
      <w:r>
        <w:t xml:space="preserve"> found by 33/6</w:t>
      </w:r>
      <w:r w:rsidR="00396FA4">
        <w:t xml:space="preserve">  </w:t>
      </w:r>
      <w:r w:rsidR="00702822" w:rsidRPr="00396FA4">
        <w:rPr>
          <w:b/>
        </w:rPr>
        <w:t>(LO</w:t>
      </w:r>
      <w:r w:rsidR="00702822">
        <w:rPr>
          <w:b/>
        </w:rPr>
        <w:t>3-1</w:t>
      </w:r>
      <w:r w:rsidR="00702822" w:rsidRPr="00396FA4">
        <w:rPr>
          <w:b/>
        </w:rPr>
        <w:t>)</w:t>
      </w:r>
    </w:p>
    <w:p w14:paraId="75BAE7C1" w14:textId="77777777" w:rsidR="00845C93" w:rsidRDefault="00845C93" w:rsidP="00535351">
      <w:pPr>
        <w:tabs>
          <w:tab w:val="left" w:pos="720"/>
        </w:tabs>
        <w:ind w:left="1440" w:hanging="1440"/>
      </w:pPr>
    </w:p>
    <w:p w14:paraId="1E59CA0E" w14:textId="77777777" w:rsidR="00845C93" w:rsidRDefault="00845C93" w:rsidP="00535351">
      <w:pPr>
        <w:tabs>
          <w:tab w:val="left" w:pos="720"/>
        </w:tabs>
        <w:ind w:left="1440" w:hanging="1440"/>
      </w:pPr>
      <w:r>
        <w:t>3.</w:t>
      </w:r>
      <w:r>
        <w:tab/>
        <w:t>a.</w:t>
      </w:r>
      <w:r>
        <w:tab/>
        <w:t>Mean = 7.0, found by 28/4</w:t>
      </w:r>
    </w:p>
    <w:p w14:paraId="75A94723" w14:textId="77777777" w:rsidR="00845C93" w:rsidRDefault="00845C93" w:rsidP="00535351">
      <w:pPr>
        <w:tabs>
          <w:tab w:val="left" w:pos="720"/>
        </w:tabs>
        <w:ind w:left="1440" w:hanging="1440"/>
      </w:pPr>
      <w:r>
        <w:tab/>
        <w:t>b.</w:t>
      </w:r>
      <w:r>
        <w:tab/>
      </w:r>
      <w:r w:rsidR="0004781E">
        <w:rPr>
          <w:noProof/>
          <w:position w:val="-10"/>
          <w:lang w:val="en-IN" w:eastAsia="en-IN"/>
        </w:rPr>
        <w:drawing>
          <wp:inline distT="0" distB="0" distL="0" distR="0" wp14:anchorId="6EEB3826" wp14:editId="50D5FB05">
            <wp:extent cx="2152650" cy="190500"/>
            <wp:effectExtent l="0" t="0" r="635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190500"/>
                    </a:xfrm>
                    <a:prstGeom prst="rect">
                      <a:avLst/>
                    </a:prstGeom>
                    <a:noFill/>
                    <a:ln>
                      <a:noFill/>
                    </a:ln>
                  </pic:spPr>
                </pic:pic>
              </a:graphicData>
            </a:graphic>
          </wp:inline>
        </w:drawing>
      </w:r>
      <w:r w:rsidR="00396FA4">
        <w:t xml:space="preserve">  </w:t>
      </w:r>
      <w:r w:rsidR="00702822" w:rsidRPr="00396FA4">
        <w:rPr>
          <w:b/>
        </w:rPr>
        <w:t>(LO</w:t>
      </w:r>
      <w:r w:rsidR="00702822">
        <w:rPr>
          <w:b/>
        </w:rPr>
        <w:t>3-1</w:t>
      </w:r>
      <w:r w:rsidR="00702822" w:rsidRPr="00396FA4">
        <w:rPr>
          <w:b/>
        </w:rPr>
        <w:t>)</w:t>
      </w:r>
    </w:p>
    <w:p w14:paraId="7A1AF190" w14:textId="77777777" w:rsidR="00845C93" w:rsidRDefault="00845C93" w:rsidP="00535351">
      <w:pPr>
        <w:tabs>
          <w:tab w:val="left" w:pos="720"/>
        </w:tabs>
        <w:ind w:left="1440" w:hanging="1440"/>
      </w:pPr>
    </w:p>
    <w:p w14:paraId="76B21838" w14:textId="77777777" w:rsidR="00845C93" w:rsidRDefault="00845C93" w:rsidP="00535351">
      <w:pPr>
        <w:tabs>
          <w:tab w:val="left" w:pos="720"/>
        </w:tabs>
        <w:ind w:left="1440" w:hanging="1440"/>
      </w:pPr>
      <w:r>
        <w:t>4.</w:t>
      </w:r>
      <w:r>
        <w:tab/>
        <w:t>a.</w:t>
      </w:r>
      <w:r>
        <w:tab/>
        <w:t>4.2 found by 21/5</w:t>
      </w:r>
    </w:p>
    <w:p w14:paraId="295826BD" w14:textId="77777777" w:rsidR="00845C93" w:rsidRDefault="00845C93" w:rsidP="00535351">
      <w:pPr>
        <w:tabs>
          <w:tab w:val="left" w:pos="720"/>
        </w:tabs>
        <w:ind w:left="1440" w:hanging="1440"/>
      </w:pPr>
      <w:r>
        <w:tab/>
        <w:t>b.</w:t>
      </w:r>
      <w:r>
        <w:tab/>
      </w:r>
      <w:r w:rsidR="0004781E">
        <w:rPr>
          <w:noProof/>
          <w:position w:val="-10"/>
          <w:lang w:val="en-IN" w:eastAsia="en-IN"/>
        </w:rPr>
        <w:drawing>
          <wp:inline distT="0" distB="0" distL="0" distR="0" wp14:anchorId="3C0BDA57" wp14:editId="2DC4082F">
            <wp:extent cx="3613150" cy="190500"/>
            <wp:effectExtent l="0" t="0" r="635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150" cy="190500"/>
                    </a:xfrm>
                    <a:prstGeom prst="rect">
                      <a:avLst/>
                    </a:prstGeom>
                    <a:noFill/>
                    <a:ln>
                      <a:noFill/>
                    </a:ln>
                  </pic:spPr>
                </pic:pic>
              </a:graphicData>
            </a:graphic>
          </wp:inline>
        </w:drawing>
      </w:r>
      <w:r w:rsidR="00396FA4">
        <w:t xml:space="preserve">  </w:t>
      </w:r>
      <w:r w:rsidR="00702822" w:rsidRPr="00396FA4">
        <w:rPr>
          <w:b/>
        </w:rPr>
        <w:t>(LO</w:t>
      </w:r>
      <w:r w:rsidR="00702822">
        <w:rPr>
          <w:b/>
        </w:rPr>
        <w:t>3-1</w:t>
      </w:r>
      <w:r w:rsidR="00702822" w:rsidRPr="00396FA4">
        <w:rPr>
          <w:b/>
        </w:rPr>
        <w:t>)</w:t>
      </w:r>
    </w:p>
    <w:p w14:paraId="35D2E705" w14:textId="77777777" w:rsidR="00845C93" w:rsidRDefault="00845C93" w:rsidP="00535351">
      <w:pPr>
        <w:tabs>
          <w:tab w:val="left" w:pos="720"/>
        </w:tabs>
        <w:ind w:left="1440" w:hanging="1440"/>
      </w:pPr>
    </w:p>
    <w:p w14:paraId="76F573CB" w14:textId="77777777" w:rsidR="00845C93" w:rsidRDefault="00845C93" w:rsidP="00535351">
      <w:pPr>
        <w:tabs>
          <w:tab w:val="left" w:pos="720"/>
        </w:tabs>
        <w:ind w:left="1440" w:hanging="1440"/>
      </w:pPr>
      <w:r>
        <w:t>5.</w:t>
      </w:r>
      <w:r>
        <w:tab/>
        <w:t>14.58, found by 43.74/3</w:t>
      </w:r>
      <w:r w:rsidR="00396FA4">
        <w:t xml:space="preserve">  </w:t>
      </w:r>
      <w:r w:rsidR="00702822" w:rsidRPr="00396FA4">
        <w:rPr>
          <w:b/>
        </w:rPr>
        <w:t>(LO</w:t>
      </w:r>
      <w:r w:rsidR="00702822">
        <w:rPr>
          <w:b/>
        </w:rPr>
        <w:t>3-1</w:t>
      </w:r>
      <w:r w:rsidR="00702822" w:rsidRPr="00396FA4">
        <w:rPr>
          <w:b/>
        </w:rPr>
        <w:t>)</w:t>
      </w:r>
    </w:p>
    <w:p w14:paraId="41682FCD" w14:textId="77777777" w:rsidR="00845C93" w:rsidRDefault="00845C93" w:rsidP="00535351">
      <w:pPr>
        <w:tabs>
          <w:tab w:val="left" w:pos="720"/>
        </w:tabs>
        <w:ind w:left="1440" w:hanging="1440"/>
      </w:pPr>
    </w:p>
    <w:p w14:paraId="54FEAB74" w14:textId="77777777" w:rsidR="00845C93" w:rsidRDefault="00845C93" w:rsidP="00535351">
      <w:pPr>
        <w:tabs>
          <w:tab w:val="left" w:pos="720"/>
        </w:tabs>
        <w:ind w:left="1440" w:hanging="1440"/>
        <w:rPr>
          <w:b/>
        </w:rPr>
      </w:pPr>
      <w:r>
        <w:t>6.</w:t>
      </w:r>
      <w:r>
        <w:tab/>
        <w:t>$</w:t>
      </w:r>
      <w:r w:rsidR="001E7633">
        <w:t>4.42</w:t>
      </w:r>
      <w:r>
        <w:t>, found by $</w:t>
      </w:r>
      <w:r w:rsidR="001E7633">
        <w:t>61.85</w:t>
      </w:r>
      <w:r>
        <w:t>/</w:t>
      </w:r>
      <w:r w:rsidR="001E7633">
        <w:t>14</w:t>
      </w:r>
      <w:r w:rsidR="00396FA4">
        <w:t xml:space="preserve">  </w:t>
      </w:r>
      <w:r w:rsidR="00702822" w:rsidRPr="00396FA4">
        <w:rPr>
          <w:b/>
        </w:rPr>
        <w:t>(LO</w:t>
      </w:r>
      <w:r w:rsidR="00702822">
        <w:rPr>
          <w:b/>
        </w:rPr>
        <w:t>3-1</w:t>
      </w:r>
      <w:r w:rsidR="00702822" w:rsidRPr="00396FA4">
        <w:rPr>
          <w:b/>
        </w:rPr>
        <w:t>)</w:t>
      </w:r>
    </w:p>
    <w:p w14:paraId="49047521" w14:textId="77777777" w:rsidR="00702822" w:rsidRDefault="00702822" w:rsidP="00535351">
      <w:pPr>
        <w:tabs>
          <w:tab w:val="left" w:pos="720"/>
        </w:tabs>
        <w:ind w:left="1440" w:hanging="1440"/>
      </w:pPr>
    </w:p>
    <w:p w14:paraId="4B0E53B8" w14:textId="77777777" w:rsidR="00845C93" w:rsidRDefault="00845C93" w:rsidP="00535351">
      <w:pPr>
        <w:tabs>
          <w:tab w:val="left" w:pos="720"/>
        </w:tabs>
        <w:ind w:left="1440" w:hanging="1440"/>
      </w:pPr>
      <w:r>
        <w:t>7.</w:t>
      </w:r>
      <w:r>
        <w:tab/>
        <w:t>a.</w:t>
      </w:r>
      <w:r>
        <w:tab/>
        <w:t>15.4, found by 154/10</w:t>
      </w:r>
    </w:p>
    <w:p w14:paraId="7FAEA6C9" w14:textId="77777777" w:rsidR="00845C93" w:rsidRDefault="00845C93" w:rsidP="00535351">
      <w:pPr>
        <w:tabs>
          <w:tab w:val="left" w:pos="720"/>
        </w:tabs>
        <w:ind w:left="1440" w:hanging="1440"/>
      </w:pPr>
      <w:r>
        <w:tab/>
        <w:t>b.</w:t>
      </w:r>
      <w:r>
        <w:tab/>
        <w:t>Population parameter since it includes all the salespersons at Midtown Ford.</w:t>
      </w:r>
      <w:r w:rsidR="00396FA4">
        <w:t xml:space="preserve">  </w:t>
      </w:r>
      <w:r w:rsidR="00702822" w:rsidRPr="00396FA4">
        <w:rPr>
          <w:b/>
        </w:rPr>
        <w:t>(LO</w:t>
      </w:r>
      <w:r w:rsidR="00702822">
        <w:rPr>
          <w:b/>
        </w:rPr>
        <w:t>3-1</w:t>
      </w:r>
      <w:r w:rsidR="00702822" w:rsidRPr="00396FA4">
        <w:rPr>
          <w:b/>
        </w:rPr>
        <w:t>)</w:t>
      </w:r>
    </w:p>
    <w:p w14:paraId="6A417144" w14:textId="77777777" w:rsidR="00845C93" w:rsidRDefault="00845C93" w:rsidP="00535351">
      <w:pPr>
        <w:tabs>
          <w:tab w:val="left" w:pos="720"/>
        </w:tabs>
        <w:ind w:left="1440" w:hanging="1440"/>
      </w:pPr>
    </w:p>
    <w:p w14:paraId="6BA32E78" w14:textId="77777777" w:rsidR="00845C93" w:rsidRDefault="00845C93" w:rsidP="00535351">
      <w:pPr>
        <w:tabs>
          <w:tab w:val="left" w:pos="720"/>
        </w:tabs>
        <w:ind w:left="1440" w:hanging="1440"/>
      </w:pPr>
      <w:r>
        <w:t>8.</w:t>
      </w:r>
      <w:r>
        <w:tab/>
        <w:t>a.</w:t>
      </w:r>
      <w:r>
        <w:tab/>
        <w:t>23.9, found by 167/7</w:t>
      </w:r>
    </w:p>
    <w:p w14:paraId="6E3A9997" w14:textId="77777777" w:rsidR="00845C93" w:rsidRDefault="00845C93" w:rsidP="00535351">
      <w:pPr>
        <w:tabs>
          <w:tab w:val="left" w:pos="720"/>
        </w:tabs>
        <w:ind w:left="1440" w:hanging="1440"/>
      </w:pPr>
      <w:r>
        <w:tab/>
        <w:t>b.</w:t>
      </w:r>
      <w:r>
        <w:tab/>
        <w:t>Population parameter since it includes all the calls during a seven-day period.</w:t>
      </w:r>
      <w:r w:rsidR="00396FA4">
        <w:t xml:space="preserve">  </w:t>
      </w:r>
      <w:r w:rsidR="00702822" w:rsidRPr="00396FA4">
        <w:rPr>
          <w:b/>
        </w:rPr>
        <w:t>(LO</w:t>
      </w:r>
      <w:r w:rsidR="00702822">
        <w:rPr>
          <w:b/>
        </w:rPr>
        <w:t>3-1</w:t>
      </w:r>
      <w:r w:rsidR="00702822" w:rsidRPr="00396FA4">
        <w:rPr>
          <w:b/>
        </w:rPr>
        <w:t>)</w:t>
      </w:r>
    </w:p>
    <w:p w14:paraId="59233A8D" w14:textId="77777777" w:rsidR="00845C93" w:rsidRDefault="00845C93" w:rsidP="00535351">
      <w:pPr>
        <w:tabs>
          <w:tab w:val="left" w:pos="720"/>
        </w:tabs>
        <w:ind w:left="1440" w:hanging="1440"/>
      </w:pPr>
    </w:p>
    <w:p w14:paraId="378A2770" w14:textId="77777777" w:rsidR="00845C93" w:rsidRDefault="00845C93" w:rsidP="00535351">
      <w:pPr>
        <w:tabs>
          <w:tab w:val="left" w:pos="720"/>
        </w:tabs>
        <w:ind w:left="1440" w:hanging="1440"/>
      </w:pPr>
      <w:r>
        <w:t>9.</w:t>
      </w:r>
      <w:r>
        <w:tab/>
        <w:t>a.</w:t>
      </w:r>
      <w:r>
        <w:tab/>
        <w:t>$54.55, found by $1091/20</w:t>
      </w:r>
      <w:r w:rsidR="00396FA4">
        <w:t xml:space="preserve">  </w:t>
      </w:r>
      <w:r w:rsidR="00702822" w:rsidRPr="00396FA4">
        <w:rPr>
          <w:b/>
        </w:rPr>
        <w:t>(LO</w:t>
      </w:r>
      <w:r w:rsidR="00702822">
        <w:rPr>
          <w:b/>
        </w:rPr>
        <w:t>3-1</w:t>
      </w:r>
      <w:r w:rsidR="00702822" w:rsidRPr="00396FA4">
        <w:rPr>
          <w:b/>
        </w:rPr>
        <w:t>)</w:t>
      </w:r>
    </w:p>
    <w:p w14:paraId="4A17C2F6" w14:textId="77777777" w:rsidR="00845C93" w:rsidRDefault="00845C93" w:rsidP="00535351">
      <w:pPr>
        <w:tabs>
          <w:tab w:val="left" w:pos="720"/>
        </w:tabs>
        <w:ind w:left="1440" w:hanging="1440"/>
      </w:pPr>
      <w:r>
        <w:tab/>
        <w:t>b.</w:t>
      </w:r>
      <w:r>
        <w:tab/>
        <w:t>A sample statistic, assuming that the power company serves more than 20 customers.</w:t>
      </w:r>
    </w:p>
    <w:p w14:paraId="0C9F37F4" w14:textId="77777777" w:rsidR="00845C93" w:rsidRDefault="00845C93" w:rsidP="00535351">
      <w:pPr>
        <w:tabs>
          <w:tab w:val="left" w:pos="720"/>
        </w:tabs>
        <w:ind w:left="1440" w:hanging="1440"/>
      </w:pPr>
    </w:p>
    <w:p w14:paraId="53324449" w14:textId="77777777" w:rsidR="00845C93" w:rsidRDefault="00845C93" w:rsidP="00535351">
      <w:pPr>
        <w:tabs>
          <w:tab w:val="left" w:pos="720"/>
        </w:tabs>
        <w:ind w:left="1440" w:hanging="1440"/>
      </w:pPr>
      <w:r>
        <w:t>10.</w:t>
      </w:r>
      <w:r>
        <w:tab/>
        <w:t>a.</w:t>
      </w:r>
      <w:r>
        <w:tab/>
        <w:t>10.73, found by 161/15</w:t>
      </w:r>
    </w:p>
    <w:p w14:paraId="4A728AA5" w14:textId="71075460" w:rsidR="00845C93" w:rsidRDefault="00845C93" w:rsidP="00535351">
      <w:pPr>
        <w:tabs>
          <w:tab w:val="left" w:pos="720"/>
        </w:tabs>
        <w:ind w:left="1440" w:hanging="1440"/>
      </w:pPr>
      <w:r>
        <w:tab/>
        <w:t>b.</w:t>
      </w:r>
      <w:r>
        <w:tab/>
        <w:t xml:space="preserve">Sample of </w:t>
      </w:r>
      <w:r w:rsidR="004D70F8">
        <w:t>Ford workers</w:t>
      </w:r>
      <w:r w:rsidR="00396FA4">
        <w:t xml:space="preserve">  </w:t>
      </w:r>
      <w:r w:rsidR="00702822" w:rsidRPr="00396FA4">
        <w:rPr>
          <w:b/>
        </w:rPr>
        <w:t>(LO</w:t>
      </w:r>
      <w:r w:rsidR="00702822">
        <w:rPr>
          <w:b/>
        </w:rPr>
        <w:t>3-1</w:t>
      </w:r>
      <w:r w:rsidR="00702822" w:rsidRPr="00396FA4">
        <w:rPr>
          <w:b/>
        </w:rPr>
        <w:t>)</w:t>
      </w:r>
    </w:p>
    <w:p w14:paraId="273DCBE3" w14:textId="77777777" w:rsidR="006C41A1" w:rsidRDefault="006C41A1" w:rsidP="00535351">
      <w:pPr>
        <w:tabs>
          <w:tab w:val="left" w:pos="720"/>
        </w:tabs>
        <w:ind w:left="1440" w:hanging="1440"/>
      </w:pPr>
    </w:p>
    <w:p w14:paraId="08C3852E" w14:textId="77777777" w:rsidR="006C41A1" w:rsidRDefault="006C41A1" w:rsidP="00535351">
      <w:pPr>
        <w:tabs>
          <w:tab w:val="left" w:pos="720"/>
        </w:tabs>
        <w:ind w:left="1440" w:hanging="1440"/>
      </w:pPr>
      <w:r>
        <w:t>11.</w:t>
      </w:r>
      <w:r>
        <w:tab/>
        <w:t>Yes, $162,900 found by 30($5430).</w:t>
      </w:r>
      <w:r w:rsidR="00396FA4">
        <w:t xml:space="preserve">  </w:t>
      </w:r>
      <w:r w:rsidR="00702822" w:rsidRPr="00396FA4">
        <w:rPr>
          <w:b/>
        </w:rPr>
        <w:t>(LO</w:t>
      </w:r>
      <w:r w:rsidR="00702822">
        <w:rPr>
          <w:b/>
        </w:rPr>
        <w:t>3-1</w:t>
      </w:r>
      <w:r w:rsidR="00702822" w:rsidRPr="00396FA4">
        <w:rPr>
          <w:b/>
        </w:rPr>
        <w:t>)</w:t>
      </w:r>
    </w:p>
    <w:p w14:paraId="4FD8F4A6" w14:textId="77777777" w:rsidR="006C41A1" w:rsidRDefault="006C41A1" w:rsidP="00535351">
      <w:pPr>
        <w:tabs>
          <w:tab w:val="left" w:pos="720"/>
        </w:tabs>
        <w:ind w:left="1440" w:hanging="1440"/>
      </w:pPr>
    </w:p>
    <w:p w14:paraId="512E7452" w14:textId="77777777" w:rsidR="00845C93" w:rsidRDefault="006C41A1" w:rsidP="00535351">
      <w:pPr>
        <w:tabs>
          <w:tab w:val="left" w:pos="720"/>
        </w:tabs>
        <w:ind w:left="720" w:hanging="720"/>
        <w:rPr>
          <w:b/>
        </w:rPr>
      </w:pPr>
      <w:r>
        <w:t>12.</w:t>
      </w:r>
      <w:r>
        <w:tab/>
        <w:t>Veteran sales people likely are above average and new recr</w:t>
      </w:r>
      <w:r w:rsidR="00535351">
        <w:t xml:space="preserve">uits are below average. So, the </w:t>
      </w:r>
      <w:r>
        <w:t>sales goal is impractical and leads to more exits.</w:t>
      </w:r>
      <w:r w:rsidR="00396FA4">
        <w:t xml:space="preserve">  </w:t>
      </w:r>
      <w:r w:rsidR="00702822" w:rsidRPr="00396FA4">
        <w:rPr>
          <w:b/>
        </w:rPr>
        <w:t>(LO</w:t>
      </w:r>
      <w:r w:rsidR="00702822">
        <w:rPr>
          <w:b/>
        </w:rPr>
        <w:t>3-1</w:t>
      </w:r>
      <w:r w:rsidR="00702822" w:rsidRPr="00396FA4">
        <w:rPr>
          <w:b/>
        </w:rPr>
        <w:t>)</w:t>
      </w:r>
    </w:p>
    <w:p w14:paraId="7E315CD4" w14:textId="77777777" w:rsidR="00702822" w:rsidRDefault="00702822" w:rsidP="00535351">
      <w:pPr>
        <w:tabs>
          <w:tab w:val="left" w:pos="720"/>
        </w:tabs>
        <w:ind w:left="1440" w:hanging="1440"/>
      </w:pPr>
    </w:p>
    <w:p w14:paraId="46C33890" w14:textId="77777777" w:rsidR="009B27EB" w:rsidRDefault="00845C93" w:rsidP="00535351">
      <w:pPr>
        <w:tabs>
          <w:tab w:val="left" w:pos="720"/>
        </w:tabs>
        <w:ind w:left="1440" w:hanging="1440"/>
      </w:pPr>
      <w:r>
        <w:t>1</w:t>
      </w:r>
      <w:r w:rsidR="006C41A1">
        <w:t>3</w:t>
      </w:r>
      <w:r>
        <w:t>.</w:t>
      </w:r>
      <w:r>
        <w:tab/>
      </w:r>
      <w:r w:rsidR="009B27EB">
        <w:t>a.</w:t>
      </w:r>
      <w:r w:rsidR="009B27EB">
        <w:tab/>
        <w:t>no mode</w:t>
      </w:r>
      <w:r w:rsidR="00CC1263">
        <w:t xml:space="preserve"> </w:t>
      </w:r>
    </w:p>
    <w:p w14:paraId="4A5DB66B" w14:textId="77777777" w:rsidR="009B27EB" w:rsidRDefault="009B27EB" w:rsidP="00535351">
      <w:pPr>
        <w:tabs>
          <w:tab w:val="left" w:pos="720"/>
        </w:tabs>
        <w:ind w:left="1440" w:hanging="1440"/>
      </w:pPr>
      <w:r>
        <w:tab/>
        <w:t>b.</w:t>
      </w:r>
      <w:r>
        <w:tab/>
        <w:t>The given value would be the mode</w:t>
      </w:r>
    </w:p>
    <w:p w14:paraId="082BF301" w14:textId="77777777" w:rsidR="009B27EB" w:rsidRDefault="009B27EB" w:rsidP="00535351">
      <w:pPr>
        <w:tabs>
          <w:tab w:val="left" w:pos="720"/>
        </w:tabs>
        <w:ind w:left="1440" w:hanging="1440"/>
      </w:pPr>
      <w:r>
        <w:tab/>
        <w:t>c.</w:t>
      </w:r>
      <w:r>
        <w:tab/>
        <w:t xml:space="preserve">3 and 4, bimodal  </w:t>
      </w:r>
      <w:r w:rsidR="00702822" w:rsidRPr="00396FA4">
        <w:rPr>
          <w:b/>
        </w:rPr>
        <w:t>(LO</w:t>
      </w:r>
      <w:r w:rsidR="00702822">
        <w:rPr>
          <w:b/>
        </w:rPr>
        <w:t>3-1</w:t>
      </w:r>
      <w:r w:rsidR="00702822" w:rsidRPr="00396FA4">
        <w:rPr>
          <w:b/>
        </w:rPr>
        <w:t>)</w:t>
      </w:r>
    </w:p>
    <w:p w14:paraId="19160F75" w14:textId="77777777" w:rsidR="00845C93" w:rsidRDefault="00845C93" w:rsidP="00535351">
      <w:pPr>
        <w:tabs>
          <w:tab w:val="left" w:pos="720"/>
        </w:tabs>
        <w:ind w:left="1440" w:hanging="1440"/>
      </w:pPr>
    </w:p>
    <w:p w14:paraId="7E5BC7C7" w14:textId="77777777" w:rsidR="0003779C" w:rsidRDefault="00845C93" w:rsidP="00535351">
      <w:pPr>
        <w:tabs>
          <w:tab w:val="left" w:pos="720"/>
        </w:tabs>
        <w:ind w:left="1440" w:hanging="1440"/>
      </w:pPr>
      <w:r>
        <w:t>1</w:t>
      </w:r>
      <w:r w:rsidR="006C41A1">
        <w:t>4</w:t>
      </w:r>
      <w:r>
        <w:t>.</w:t>
      </w:r>
      <w:r>
        <w:tab/>
      </w:r>
      <w:r w:rsidR="0003779C">
        <w:t>a.</w:t>
      </w:r>
      <w:r w:rsidR="0003779C">
        <w:tab/>
        <w:t xml:space="preserve">The sum of the numbers is 228 and there are 7 observations.  So the mean is </w:t>
      </w:r>
      <w:r w:rsidR="0003779C" w:rsidRPr="0003779C">
        <w:t>32.57</w:t>
      </w:r>
      <w:r w:rsidR="0003779C">
        <w:t>, found by 228/7.</w:t>
      </w:r>
    </w:p>
    <w:p w14:paraId="220C1A0D" w14:textId="77777777" w:rsidR="0003779C" w:rsidRDefault="0003779C" w:rsidP="00535351">
      <w:pPr>
        <w:tabs>
          <w:tab w:val="left" w:pos="720"/>
        </w:tabs>
        <w:ind w:left="1440" w:hanging="1440"/>
        <w:rPr>
          <w:rFonts w:cs="Courier New"/>
          <w:szCs w:val="18"/>
        </w:rPr>
      </w:pPr>
      <w:r>
        <w:tab/>
        <w:t>b.</w:t>
      </w:r>
      <w:r>
        <w:tab/>
        <w:t>The ordered values are: 15, 15, 31, 33, 39, 41, and 54</w:t>
      </w:r>
      <w:r>
        <w:rPr>
          <w:rFonts w:cs="Courier New"/>
          <w:szCs w:val="18"/>
        </w:rPr>
        <w:t>.  With seven observations the fourth observation from the ordered list is the median, which is 33.</w:t>
      </w:r>
    </w:p>
    <w:p w14:paraId="455028D5" w14:textId="77777777" w:rsidR="0003779C" w:rsidRDefault="0003779C" w:rsidP="00535351">
      <w:pPr>
        <w:tabs>
          <w:tab w:val="left" w:pos="720"/>
        </w:tabs>
        <w:ind w:left="1440" w:hanging="1440"/>
        <w:rPr>
          <w:rFonts w:cs="Courier New"/>
          <w:szCs w:val="18"/>
        </w:rPr>
      </w:pPr>
      <w:r>
        <w:rPr>
          <w:rFonts w:cs="Courier New"/>
          <w:szCs w:val="18"/>
        </w:rPr>
        <w:tab/>
        <w:t>c.</w:t>
      </w:r>
      <w:r>
        <w:rPr>
          <w:rFonts w:cs="Courier New"/>
          <w:szCs w:val="18"/>
        </w:rPr>
        <w:tab/>
        <w:t xml:space="preserve">The mode is 15 because it occurs twice and no other value occurs more than once. </w:t>
      </w:r>
      <w:r w:rsidRPr="00396FA4">
        <w:rPr>
          <w:b/>
        </w:rPr>
        <w:t>(LO</w:t>
      </w:r>
      <w:r>
        <w:rPr>
          <w:b/>
        </w:rPr>
        <w:t>3-1</w:t>
      </w:r>
      <w:r w:rsidRPr="00396FA4">
        <w:rPr>
          <w:b/>
        </w:rPr>
        <w:t>)</w:t>
      </w:r>
    </w:p>
    <w:p w14:paraId="2F3B517D" w14:textId="77777777" w:rsidR="00845C93" w:rsidRDefault="00845C93" w:rsidP="00535351">
      <w:pPr>
        <w:tabs>
          <w:tab w:val="left" w:pos="720"/>
        </w:tabs>
        <w:ind w:left="1440" w:hanging="1440"/>
      </w:pPr>
    </w:p>
    <w:p w14:paraId="11B207A6" w14:textId="77777777" w:rsidR="009B27EB" w:rsidRDefault="00845C93" w:rsidP="00535351">
      <w:pPr>
        <w:tabs>
          <w:tab w:val="left" w:pos="720"/>
        </w:tabs>
        <w:ind w:left="1440" w:hanging="1440"/>
      </w:pPr>
      <w:r>
        <w:t>1</w:t>
      </w:r>
      <w:r w:rsidR="006C41A1">
        <w:t>5</w:t>
      </w:r>
      <w:r>
        <w:t>.</w:t>
      </w:r>
      <w:r>
        <w:tab/>
      </w:r>
      <w:r w:rsidR="009B27EB">
        <w:t>a.</w:t>
      </w:r>
      <w:r w:rsidR="009B27EB">
        <w:tab/>
        <w:t>The sum of the numbers is 43 and there are 12 observations.  So the mean is 3.583333, found by 43/12.</w:t>
      </w:r>
    </w:p>
    <w:p w14:paraId="75DC199B" w14:textId="77777777" w:rsidR="009B27EB" w:rsidRDefault="004615C5" w:rsidP="00535351">
      <w:pPr>
        <w:tabs>
          <w:tab w:val="left" w:pos="720"/>
        </w:tabs>
        <w:ind w:left="1440" w:hanging="1440"/>
        <w:rPr>
          <w:rFonts w:cs="Courier New"/>
          <w:szCs w:val="18"/>
        </w:rPr>
      </w:pPr>
      <w:r>
        <w:lastRenderedPageBreak/>
        <w:tab/>
      </w:r>
      <w:r w:rsidR="009B27EB">
        <w:t>b.</w:t>
      </w:r>
      <w:r w:rsidR="009B27EB">
        <w:tab/>
        <w:t xml:space="preserve">The ordered values are: </w:t>
      </w:r>
      <w:r w:rsidR="009B27EB" w:rsidRPr="00A725B1">
        <w:rPr>
          <w:rFonts w:cs="Courier New"/>
          <w:szCs w:val="18"/>
        </w:rPr>
        <w:t>-10 -6 -1   1   5   5   5   6   7   8 11 12</w:t>
      </w:r>
      <w:r w:rsidR="009B27EB">
        <w:rPr>
          <w:rFonts w:cs="Courier New"/>
          <w:szCs w:val="18"/>
        </w:rPr>
        <w:t xml:space="preserve">.  </w:t>
      </w:r>
      <w:r w:rsidR="005E786E">
        <w:rPr>
          <w:rFonts w:cs="Courier New"/>
          <w:szCs w:val="18"/>
        </w:rPr>
        <w:t xml:space="preserve">With 12 observations the </w:t>
      </w:r>
      <w:r w:rsidR="009B27EB">
        <w:rPr>
          <w:rFonts w:cs="Courier New"/>
          <w:szCs w:val="18"/>
        </w:rPr>
        <w:t xml:space="preserve">two middle values </w:t>
      </w:r>
      <w:r w:rsidR="005E786E">
        <w:rPr>
          <w:rFonts w:cs="Courier New"/>
          <w:szCs w:val="18"/>
        </w:rPr>
        <w:t>are the 6</w:t>
      </w:r>
      <w:r w:rsidR="005E786E" w:rsidRPr="001169B9">
        <w:rPr>
          <w:rFonts w:cs="Courier New"/>
          <w:szCs w:val="18"/>
          <w:vertAlign w:val="superscript"/>
        </w:rPr>
        <w:t>th</w:t>
      </w:r>
      <w:r w:rsidR="005E786E">
        <w:rPr>
          <w:rFonts w:cs="Courier New"/>
          <w:szCs w:val="18"/>
        </w:rPr>
        <w:t xml:space="preserve"> and 7</w:t>
      </w:r>
      <w:r w:rsidR="005E786E" w:rsidRPr="001169B9">
        <w:rPr>
          <w:rFonts w:cs="Courier New"/>
          <w:szCs w:val="18"/>
          <w:vertAlign w:val="superscript"/>
        </w:rPr>
        <w:t>th</w:t>
      </w:r>
      <w:r w:rsidR="005E786E">
        <w:rPr>
          <w:rFonts w:cs="Courier New"/>
          <w:szCs w:val="18"/>
        </w:rPr>
        <w:t xml:space="preserve"> observations from the sorted data, which are </w:t>
      </w:r>
      <w:r w:rsidR="009B27EB">
        <w:rPr>
          <w:rFonts w:cs="Courier New"/>
          <w:szCs w:val="18"/>
        </w:rPr>
        <w:t>both 5.  So the median is 5.</w:t>
      </w:r>
    </w:p>
    <w:p w14:paraId="17CF5941" w14:textId="77777777" w:rsidR="00B0529E" w:rsidRDefault="009B27EB" w:rsidP="00535351">
      <w:pPr>
        <w:tabs>
          <w:tab w:val="left" w:pos="720"/>
        </w:tabs>
        <w:ind w:left="1440" w:hanging="1440"/>
        <w:rPr>
          <w:b/>
        </w:rPr>
      </w:pPr>
      <w:r>
        <w:rPr>
          <w:rFonts w:cs="Courier New"/>
          <w:szCs w:val="18"/>
        </w:rPr>
        <w:tab/>
        <w:t>c.</w:t>
      </w:r>
      <w:r>
        <w:rPr>
          <w:rFonts w:cs="Courier New"/>
          <w:szCs w:val="18"/>
        </w:rPr>
        <w:tab/>
        <w:t xml:space="preserve">The mode is 5 because it occurs the most frequently (three times). </w:t>
      </w:r>
      <w:r w:rsidR="00702822" w:rsidRPr="00396FA4">
        <w:rPr>
          <w:b/>
        </w:rPr>
        <w:t>(LO</w:t>
      </w:r>
      <w:r w:rsidR="00702822">
        <w:rPr>
          <w:b/>
        </w:rPr>
        <w:t>3-1</w:t>
      </w:r>
      <w:r w:rsidR="00702822" w:rsidRPr="00396FA4">
        <w:rPr>
          <w:b/>
        </w:rPr>
        <w:t>)</w:t>
      </w:r>
    </w:p>
    <w:p w14:paraId="089FD587" w14:textId="77777777" w:rsidR="00B0529E" w:rsidRDefault="00B0529E" w:rsidP="00535351">
      <w:pPr>
        <w:tabs>
          <w:tab w:val="left" w:pos="720"/>
        </w:tabs>
        <w:ind w:left="1440" w:hanging="1440"/>
        <w:rPr>
          <w:b/>
        </w:rPr>
      </w:pPr>
    </w:p>
    <w:p w14:paraId="76CF5762" w14:textId="77777777" w:rsidR="006748B7" w:rsidRDefault="00845C93" w:rsidP="00535351">
      <w:pPr>
        <w:tabs>
          <w:tab w:val="left" w:pos="720"/>
        </w:tabs>
        <w:ind w:left="1440" w:hanging="1440"/>
      </w:pPr>
      <w:r>
        <w:t>1</w:t>
      </w:r>
      <w:r w:rsidR="006C41A1">
        <w:t>6</w:t>
      </w:r>
      <w:r>
        <w:t>.</w:t>
      </w:r>
      <w:r>
        <w:tab/>
      </w:r>
      <w:r w:rsidR="00082A13">
        <w:t>a.</w:t>
      </w:r>
      <w:r w:rsidR="00082A13">
        <w:tab/>
        <w:t>The sum of the numbers is 293</w:t>
      </w:r>
      <w:r w:rsidR="006748B7">
        <w:t xml:space="preserve"> and there are 10 ob</w:t>
      </w:r>
      <w:r w:rsidR="00082A13">
        <w:t>servations.  So the mean is 29.3, found by 293</w:t>
      </w:r>
      <w:r w:rsidR="006748B7">
        <w:t>/10.</w:t>
      </w:r>
    </w:p>
    <w:p w14:paraId="0B58456A" w14:textId="77777777" w:rsidR="006748B7" w:rsidRDefault="006748B7" w:rsidP="00535351">
      <w:pPr>
        <w:tabs>
          <w:tab w:val="left" w:pos="720"/>
        </w:tabs>
        <w:ind w:left="1440" w:hanging="1440"/>
        <w:rPr>
          <w:rFonts w:cs="Courier New"/>
          <w:szCs w:val="18"/>
        </w:rPr>
      </w:pPr>
      <w:r>
        <w:tab/>
        <w:t>b.</w:t>
      </w:r>
      <w:r>
        <w:tab/>
        <w:t xml:space="preserve">The ordered values are: </w:t>
      </w:r>
      <w:r w:rsidR="00082A13">
        <w:t>20, 21, 23, 23, 24, 29, 33, 37, 41, and 42</w:t>
      </w:r>
      <w:r>
        <w:rPr>
          <w:rFonts w:cs="Courier New"/>
          <w:szCs w:val="18"/>
        </w:rPr>
        <w:t xml:space="preserve">. </w:t>
      </w:r>
      <w:r w:rsidR="00BD4F32">
        <w:rPr>
          <w:rFonts w:cs="Courier New"/>
          <w:szCs w:val="18"/>
        </w:rPr>
        <w:t xml:space="preserve">With ten </w:t>
      </w:r>
      <w:r>
        <w:rPr>
          <w:rFonts w:cs="Courier New"/>
          <w:szCs w:val="18"/>
        </w:rPr>
        <w:t xml:space="preserve">observations the </w:t>
      </w:r>
      <w:r w:rsidR="00BD4F32">
        <w:rPr>
          <w:rFonts w:cs="Courier New"/>
          <w:szCs w:val="18"/>
        </w:rPr>
        <w:t xml:space="preserve">fifth and six </w:t>
      </w:r>
      <w:r>
        <w:rPr>
          <w:rFonts w:cs="Courier New"/>
          <w:szCs w:val="18"/>
        </w:rPr>
        <w:t>observation</w:t>
      </w:r>
      <w:r w:rsidR="00BD4F32">
        <w:rPr>
          <w:rFonts w:cs="Courier New"/>
          <w:szCs w:val="18"/>
        </w:rPr>
        <w:t>s</w:t>
      </w:r>
      <w:r>
        <w:rPr>
          <w:rFonts w:cs="Courier New"/>
          <w:szCs w:val="18"/>
        </w:rPr>
        <w:t xml:space="preserve"> from the ordered list </w:t>
      </w:r>
      <w:r w:rsidR="00BD4F32">
        <w:rPr>
          <w:rFonts w:cs="Courier New"/>
          <w:szCs w:val="18"/>
        </w:rPr>
        <w:t>are the middle. T</w:t>
      </w:r>
      <w:r>
        <w:rPr>
          <w:rFonts w:cs="Courier New"/>
          <w:szCs w:val="18"/>
        </w:rPr>
        <w:t>he median</w:t>
      </w:r>
      <w:r w:rsidR="00BD4F32">
        <w:rPr>
          <w:rFonts w:cs="Courier New"/>
          <w:szCs w:val="18"/>
        </w:rPr>
        <w:t xml:space="preserve"> is the average of t</w:t>
      </w:r>
      <w:r w:rsidR="00082A13">
        <w:rPr>
          <w:rFonts w:cs="Courier New"/>
          <w:szCs w:val="18"/>
        </w:rPr>
        <w:t>hese two values, 26.5, of (24+29</w:t>
      </w:r>
      <w:r w:rsidR="00BD4F32">
        <w:rPr>
          <w:rFonts w:cs="Courier New"/>
          <w:szCs w:val="18"/>
        </w:rPr>
        <w:t>) /2</w:t>
      </w:r>
      <w:r>
        <w:rPr>
          <w:rFonts w:cs="Courier New"/>
          <w:szCs w:val="18"/>
        </w:rPr>
        <w:t>.</w:t>
      </w:r>
    </w:p>
    <w:p w14:paraId="546B9BE5" w14:textId="77777777" w:rsidR="006748B7" w:rsidRDefault="006748B7" w:rsidP="00535351">
      <w:pPr>
        <w:tabs>
          <w:tab w:val="left" w:pos="720"/>
        </w:tabs>
        <w:ind w:left="1440" w:hanging="1440"/>
        <w:rPr>
          <w:rFonts w:cs="Courier New"/>
          <w:szCs w:val="18"/>
        </w:rPr>
      </w:pPr>
      <w:r>
        <w:rPr>
          <w:rFonts w:cs="Courier New"/>
          <w:szCs w:val="18"/>
        </w:rPr>
        <w:tab/>
        <w:t>c.</w:t>
      </w:r>
      <w:r>
        <w:rPr>
          <w:rFonts w:cs="Courier New"/>
          <w:szCs w:val="18"/>
        </w:rPr>
        <w:tab/>
        <w:t xml:space="preserve">The mode is </w:t>
      </w:r>
      <w:r w:rsidR="00082A13">
        <w:rPr>
          <w:rFonts w:cs="Courier New"/>
          <w:szCs w:val="18"/>
        </w:rPr>
        <w:t>23</w:t>
      </w:r>
      <w:r>
        <w:rPr>
          <w:rFonts w:cs="Courier New"/>
          <w:szCs w:val="18"/>
        </w:rPr>
        <w:t xml:space="preserve"> because it occurs </w:t>
      </w:r>
      <w:r w:rsidR="00082A13">
        <w:rPr>
          <w:rFonts w:cs="Courier New"/>
          <w:szCs w:val="18"/>
        </w:rPr>
        <w:t>two</w:t>
      </w:r>
      <w:r w:rsidR="00AC0767">
        <w:rPr>
          <w:rFonts w:cs="Courier New"/>
          <w:szCs w:val="18"/>
        </w:rPr>
        <w:t xml:space="preserve"> times while </w:t>
      </w:r>
      <w:r>
        <w:rPr>
          <w:rFonts w:cs="Courier New"/>
          <w:szCs w:val="18"/>
        </w:rPr>
        <w:t xml:space="preserve">no other value occurs more than </w:t>
      </w:r>
      <w:r w:rsidR="00AC0767">
        <w:rPr>
          <w:rFonts w:cs="Courier New"/>
          <w:szCs w:val="18"/>
        </w:rPr>
        <w:t>twice</w:t>
      </w:r>
      <w:r>
        <w:rPr>
          <w:rFonts w:cs="Courier New"/>
          <w:szCs w:val="18"/>
        </w:rPr>
        <w:t xml:space="preserve">. </w:t>
      </w:r>
      <w:r w:rsidRPr="00396FA4">
        <w:rPr>
          <w:b/>
        </w:rPr>
        <w:t>(LO</w:t>
      </w:r>
      <w:r>
        <w:rPr>
          <w:b/>
        </w:rPr>
        <w:t>3-1</w:t>
      </w:r>
      <w:r w:rsidRPr="00396FA4">
        <w:rPr>
          <w:b/>
        </w:rPr>
        <w:t>)</w:t>
      </w:r>
    </w:p>
    <w:p w14:paraId="3F48765C" w14:textId="77777777" w:rsidR="00845C93" w:rsidRDefault="00845C93" w:rsidP="00535351">
      <w:pPr>
        <w:tabs>
          <w:tab w:val="left" w:pos="720"/>
        </w:tabs>
        <w:ind w:left="1440" w:hanging="1440"/>
      </w:pPr>
    </w:p>
    <w:p w14:paraId="59F17CEA" w14:textId="77777777" w:rsidR="009B27EB" w:rsidRDefault="009B27EB" w:rsidP="00535351">
      <w:pPr>
        <w:tabs>
          <w:tab w:val="left" w:pos="720"/>
        </w:tabs>
        <w:ind w:left="1440" w:hanging="1440"/>
      </w:pPr>
      <w:r>
        <w:t xml:space="preserve">17. </w:t>
      </w:r>
      <w:r>
        <w:tab/>
        <w:t>a.</w:t>
      </w:r>
      <w:r>
        <w:tab/>
        <w:t>Median = 2.9</w:t>
      </w:r>
    </w:p>
    <w:p w14:paraId="20520084" w14:textId="77777777" w:rsidR="009B27EB" w:rsidRDefault="009B27EB" w:rsidP="00535351">
      <w:pPr>
        <w:tabs>
          <w:tab w:val="left" w:pos="720"/>
        </w:tabs>
        <w:ind w:left="1440" w:hanging="1440"/>
        <w:rPr>
          <w:b/>
        </w:rPr>
      </w:pPr>
      <w:r>
        <w:tab/>
        <w:t>b.</w:t>
      </w:r>
      <w:r>
        <w:tab/>
        <w:t xml:space="preserve">Mode = 2.9  </w:t>
      </w:r>
      <w:r w:rsidR="00702822" w:rsidRPr="00396FA4">
        <w:rPr>
          <w:b/>
        </w:rPr>
        <w:t>(LO</w:t>
      </w:r>
      <w:r w:rsidR="00702822">
        <w:rPr>
          <w:b/>
        </w:rPr>
        <w:t>3-1</w:t>
      </w:r>
      <w:r w:rsidR="00702822" w:rsidRPr="00396FA4">
        <w:rPr>
          <w:b/>
        </w:rPr>
        <w:t>)</w:t>
      </w:r>
    </w:p>
    <w:p w14:paraId="04EA83D3" w14:textId="77777777" w:rsidR="009B27EB" w:rsidRDefault="009B27EB" w:rsidP="00535351">
      <w:pPr>
        <w:tabs>
          <w:tab w:val="left" w:pos="720"/>
        </w:tabs>
        <w:ind w:left="1440" w:hanging="1440"/>
        <w:rPr>
          <w:b/>
        </w:rPr>
      </w:pPr>
    </w:p>
    <w:p w14:paraId="33CFEE26" w14:textId="77777777" w:rsidR="00702822" w:rsidRPr="003B5555" w:rsidRDefault="009B27EB" w:rsidP="00535351">
      <w:pPr>
        <w:tabs>
          <w:tab w:val="left" w:pos="720"/>
        </w:tabs>
        <w:ind w:left="720" w:hanging="720"/>
      </w:pPr>
      <w:r w:rsidRPr="009B27EB">
        <w:t>18.</w:t>
      </w:r>
      <w:r>
        <w:rPr>
          <w:b/>
        </w:rPr>
        <w:t xml:space="preserve"> </w:t>
      </w:r>
      <w:r>
        <w:rPr>
          <w:b/>
        </w:rPr>
        <w:tab/>
      </w:r>
      <w:r>
        <w:t>The sum of the 11 amounts is $2542.48.  So the mean i</w:t>
      </w:r>
      <w:r w:rsidR="003B5555">
        <w:t xml:space="preserve">s $231.13 found by $2542.48/11. </w:t>
      </w:r>
      <w:r>
        <w:t xml:space="preserve">The median is $233.80 found by sorting the values and selecting the sixth one. There is no mode because every number is different.   </w:t>
      </w:r>
      <w:r w:rsidR="00702822" w:rsidRPr="00396FA4">
        <w:rPr>
          <w:b/>
        </w:rPr>
        <w:t>(LO</w:t>
      </w:r>
      <w:r w:rsidR="00702822">
        <w:rPr>
          <w:b/>
        </w:rPr>
        <w:t>3-1</w:t>
      </w:r>
      <w:r w:rsidR="00702822" w:rsidRPr="00396FA4">
        <w:rPr>
          <w:b/>
        </w:rPr>
        <w:t>)</w:t>
      </w:r>
      <w:r w:rsidR="00702822">
        <w:rPr>
          <w:b/>
        </w:rPr>
        <w:t xml:space="preserve"> </w:t>
      </w:r>
    </w:p>
    <w:p w14:paraId="4AEFFFFF" w14:textId="77777777" w:rsidR="00702822" w:rsidRDefault="00702822" w:rsidP="00535351">
      <w:pPr>
        <w:tabs>
          <w:tab w:val="left" w:pos="720"/>
        </w:tabs>
        <w:ind w:left="720" w:hanging="720"/>
        <w:rPr>
          <w:b/>
        </w:rPr>
      </w:pPr>
    </w:p>
    <w:p w14:paraId="743CAB75" w14:textId="77777777" w:rsidR="006C41A1" w:rsidRDefault="004A5764" w:rsidP="00535351">
      <w:pPr>
        <w:tabs>
          <w:tab w:val="left" w:pos="720"/>
        </w:tabs>
        <w:ind w:left="720" w:hanging="720"/>
      </w:pPr>
      <w:r>
        <w:t>19</w:t>
      </w:r>
      <w:r w:rsidR="006C41A1">
        <w:t>.</w:t>
      </w:r>
      <w:r w:rsidR="006C41A1">
        <w:tab/>
        <w:t>Mean = 58.82; Median = 58; Mode = 58</w:t>
      </w:r>
      <w:r w:rsidR="00FF268F">
        <w:t>; All</w:t>
      </w:r>
      <w:r w:rsidR="006C41A1">
        <w:t xml:space="preserve"> three measures are nearly identical</w:t>
      </w:r>
      <w:r w:rsidR="00A1296E">
        <w:t xml:space="preserve"> so it does not matter which one is chosen to reveal central </w:t>
      </w:r>
      <w:r w:rsidR="00FF268F">
        <w:t>tendencies</w:t>
      </w:r>
      <w:r w:rsidR="00A1296E">
        <w:t>.</w:t>
      </w:r>
      <w:r w:rsidR="00396FA4">
        <w:t xml:space="preserve"> </w:t>
      </w:r>
      <w:r w:rsidR="00702822" w:rsidRPr="00396FA4">
        <w:rPr>
          <w:b/>
        </w:rPr>
        <w:t>(LO</w:t>
      </w:r>
      <w:r w:rsidR="00702822">
        <w:rPr>
          <w:b/>
        </w:rPr>
        <w:t>3-1</w:t>
      </w:r>
      <w:r w:rsidR="00702822" w:rsidRPr="00396FA4">
        <w:rPr>
          <w:b/>
        </w:rPr>
        <w:t>)</w:t>
      </w:r>
    </w:p>
    <w:p w14:paraId="568A8ED4" w14:textId="77777777" w:rsidR="006C41A1" w:rsidRDefault="006C41A1" w:rsidP="00535351">
      <w:pPr>
        <w:tabs>
          <w:tab w:val="left" w:pos="720"/>
        </w:tabs>
        <w:ind w:left="1440" w:hanging="1440"/>
      </w:pPr>
    </w:p>
    <w:p w14:paraId="1C964770" w14:textId="77777777" w:rsidR="006C41A1" w:rsidRDefault="004A5764" w:rsidP="00535351">
      <w:pPr>
        <w:tabs>
          <w:tab w:val="left" w:pos="720"/>
        </w:tabs>
        <w:ind w:left="1440" w:hanging="1440"/>
      </w:pPr>
      <w:r>
        <w:t>20</w:t>
      </w:r>
      <w:r w:rsidR="006C41A1">
        <w:t>.</w:t>
      </w:r>
      <w:r w:rsidR="006C41A1">
        <w:tab/>
        <w:t xml:space="preserve">Mean = 94.5; Median = 99.5; Applicants are no better than regular </w:t>
      </w:r>
      <w:r w:rsidR="003645C8">
        <w:t>people (</w:t>
      </w:r>
      <w:r w:rsidR="00702822" w:rsidRPr="00396FA4">
        <w:rPr>
          <w:b/>
        </w:rPr>
        <w:t>LO</w:t>
      </w:r>
      <w:r w:rsidR="00702822">
        <w:rPr>
          <w:b/>
        </w:rPr>
        <w:t>3-1</w:t>
      </w:r>
      <w:r w:rsidR="00702822" w:rsidRPr="00396FA4">
        <w:rPr>
          <w:b/>
        </w:rPr>
        <w:t>)</w:t>
      </w:r>
    </w:p>
    <w:p w14:paraId="4C3F6728" w14:textId="77777777" w:rsidR="006C41A1" w:rsidRDefault="006C41A1" w:rsidP="00535351">
      <w:pPr>
        <w:tabs>
          <w:tab w:val="left" w:pos="720"/>
        </w:tabs>
        <w:ind w:left="1440" w:hanging="1440"/>
      </w:pPr>
    </w:p>
    <w:p w14:paraId="376550B5" w14:textId="77777777" w:rsidR="006C41A1" w:rsidRDefault="004A5764" w:rsidP="00535351">
      <w:pPr>
        <w:tabs>
          <w:tab w:val="left" w:pos="720"/>
        </w:tabs>
        <w:ind w:left="1440" w:hanging="1440"/>
      </w:pPr>
      <w:r>
        <w:t>21</w:t>
      </w:r>
      <w:r w:rsidR="006C41A1">
        <w:t>.</w:t>
      </w:r>
      <w:r w:rsidR="006C41A1">
        <w:tab/>
        <w:t xml:space="preserve">a.  </w:t>
      </w:r>
      <w:r w:rsidR="00203973">
        <w:tab/>
      </w:r>
      <w:r w:rsidR="006C41A1">
        <w:t>7.</w:t>
      </w:r>
      <w:r w:rsidR="00937C75">
        <w:t>16</w:t>
      </w:r>
      <w:r w:rsidR="006C41A1">
        <w:t xml:space="preserve">, found by </w:t>
      </w:r>
      <w:r w:rsidR="00937C75">
        <w:t>85.9</w:t>
      </w:r>
      <w:r w:rsidR="006C41A1">
        <w:t>/12</w:t>
      </w:r>
    </w:p>
    <w:p w14:paraId="44D60E2A" w14:textId="77777777" w:rsidR="00203973" w:rsidRDefault="006C41A1" w:rsidP="00535351">
      <w:pPr>
        <w:tabs>
          <w:tab w:val="left" w:pos="720"/>
        </w:tabs>
        <w:ind w:left="1440" w:hanging="1440"/>
        <w:rPr>
          <w:rFonts w:cs="Courier New"/>
          <w:szCs w:val="18"/>
        </w:rPr>
      </w:pPr>
      <w:r>
        <w:tab/>
      </w:r>
      <w:r w:rsidR="00203973">
        <w:t>b.</w:t>
      </w:r>
      <w:r w:rsidR="00203973">
        <w:tab/>
        <w:t xml:space="preserve">The ordered values are: </w:t>
      </w:r>
      <w:r w:rsidR="00937C75">
        <w:t xml:space="preserve">6.4, 6.6, 6.6, 6.8, 7.1, 7.2, 7.2, 7.3, 7.3, 7.7, 7.8, </w:t>
      </w:r>
      <w:r w:rsidR="00203973">
        <w:t xml:space="preserve">and </w:t>
      </w:r>
      <w:r w:rsidR="00937C75">
        <w:t>7.9</w:t>
      </w:r>
      <w:r w:rsidR="00203973">
        <w:rPr>
          <w:rFonts w:cs="Courier New"/>
          <w:szCs w:val="18"/>
        </w:rPr>
        <w:t>. With twelve observations the sixth and seventh observations from the list are the middle. The median is the average of these two values, 7.</w:t>
      </w:r>
      <w:r w:rsidR="00937C75">
        <w:rPr>
          <w:rFonts w:cs="Courier New"/>
          <w:szCs w:val="18"/>
        </w:rPr>
        <w:t>2</w:t>
      </w:r>
      <w:r w:rsidR="00203973">
        <w:rPr>
          <w:rFonts w:cs="Courier New"/>
          <w:szCs w:val="18"/>
        </w:rPr>
        <w:t>, of (7.</w:t>
      </w:r>
      <w:r w:rsidR="00937C75">
        <w:rPr>
          <w:rFonts w:cs="Courier New"/>
          <w:szCs w:val="18"/>
        </w:rPr>
        <w:t>2</w:t>
      </w:r>
      <w:r w:rsidR="00203973">
        <w:rPr>
          <w:rFonts w:cs="Courier New"/>
          <w:szCs w:val="18"/>
        </w:rPr>
        <w:t>+7.</w:t>
      </w:r>
      <w:r w:rsidR="00937C75">
        <w:rPr>
          <w:rFonts w:cs="Courier New"/>
          <w:szCs w:val="18"/>
        </w:rPr>
        <w:t>2</w:t>
      </w:r>
      <w:r w:rsidR="00203973">
        <w:rPr>
          <w:rFonts w:cs="Courier New"/>
          <w:szCs w:val="18"/>
        </w:rPr>
        <w:t xml:space="preserve">) /2.  This data has </w:t>
      </w:r>
      <w:r w:rsidR="00937C75">
        <w:rPr>
          <w:rFonts w:cs="Courier New"/>
          <w:szCs w:val="18"/>
        </w:rPr>
        <w:t xml:space="preserve">three </w:t>
      </w:r>
      <w:r w:rsidR="00203973">
        <w:rPr>
          <w:rFonts w:cs="Courier New"/>
          <w:szCs w:val="18"/>
        </w:rPr>
        <w:t>modes, as 6.</w:t>
      </w:r>
      <w:r w:rsidR="009374BB">
        <w:rPr>
          <w:rFonts w:cs="Courier New"/>
          <w:szCs w:val="18"/>
        </w:rPr>
        <w:t>6</w:t>
      </w:r>
      <w:r w:rsidR="00203973">
        <w:rPr>
          <w:rFonts w:cs="Courier New"/>
          <w:szCs w:val="18"/>
        </w:rPr>
        <w:t>, 7.</w:t>
      </w:r>
      <w:r w:rsidR="009374BB">
        <w:rPr>
          <w:rFonts w:cs="Courier New"/>
          <w:szCs w:val="18"/>
        </w:rPr>
        <w:t>2</w:t>
      </w:r>
      <w:r w:rsidR="00203973">
        <w:rPr>
          <w:rFonts w:cs="Courier New"/>
          <w:szCs w:val="18"/>
        </w:rPr>
        <w:t xml:space="preserve">, </w:t>
      </w:r>
      <w:r w:rsidR="009374BB">
        <w:rPr>
          <w:rFonts w:cs="Courier New"/>
          <w:szCs w:val="18"/>
        </w:rPr>
        <w:t xml:space="preserve">and </w:t>
      </w:r>
      <w:r w:rsidR="00203973">
        <w:rPr>
          <w:rFonts w:cs="Courier New"/>
          <w:szCs w:val="18"/>
        </w:rPr>
        <w:t>7.</w:t>
      </w:r>
      <w:r w:rsidR="009374BB">
        <w:rPr>
          <w:rFonts w:cs="Courier New"/>
          <w:szCs w:val="18"/>
        </w:rPr>
        <w:t>3</w:t>
      </w:r>
      <w:r w:rsidR="00203973">
        <w:rPr>
          <w:rFonts w:cs="Courier New"/>
          <w:szCs w:val="18"/>
        </w:rPr>
        <w:t xml:space="preserve"> all occur twice.</w:t>
      </w:r>
    </w:p>
    <w:p w14:paraId="62EA3600" w14:textId="77777777" w:rsidR="00A57B5C" w:rsidRDefault="00203973" w:rsidP="00535351">
      <w:pPr>
        <w:tabs>
          <w:tab w:val="left" w:pos="720"/>
        </w:tabs>
        <w:ind w:left="1440" w:hanging="1440"/>
        <w:rPr>
          <w:b/>
        </w:rPr>
      </w:pPr>
      <w:r>
        <w:tab/>
      </w:r>
      <w:r w:rsidR="006C41A1">
        <w:tab/>
        <w:t>c.</w:t>
      </w:r>
      <w:r w:rsidR="009374BB">
        <w:t xml:space="preserve"> 7.675</w:t>
      </w:r>
      <w:r w:rsidR="006C41A1">
        <w:t>, found by 3</w:t>
      </w:r>
      <w:r w:rsidR="009374BB">
        <w:t>0.7</w:t>
      </w:r>
      <w:r w:rsidR="006C41A1">
        <w:t xml:space="preserve">/4 and </w:t>
      </w:r>
      <w:r w:rsidR="009374BB">
        <w:t>7.85</w:t>
      </w:r>
      <w:r w:rsidR="006C41A1">
        <w:t xml:space="preserve">, </w:t>
      </w:r>
      <w:r w:rsidR="009374BB">
        <w:t>both measures of location are higher in winter when compared to the year’s mean and median</w:t>
      </w:r>
      <w:r w:rsidR="006C41A1">
        <w:t>.</w:t>
      </w:r>
      <w:r w:rsidR="00396FA4">
        <w:t xml:space="preserve">  </w:t>
      </w:r>
      <w:r w:rsidR="00702822" w:rsidRPr="00396FA4">
        <w:rPr>
          <w:b/>
        </w:rPr>
        <w:t>(LO</w:t>
      </w:r>
      <w:r w:rsidR="00702822">
        <w:rPr>
          <w:b/>
        </w:rPr>
        <w:t>3-1</w:t>
      </w:r>
      <w:r w:rsidR="00702822" w:rsidRPr="00396FA4">
        <w:rPr>
          <w:b/>
        </w:rPr>
        <w:t>)</w:t>
      </w:r>
    </w:p>
    <w:p w14:paraId="4E26888C" w14:textId="77777777" w:rsidR="00A57B5C" w:rsidRDefault="00A57B5C" w:rsidP="00535351">
      <w:pPr>
        <w:tabs>
          <w:tab w:val="left" w:pos="720"/>
        </w:tabs>
        <w:ind w:left="1440" w:hanging="1440"/>
      </w:pPr>
    </w:p>
    <w:p w14:paraId="375147F0" w14:textId="24840A63" w:rsidR="00A57B5C" w:rsidRDefault="00845C93" w:rsidP="00535351">
      <w:pPr>
        <w:tabs>
          <w:tab w:val="left" w:pos="720"/>
        </w:tabs>
        <w:ind w:left="720" w:hanging="720"/>
        <w:rPr>
          <w:b/>
        </w:rPr>
      </w:pPr>
      <w:r>
        <w:t>2</w:t>
      </w:r>
      <w:r w:rsidR="004A5764">
        <w:t>2</w:t>
      </w:r>
      <w:r>
        <w:t>.</w:t>
      </w:r>
      <w:r>
        <w:tab/>
        <w:t>Treat Wind Direction as nominal, Temperature as interval, and Pavement as ordinal data. That would lead to a mod</w:t>
      </w:r>
      <w:r w:rsidR="00FE00C2">
        <w:t>e</w:t>
      </w:r>
      <w:r>
        <w:t xml:space="preserve"> (Southwest) for the</w:t>
      </w:r>
      <w:r w:rsidR="004D70F8">
        <w:t xml:space="preserve"> second</w:t>
      </w:r>
      <w:r>
        <w:t xml:space="preserve"> column, a mean (91) for the </w:t>
      </w:r>
      <w:r w:rsidR="004D70F8">
        <w:t>third</w:t>
      </w:r>
      <w:r>
        <w:t xml:space="preserve"> column, and a median (Trace) for </w:t>
      </w:r>
      <w:r w:rsidR="004D70F8">
        <w:t>a fourth</w:t>
      </w:r>
      <w:r>
        <w:t>.</w:t>
      </w:r>
      <w:r w:rsidR="00396FA4">
        <w:t xml:space="preserve">  </w:t>
      </w:r>
      <w:r w:rsidR="00702822" w:rsidRPr="00396FA4">
        <w:rPr>
          <w:b/>
        </w:rPr>
        <w:t>(LO</w:t>
      </w:r>
      <w:r w:rsidR="00702822">
        <w:rPr>
          <w:b/>
        </w:rPr>
        <w:t>3-1</w:t>
      </w:r>
      <w:r w:rsidR="00702822" w:rsidRPr="00396FA4">
        <w:rPr>
          <w:b/>
        </w:rPr>
        <w:t>)</w:t>
      </w:r>
      <w:r w:rsidR="00702822">
        <w:rPr>
          <w:b/>
        </w:rPr>
        <w:t xml:space="preserve"> </w:t>
      </w:r>
    </w:p>
    <w:p w14:paraId="44419D4D" w14:textId="77777777" w:rsidR="00A57B5C" w:rsidRDefault="00A57B5C" w:rsidP="00535351">
      <w:pPr>
        <w:tabs>
          <w:tab w:val="left" w:pos="720"/>
        </w:tabs>
        <w:ind w:left="1440" w:hanging="1440"/>
        <w:rPr>
          <w:b/>
        </w:rPr>
      </w:pPr>
    </w:p>
    <w:p w14:paraId="243C6805" w14:textId="77777777" w:rsidR="00A57B5C" w:rsidRDefault="004A5764" w:rsidP="00535351">
      <w:pPr>
        <w:tabs>
          <w:tab w:val="left" w:pos="720"/>
        </w:tabs>
        <w:ind w:left="1440" w:hanging="1440"/>
        <w:rPr>
          <w:b/>
        </w:rPr>
      </w:pPr>
      <w:r>
        <w:t>23.</w:t>
      </w:r>
      <w:r>
        <w:tab/>
        <w:t>$</w:t>
      </w:r>
      <w:r w:rsidR="00057065">
        <w:t>4</w:t>
      </w:r>
      <w:r w:rsidR="008A7ED7">
        <w:t>6.09</w:t>
      </w:r>
      <w:r>
        <w:t xml:space="preserve">, found by </w:t>
      </w:r>
      <m:oMath>
        <m:f>
          <m:fPr>
            <m:ctrlPr>
              <w:rPr>
                <w:rFonts w:ascii="Cambria Math" w:hAnsi="Cambria Math"/>
                <w:i/>
              </w:rPr>
            </m:ctrlPr>
          </m:fPr>
          <m:num>
            <m:r>
              <w:rPr>
                <w:rFonts w:ascii="Cambria Math" w:hAnsi="Cambria Math"/>
              </w:rPr>
              <m:t>300</m:t>
            </m:r>
            <m:d>
              <m:dPr>
                <m:ctrlPr>
                  <w:rPr>
                    <w:rFonts w:ascii="Cambria Math" w:hAnsi="Cambria Math"/>
                    <w:i/>
                  </w:rPr>
                </m:ctrlPr>
              </m:dPr>
              <m:e>
                <m:r>
                  <w:rPr>
                    <w:rFonts w:ascii="Cambria Math" w:hAnsi="Cambria Math"/>
                  </w:rPr>
                  <m:t>$53</m:t>
                </m:r>
              </m:e>
            </m:d>
            <m:r>
              <w:rPr>
                <w:rFonts w:ascii="Cambria Math" w:hAnsi="Cambria Math"/>
              </w:rPr>
              <m:t>+400</m:t>
            </m:r>
            <m:d>
              <m:dPr>
                <m:ctrlPr>
                  <w:rPr>
                    <w:rFonts w:ascii="Cambria Math" w:hAnsi="Cambria Math"/>
                    <w:i/>
                  </w:rPr>
                </m:ctrlPr>
              </m:dPr>
              <m:e>
                <m:r>
                  <w:rPr>
                    <w:rFonts w:ascii="Cambria Math" w:hAnsi="Cambria Math"/>
                  </w:rPr>
                  <m:t>$42</m:t>
                </m:r>
              </m:e>
            </m:d>
            <m:r>
              <w:rPr>
                <w:rFonts w:ascii="Cambria Math" w:hAnsi="Cambria Math"/>
              </w:rPr>
              <m:t>+400($45)</m:t>
            </m:r>
          </m:num>
          <m:den>
            <m:r>
              <w:rPr>
                <w:rFonts w:ascii="Cambria Math" w:hAnsi="Cambria Math"/>
              </w:rPr>
              <m:t>300+400+400</m:t>
            </m:r>
          </m:den>
        </m:f>
        <m:r>
          <w:rPr>
            <w:rFonts w:ascii="Cambria Math" w:hAnsi="Cambria Math"/>
          </w:rPr>
          <m:t xml:space="preserve">= </m:t>
        </m:r>
        <m:f>
          <m:fPr>
            <m:ctrlPr>
              <w:rPr>
                <w:rFonts w:ascii="Cambria Math" w:hAnsi="Cambria Math"/>
                <w:i/>
              </w:rPr>
            </m:ctrlPr>
          </m:fPr>
          <m:num>
            <m:r>
              <w:rPr>
                <w:rFonts w:ascii="Cambria Math" w:hAnsi="Cambria Math"/>
              </w:rPr>
              <m:t>$50,700</m:t>
            </m:r>
          </m:num>
          <m:den>
            <m:r>
              <w:rPr>
                <w:rFonts w:ascii="Cambria Math" w:hAnsi="Cambria Math"/>
              </w:rPr>
              <m:t>1100</m:t>
            </m:r>
          </m:den>
        </m:f>
        <m:r>
          <w:rPr>
            <w:rFonts w:ascii="Cambria Math" w:hAnsi="Cambria Math"/>
          </w:rPr>
          <m:t>=$46.09</m:t>
        </m:r>
      </m:oMath>
      <w:r>
        <w:t xml:space="preserve"> </w:t>
      </w:r>
      <w:r w:rsidR="00702822" w:rsidRPr="00396FA4">
        <w:rPr>
          <w:b/>
        </w:rPr>
        <w:t>(LO</w:t>
      </w:r>
      <w:r w:rsidR="00702822">
        <w:rPr>
          <w:b/>
        </w:rPr>
        <w:t>3-2</w:t>
      </w:r>
      <w:r w:rsidR="00702822" w:rsidRPr="00396FA4">
        <w:rPr>
          <w:b/>
        </w:rPr>
        <w:t>)</w:t>
      </w:r>
      <w:r w:rsidR="001B5D71" w:rsidRPr="001B5D71">
        <w:rPr>
          <w:noProof/>
          <w:position w:val="-24"/>
        </w:rPr>
        <w:t xml:space="preserve"> </w:t>
      </w:r>
    </w:p>
    <w:p w14:paraId="3C6F4183" w14:textId="77777777" w:rsidR="00A57B5C" w:rsidRDefault="00A57B5C" w:rsidP="00535351">
      <w:pPr>
        <w:tabs>
          <w:tab w:val="left" w:pos="720"/>
        </w:tabs>
        <w:ind w:left="1440" w:hanging="1440"/>
        <w:rPr>
          <w:b/>
        </w:rPr>
      </w:pPr>
    </w:p>
    <w:p w14:paraId="13311330" w14:textId="77777777" w:rsidR="00A57B5C" w:rsidRDefault="004A5764" w:rsidP="00535351">
      <w:pPr>
        <w:tabs>
          <w:tab w:val="left" w:pos="720"/>
        </w:tabs>
        <w:ind w:left="1440" w:hanging="1440"/>
        <w:rPr>
          <w:b/>
        </w:rPr>
      </w:pPr>
      <w:r>
        <w:t>24.</w:t>
      </w:r>
      <w:r>
        <w:tab/>
        <w:t xml:space="preserve">$1.50 found by </w:t>
      </w:r>
      <w:r w:rsidR="005557AB">
        <w:t>[</w:t>
      </w:r>
      <w:r w:rsidR="00B62DAD">
        <w:t>40($1) + 10($3.5)</w:t>
      </w:r>
      <w:r w:rsidR="005557AB">
        <w:t>]</w:t>
      </w:r>
      <w:r w:rsidR="00B62DAD">
        <w:t xml:space="preserve">/50  </w:t>
      </w:r>
      <w:r w:rsidR="00702822" w:rsidRPr="00396FA4">
        <w:rPr>
          <w:b/>
        </w:rPr>
        <w:t>(LO</w:t>
      </w:r>
      <w:r w:rsidR="00702822">
        <w:rPr>
          <w:b/>
        </w:rPr>
        <w:t>3-2</w:t>
      </w:r>
      <w:r w:rsidR="00702822" w:rsidRPr="00396FA4">
        <w:rPr>
          <w:b/>
        </w:rPr>
        <w:t>)</w:t>
      </w:r>
    </w:p>
    <w:p w14:paraId="5CB9CEAF" w14:textId="77777777" w:rsidR="00A57B5C" w:rsidRDefault="00A57B5C" w:rsidP="00535351">
      <w:pPr>
        <w:tabs>
          <w:tab w:val="left" w:pos="720"/>
        </w:tabs>
        <w:ind w:left="1440" w:hanging="1440"/>
        <w:rPr>
          <w:b/>
        </w:rPr>
      </w:pPr>
    </w:p>
    <w:p w14:paraId="5F3AFCE5" w14:textId="77777777" w:rsidR="00A57B5C" w:rsidRDefault="004A5764" w:rsidP="00535351">
      <w:pPr>
        <w:tabs>
          <w:tab w:val="left" w:pos="720"/>
        </w:tabs>
        <w:ind w:left="1440" w:hanging="1440"/>
        <w:rPr>
          <w:b/>
        </w:rPr>
      </w:pPr>
      <w:r>
        <w:t>25.</w:t>
      </w:r>
      <w:r>
        <w:tab/>
        <w:t>$</w:t>
      </w:r>
      <w:r w:rsidR="00C046A0">
        <w:t>22.50</w:t>
      </w:r>
      <w:r>
        <w:t>, found by [50($</w:t>
      </w:r>
      <w:r w:rsidR="00C046A0">
        <w:t>12</w:t>
      </w:r>
      <w:r>
        <w:t>) + 50($</w:t>
      </w:r>
      <w:r w:rsidR="00C046A0">
        <w:t>20</w:t>
      </w:r>
      <w:r>
        <w:t>) + 100($2</w:t>
      </w:r>
      <w:r w:rsidR="00C046A0">
        <w:t>9</w:t>
      </w:r>
      <w:r>
        <w:t>)]/200 or $</w:t>
      </w:r>
      <w:r w:rsidR="00C046A0">
        <w:t>4500</w:t>
      </w:r>
      <w:r>
        <w:t xml:space="preserve">/200 </w:t>
      </w:r>
      <w:r w:rsidR="00702822" w:rsidRPr="00396FA4">
        <w:rPr>
          <w:b/>
        </w:rPr>
        <w:t>(LO</w:t>
      </w:r>
      <w:r w:rsidR="00702822">
        <w:rPr>
          <w:b/>
        </w:rPr>
        <w:t>3-2</w:t>
      </w:r>
      <w:r w:rsidR="00702822" w:rsidRPr="00396FA4">
        <w:rPr>
          <w:b/>
        </w:rPr>
        <w:t>)</w:t>
      </w:r>
    </w:p>
    <w:p w14:paraId="7504B78D" w14:textId="77777777" w:rsidR="00A57B5C" w:rsidRDefault="00A57B5C" w:rsidP="00535351">
      <w:pPr>
        <w:tabs>
          <w:tab w:val="left" w:pos="720"/>
        </w:tabs>
        <w:ind w:left="1440" w:hanging="1440"/>
        <w:rPr>
          <w:b/>
        </w:rPr>
      </w:pPr>
    </w:p>
    <w:p w14:paraId="51029EAC" w14:textId="77777777" w:rsidR="00A57B5C" w:rsidRDefault="004A5764" w:rsidP="00535351">
      <w:pPr>
        <w:tabs>
          <w:tab w:val="left" w:pos="720"/>
        </w:tabs>
        <w:ind w:left="1440" w:hanging="1440"/>
        <w:rPr>
          <w:b/>
        </w:rPr>
      </w:pPr>
      <w:r>
        <w:t>26.</w:t>
      </w:r>
      <w:r>
        <w:tab/>
        <w:t xml:space="preserve">$143.75, found by </w:t>
      </w:r>
      <w:r w:rsidR="005557AB">
        <w:t>[10($100) + 10($75) + 20($200)]</w:t>
      </w:r>
      <w:r>
        <w:t xml:space="preserve">/40 </w:t>
      </w:r>
      <w:r w:rsidR="00702822" w:rsidRPr="00396FA4">
        <w:rPr>
          <w:b/>
        </w:rPr>
        <w:t>(LO</w:t>
      </w:r>
      <w:r w:rsidR="00702822">
        <w:rPr>
          <w:b/>
        </w:rPr>
        <w:t>3-2</w:t>
      </w:r>
      <w:r w:rsidR="00702822" w:rsidRPr="00396FA4">
        <w:rPr>
          <w:b/>
        </w:rPr>
        <w:t>)</w:t>
      </w:r>
    </w:p>
    <w:p w14:paraId="6C8E0F76" w14:textId="77777777" w:rsidR="00A57B5C" w:rsidRDefault="00A57B5C" w:rsidP="00535351">
      <w:pPr>
        <w:tabs>
          <w:tab w:val="left" w:pos="720"/>
        </w:tabs>
        <w:ind w:left="1440" w:hanging="1440"/>
        <w:rPr>
          <w:b/>
        </w:rPr>
      </w:pPr>
    </w:p>
    <w:p w14:paraId="20F4200C" w14:textId="77777777" w:rsidR="004A5764" w:rsidRDefault="004A5764" w:rsidP="00535351">
      <w:pPr>
        <w:tabs>
          <w:tab w:val="left" w:pos="720"/>
        </w:tabs>
        <w:ind w:left="1440" w:hanging="1440"/>
      </w:pPr>
    </w:p>
    <w:p w14:paraId="507E41B4" w14:textId="77777777" w:rsidR="004A5764" w:rsidRDefault="0079665A" w:rsidP="00535351">
      <w:pPr>
        <w:tabs>
          <w:tab w:val="left" w:pos="720"/>
        </w:tabs>
        <w:ind w:left="1440" w:hanging="1440"/>
      </w:pPr>
      <w:r>
        <w:t>27</w:t>
      </w:r>
      <w:r w:rsidR="004A5764">
        <w:t>.</w:t>
      </w:r>
      <w:r w:rsidR="004A5764">
        <w:tab/>
        <w:t>a.</w:t>
      </w:r>
      <w:r w:rsidR="004A5764">
        <w:tab/>
        <w:t xml:space="preserve">7, found by 10 – 3 </w:t>
      </w:r>
    </w:p>
    <w:p w14:paraId="16AB6BF6" w14:textId="77777777" w:rsidR="004A5764" w:rsidRDefault="004A5764" w:rsidP="00535351">
      <w:pPr>
        <w:tabs>
          <w:tab w:val="left" w:pos="720"/>
        </w:tabs>
        <w:ind w:left="1440" w:hanging="1440"/>
      </w:pPr>
      <w:r>
        <w:tab/>
        <w:t>b.</w:t>
      </w:r>
      <w:r>
        <w:tab/>
        <w:t>6, found by 30/5</w:t>
      </w:r>
    </w:p>
    <w:p w14:paraId="4959807A" w14:textId="0A440C6A" w:rsidR="004A5764" w:rsidRDefault="004A5764" w:rsidP="00494619">
      <w:pPr>
        <w:tabs>
          <w:tab w:val="left" w:pos="720"/>
        </w:tabs>
        <w:ind w:left="1440" w:hanging="1440"/>
      </w:pPr>
      <w:r>
        <w:lastRenderedPageBreak/>
        <w:tab/>
        <w:t>c.</w:t>
      </w:r>
      <w:r>
        <w:tab/>
        <w:t>The differences between each value and the mean are: -1, 2, -2, 4 and -3, respectively.</w:t>
      </w:r>
      <w:r w:rsidR="00854FD5">
        <w:t xml:space="preserve"> </w:t>
      </w:r>
      <w:r>
        <w:t>Their squares are 1, 4, 4, 16 and 9. The sum of the squares is 34.  So the variance is 6.8, found by 34/5.</w:t>
      </w:r>
    </w:p>
    <w:p w14:paraId="09A2A66F" w14:textId="77777777" w:rsidR="004A5764" w:rsidRDefault="004A5764" w:rsidP="00535351">
      <w:pPr>
        <w:tabs>
          <w:tab w:val="left" w:pos="720"/>
        </w:tabs>
        <w:ind w:left="1440" w:hanging="1440"/>
      </w:pPr>
      <w:r>
        <w:tab/>
        <w:t>d.</w:t>
      </w:r>
      <w:r>
        <w:tab/>
        <w:t>The difference between the highest number sold (10) a</w:t>
      </w:r>
      <w:r w:rsidR="00626AA2">
        <w:t xml:space="preserve">nd the smallest number sold (3) </w:t>
      </w:r>
      <w:r>
        <w:t>is 7. The “typical” number sold is 6.  The average of the squared deviations is 6.8.</w:t>
      </w:r>
      <w:r w:rsidR="00702822">
        <w:t xml:space="preserve"> </w:t>
      </w:r>
      <w:bookmarkStart w:id="0" w:name="_GoBack"/>
      <w:r w:rsidR="00702822" w:rsidRPr="00396FA4">
        <w:rPr>
          <w:b/>
        </w:rPr>
        <w:t>(</w:t>
      </w:r>
      <w:r w:rsidR="004227CF">
        <w:rPr>
          <w:b/>
        </w:rPr>
        <w:t>LO3-3</w:t>
      </w:r>
      <w:r w:rsidR="00702822" w:rsidRPr="00396FA4">
        <w:rPr>
          <w:b/>
        </w:rPr>
        <w:t>)</w:t>
      </w:r>
    </w:p>
    <w:bookmarkEnd w:id="0"/>
    <w:p w14:paraId="3FD7A932" w14:textId="77777777" w:rsidR="004A5764" w:rsidRDefault="004A5764" w:rsidP="00535351">
      <w:pPr>
        <w:tabs>
          <w:tab w:val="left" w:pos="720"/>
        </w:tabs>
        <w:ind w:left="1440" w:hanging="1440"/>
      </w:pPr>
    </w:p>
    <w:p w14:paraId="4F82B7D5" w14:textId="77777777" w:rsidR="004A5764" w:rsidRDefault="0079665A" w:rsidP="00535351">
      <w:pPr>
        <w:tabs>
          <w:tab w:val="left" w:pos="720"/>
        </w:tabs>
        <w:ind w:left="1440" w:hanging="1440"/>
      </w:pPr>
      <w:r>
        <w:t>28</w:t>
      </w:r>
      <w:r w:rsidR="004A5764">
        <w:t>.</w:t>
      </w:r>
      <w:r w:rsidR="004A5764">
        <w:tab/>
        <w:t>a.</w:t>
      </w:r>
      <w:r w:rsidR="004A5764">
        <w:tab/>
        <w:t>24, found by 52 – 28</w:t>
      </w:r>
    </w:p>
    <w:p w14:paraId="64D349F5" w14:textId="77777777" w:rsidR="004A5764" w:rsidRDefault="004A5764" w:rsidP="00535351">
      <w:pPr>
        <w:tabs>
          <w:tab w:val="left" w:pos="720"/>
        </w:tabs>
        <w:ind w:left="1440" w:hanging="1440"/>
      </w:pPr>
      <w:r>
        <w:tab/>
        <w:t>b.</w:t>
      </w:r>
      <w:r>
        <w:tab/>
        <w:t>38</w:t>
      </w:r>
      <w:r w:rsidR="008D191B">
        <w:t>, found by 304/8</w:t>
      </w:r>
    </w:p>
    <w:p w14:paraId="18C92535" w14:textId="77777777" w:rsidR="004A5764" w:rsidRDefault="004A5764" w:rsidP="00535351">
      <w:pPr>
        <w:tabs>
          <w:tab w:val="left" w:pos="720"/>
        </w:tabs>
        <w:ind w:left="1440" w:hanging="1440"/>
      </w:pPr>
      <w:r>
        <w:tab/>
        <w:t>c.</w:t>
      </w:r>
      <w:r>
        <w:tab/>
        <w:t>The differences between each value and the mean are: -4, 8, 14, -9, 3, 0, -2 and -10, respectively.</w:t>
      </w:r>
      <w:r w:rsidR="00854FD5">
        <w:t xml:space="preserve"> </w:t>
      </w:r>
      <w:r>
        <w:t>Their squares are 16, 64, 196, 81, 9, 0, 4 and 100. The sum of the squares is 470.  So the variance is 58.75, found by 470/8</w:t>
      </w:r>
    </w:p>
    <w:p w14:paraId="77A516A0" w14:textId="77777777" w:rsidR="004A5764" w:rsidRDefault="00BB1A68" w:rsidP="00535351">
      <w:pPr>
        <w:tabs>
          <w:tab w:val="left" w:pos="720"/>
        </w:tabs>
        <w:ind w:left="1440" w:hanging="1440"/>
      </w:pPr>
      <w:r>
        <w:tab/>
      </w:r>
      <w:r w:rsidR="004A5764">
        <w:t>d.</w:t>
      </w:r>
      <w:r w:rsidR="004A5764">
        <w:tab/>
        <w:t xml:space="preserve">The difference between </w:t>
      </w:r>
      <w:r w:rsidR="00FC3456">
        <w:t xml:space="preserve">the minimum, </w:t>
      </w:r>
      <w:r w:rsidR="004A5764">
        <w:t>28</w:t>
      </w:r>
      <w:r w:rsidR="00FC3456">
        <w:t>,</w:t>
      </w:r>
      <w:r w:rsidR="004A5764">
        <w:t xml:space="preserve"> and</w:t>
      </w:r>
      <w:r w:rsidR="00FC3456">
        <w:t xml:space="preserve"> </w:t>
      </w:r>
      <w:r w:rsidR="00494619">
        <w:t>maximum, 52</w:t>
      </w:r>
      <w:r w:rsidR="00FC3456">
        <w:t>,</w:t>
      </w:r>
      <w:r w:rsidR="004A5764">
        <w:t xml:space="preserve"> is 24.  The average of the squared deviations from the mean of 38 is 58.75</w:t>
      </w:r>
      <w:r w:rsidR="00702822">
        <w:t xml:space="preserve">. </w:t>
      </w:r>
      <w:r w:rsidR="00702822" w:rsidRPr="00396FA4">
        <w:rPr>
          <w:b/>
        </w:rPr>
        <w:t>(</w:t>
      </w:r>
      <w:r w:rsidR="004227CF">
        <w:rPr>
          <w:b/>
        </w:rPr>
        <w:t>LO3-3</w:t>
      </w:r>
      <w:r w:rsidR="00702822" w:rsidRPr="00396FA4">
        <w:rPr>
          <w:b/>
        </w:rPr>
        <w:t>)</w:t>
      </w:r>
    </w:p>
    <w:p w14:paraId="1361F70E" w14:textId="77777777" w:rsidR="004A5764" w:rsidRDefault="004A5764" w:rsidP="00535351">
      <w:pPr>
        <w:tabs>
          <w:tab w:val="left" w:pos="720"/>
        </w:tabs>
        <w:ind w:left="1440" w:hanging="1440"/>
      </w:pPr>
    </w:p>
    <w:p w14:paraId="304FA28A" w14:textId="77777777" w:rsidR="004A5764" w:rsidRDefault="0079665A" w:rsidP="00535351">
      <w:pPr>
        <w:tabs>
          <w:tab w:val="left" w:pos="720"/>
        </w:tabs>
        <w:ind w:left="1440" w:hanging="1440"/>
      </w:pPr>
      <w:r>
        <w:t>29</w:t>
      </w:r>
      <w:r w:rsidR="004A5764">
        <w:t>.</w:t>
      </w:r>
      <w:r w:rsidR="004A5764">
        <w:tab/>
        <w:t>a.</w:t>
      </w:r>
      <w:r w:rsidR="004A5764">
        <w:tab/>
        <w:t>30, found by 54 – 24</w:t>
      </w:r>
    </w:p>
    <w:p w14:paraId="7A1B426C" w14:textId="77777777" w:rsidR="004A5764" w:rsidRDefault="004A5764" w:rsidP="00535351">
      <w:pPr>
        <w:tabs>
          <w:tab w:val="left" w:pos="720"/>
        </w:tabs>
        <w:ind w:left="1440" w:hanging="1440"/>
      </w:pPr>
      <w:r>
        <w:tab/>
        <w:t>b.</w:t>
      </w:r>
      <w:r>
        <w:tab/>
        <w:t>38, found by 380/10</w:t>
      </w:r>
    </w:p>
    <w:p w14:paraId="02D03594" w14:textId="77777777" w:rsidR="004A5764" w:rsidRDefault="004A5764" w:rsidP="00535351">
      <w:pPr>
        <w:tabs>
          <w:tab w:val="left" w:pos="720"/>
        </w:tabs>
        <w:ind w:left="1440" w:hanging="1440"/>
      </w:pPr>
      <w:r>
        <w:tab/>
        <w:t>c.</w:t>
      </w:r>
      <w:r>
        <w:tab/>
        <w:t>The differences between each value and the mean are: -10, -6, -14, 8, 6, 2, 16, 0, -6 and 4, respectively.</w:t>
      </w:r>
      <w:r w:rsidR="00351C1F">
        <w:t xml:space="preserve"> </w:t>
      </w:r>
      <w:r>
        <w:t>Their squares are 100, 36, 196, 64, 36, 4, 256, 0, 36 and 16. The sum of the squares is 744.  So the variance is 74.4, found by 744/10</w:t>
      </w:r>
    </w:p>
    <w:p w14:paraId="08A42A7D" w14:textId="77777777" w:rsidR="004A5764" w:rsidRDefault="0026569F" w:rsidP="00535351">
      <w:pPr>
        <w:tabs>
          <w:tab w:val="left" w:pos="720"/>
        </w:tabs>
        <w:ind w:left="1440" w:hanging="1440"/>
      </w:pPr>
      <w:r>
        <w:tab/>
      </w:r>
      <w:r w:rsidR="004A5764">
        <w:t>d.</w:t>
      </w:r>
      <w:r w:rsidR="004A5764">
        <w:tab/>
        <w:t xml:space="preserve">The difference between </w:t>
      </w:r>
      <w:r w:rsidR="00095229">
        <w:t xml:space="preserve">the highest and lowest values of </w:t>
      </w:r>
      <w:r w:rsidR="004A5764">
        <w:t>54 and 24 is 30.  The average of the squared deviations from the mean of 38 is 74.4.</w:t>
      </w:r>
      <w:r w:rsidR="00702822">
        <w:t xml:space="preserve"> </w:t>
      </w:r>
      <w:r w:rsidR="00702822" w:rsidRPr="00396FA4">
        <w:rPr>
          <w:b/>
        </w:rPr>
        <w:t>(</w:t>
      </w:r>
      <w:r w:rsidR="004227CF">
        <w:rPr>
          <w:b/>
        </w:rPr>
        <w:t>LO3-3</w:t>
      </w:r>
      <w:r w:rsidR="00702822" w:rsidRPr="00396FA4">
        <w:rPr>
          <w:b/>
        </w:rPr>
        <w:t>)</w:t>
      </w:r>
    </w:p>
    <w:p w14:paraId="1CFEA7F9" w14:textId="77777777" w:rsidR="004A5764" w:rsidRDefault="004A5764" w:rsidP="00535351">
      <w:pPr>
        <w:tabs>
          <w:tab w:val="left" w:pos="720"/>
        </w:tabs>
        <w:ind w:left="1440" w:hanging="1440"/>
      </w:pPr>
    </w:p>
    <w:p w14:paraId="707ECC84" w14:textId="77777777" w:rsidR="004A5764" w:rsidRDefault="004A5764" w:rsidP="00535351">
      <w:pPr>
        <w:tabs>
          <w:tab w:val="left" w:pos="720"/>
        </w:tabs>
        <w:ind w:left="1440" w:hanging="1440"/>
      </w:pPr>
      <w:r>
        <w:t>3</w:t>
      </w:r>
      <w:r w:rsidR="0079665A">
        <w:t>0</w:t>
      </w:r>
      <w:r>
        <w:t>.</w:t>
      </w:r>
      <w:r>
        <w:tab/>
        <w:t>a.</w:t>
      </w:r>
      <w:r>
        <w:tab/>
        <w:t>7.6%, found by 18.2 – 10.6</w:t>
      </w:r>
    </w:p>
    <w:p w14:paraId="4B78E970" w14:textId="77777777" w:rsidR="004A5764" w:rsidRDefault="004A5764" w:rsidP="00535351">
      <w:pPr>
        <w:tabs>
          <w:tab w:val="left" w:pos="720"/>
        </w:tabs>
        <w:ind w:left="1440" w:hanging="1440"/>
      </w:pPr>
      <w:r>
        <w:tab/>
        <w:t>b.</w:t>
      </w:r>
      <w:r>
        <w:tab/>
        <w:t>13.85% found by 110.8/8</w:t>
      </w:r>
    </w:p>
    <w:p w14:paraId="78A04B1F" w14:textId="77777777" w:rsidR="004A5764" w:rsidRDefault="004A5764" w:rsidP="00494619">
      <w:pPr>
        <w:tabs>
          <w:tab w:val="left" w:pos="720"/>
        </w:tabs>
        <w:ind w:left="1440" w:hanging="1440"/>
      </w:pPr>
      <w:r>
        <w:tab/>
        <w:t>c.</w:t>
      </w:r>
      <w:r>
        <w:tab/>
        <w:t xml:space="preserve">The differences between each value and the mean are: -3.25, -1.25, 0.95, 4.35, -1.85, 0.95, -1.65 and </w:t>
      </w:r>
      <w:r w:rsidR="00A80FDF">
        <w:t xml:space="preserve">1.75, respectively. </w:t>
      </w:r>
      <w:r>
        <w:t>Their squares are 10.5625, 1.5625, 0.9025, 18.9225, 3.4225, 0.9025, 2.7225 and 3.0625.</w:t>
      </w:r>
      <w:r w:rsidR="00A80FDF">
        <w:t xml:space="preserve"> </w:t>
      </w:r>
      <w:r>
        <w:t>The sum of the squares is 42.06. So the variance is 5.2575, found by 42.06/8</w:t>
      </w:r>
    </w:p>
    <w:p w14:paraId="386ED182" w14:textId="77777777" w:rsidR="004A5764" w:rsidRDefault="007F10C0" w:rsidP="001169B9">
      <w:pPr>
        <w:tabs>
          <w:tab w:val="left" w:pos="720"/>
        </w:tabs>
        <w:ind w:left="1440" w:hanging="1440"/>
      </w:pPr>
      <w:r>
        <w:tab/>
      </w:r>
      <w:r w:rsidR="004A5764">
        <w:t>d.</w:t>
      </w:r>
      <w:r w:rsidR="004A5764">
        <w:tab/>
        <w:t xml:space="preserve">The difference between </w:t>
      </w:r>
      <w:r w:rsidR="00FA5ED5">
        <w:t xml:space="preserve">the highest and lowest values of </w:t>
      </w:r>
      <w:r w:rsidR="004A5764">
        <w:t>18.2 and 10.6 is 7.6%.  The average of the squared deviations from the mean of 13.85% is 5.2675.</w:t>
      </w:r>
      <w:r w:rsidR="00702822">
        <w:t xml:space="preserve"> </w:t>
      </w:r>
      <w:r w:rsidR="00702822" w:rsidRPr="00396FA4">
        <w:rPr>
          <w:b/>
        </w:rPr>
        <w:t>(</w:t>
      </w:r>
      <w:r w:rsidR="004227CF">
        <w:rPr>
          <w:b/>
        </w:rPr>
        <w:t>LO3-3</w:t>
      </w:r>
      <w:r w:rsidR="00702822" w:rsidRPr="00396FA4">
        <w:rPr>
          <w:b/>
        </w:rPr>
        <w:t>)</w:t>
      </w:r>
    </w:p>
    <w:p w14:paraId="0E683BC6" w14:textId="77777777" w:rsidR="006F1CB9" w:rsidRDefault="006F1CB9" w:rsidP="00535351">
      <w:pPr>
        <w:tabs>
          <w:tab w:val="left" w:pos="720"/>
        </w:tabs>
        <w:ind w:left="1440" w:hanging="1440"/>
      </w:pPr>
    </w:p>
    <w:p w14:paraId="4FC9E2B6" w14:textId="77777777" w:rsidR="006F1CB9" w:rsidRPr="007E51B2" w:rsidRDefault="006F1CB9" w:rsidP="00535351">
      <w:pPr>
        <w:tabs>
          <w:tab w:val="left" w:pos="720"/>
        </w:tabs>
        <w:ind w:left="720" w:hanging="720"/>
        <w:rPr>
          <w:sz w:val="24"/>
          <w:szCs w:val="24"/>
        </w:rPr>
      </w:pPr>
      <w:r w:rsidRPr="007E51B2">
        <w:rPr>
          <w:sz w:val="24"/>
          <w:szCs w:val="24"/>
        </w:rPr>
        <w:t>3</w:t>
      </w:r>
      <w:r w:rsidR="0079665A">
        <w:rPr>
          <w:sz w:val="24"/>
          <w:szCs w:val="24"/>
        </w:rPr>
        <w:t>1</w:t>
      </w:r>
      <w:r w:rsidRPr="007E51B2">
        <w:rPr>
          <w:sz w:val="24"/>
          <w:szCs w:val="24"/>
        </w:rPr>
        <w:t>.</w:t>
      </w:r>
      <w:r w:rsidRPr="007E51B2">
        <w:rPr>
          <w:sz w:val="24"/>
          <w:szCs w:val="24"/>
        </w:rPr>
        <w:tab/>
        <w:t>The ranges are 32, found by 46 – 14, and 19, found by 35 – 16, respectively.</w:t>
      </w:r>
    </w:p>
    <w:p w14:paraId="0F0B3A69" w14:textId="77777777" w:rsidR="006F1CB9" w:rsidRPr="007E51B2" w:rsidRDefault="006F1CB9" w:rsidP="00535351">
      <w:pPr>
        <w:tabs>
          <w:tab w:val="left" w:pos="720"/>
        </w:tabs>
        <w:ind w:left="720" w:hanging="720"/>
        <w:rPr>
          <w:sz w:val="24"/>
          <w:szCs w:val="24"/>
        </w:rPr>
      </w:pPr>
      <w:r w:rsidRPr="007E51B2">
        <w:rPr>
          <w:sz w:val="24"/>
          <w:szCs w:val="24"/>
        </w:rPr>
        <w:tab/>
        <w:t xml:space="preserve">The means are 33.1, found by 331/10, and 24.5, found by 245/10, respectively. </w:t>
      </w:r>
    </w:p>
    <w:p w14:paraId="3CCC7CE6" w14:textId="77777777" w:rsidR="006F1CB9" w:rsidRPr="007E51B2" w:rsidRDefault="006F1CB9" w:rsidP="001169B9">
      <w:pPr>
        <w:tabs>
          <w:tab w:val="left" w:pos="720"/>
        </w:tabs>
        <w:ind w:left="720" w:hanging="720"/>
        <w:rPr>
          <w:sz w:val="24"/>
          <w:szCs w:val="24"/>
        </w:rPr>
      </w:pPr>
      <w:r w:rsidRPr="007E51B2">
        <w:rPr>
          <w:sz w:val="24"/>
          <w:szCs w:val="24"/>
        </w:rPr>
        <w:tab/>
        <w:t>The California group is more diverse</w:t>
      </w:r>
      <w:r w:rsidR="00E86EEA">
        <w:rPr>
          <w:sz w:val="24"/>
          <w:szCs w:val="24"/>
        </w:rPr>
        <w:t xml:space="preserve"> with a </w:t>
      </w:r>
      <w:r w:rsidR="00AE73EA">
        <w:rPr>
          <w:sz w:val="24"/>
          <w:szCs w:val="24"/>
        </w:rPr>
        <w:t xml:space="preserve">larger range and </w:t>
      </w:r>
      <w:r w:rsidR="00E86EEA">
        <w:rPr>
          <w:sz w:val="24"/>
          <w:szCs w:val="24"/>
        </w:rPr>
        <w:t>higher variance of 108.89 compared to 29.45 for Iowa</w:t>
      </w:r>
      <w:r w:rsidRPr="007E51B2">
        <w:rPr>
          <w:sz w:val="24"/>
          <w:szCs w:val="24"/>
        </w:rPr>
        <w:t>, but it does have a higher mean.</w:t>
      </w:r>
      <w:r w:rsidR="00396FA4">
        <w:rPr>
          <w:sz w:val="24"/>
          <w:szCs w:val="24"/>
        </w:rPr>
        <w:t xml:space="preserve"> </w:t>
      </w:r>
      <w:r w:rsidR="00702822" w:rsidRPr="00396FA4">
        <w:rPr>
          <w:b/>
        </w:rPr>
        <w:t>(</w:t>
      </w:r>
      <w:r w:rsidR="004227CF">
        <w:rPr>
          <w:b/>
        </w:rPr>
        <w:t>LO3-3</w:t>
      </w:r>
      <w:r w:rsidR="00702822" w:rsidRPr="00396FA4">
        <w:rPr>
          <w:b/>
        </w:rPr>
        <w:t>)</w:t>
      </w:r>
    </w:p>
    <w:p w14:paraId="0BE06A96" w14:textId="77777777" w:rsidR="006F1CB9" w:rsidRPr="007E51B2" w:rsidRDefault="006F1CB9" w:rsidP="00535351">
      <w:pPr>
        <w:tabs>
          <w:tab w:val="left" w:pos="720"/>
        </w:tabs>
        <w:ind w:left="1440" w:hanging="1440"/>
        <w:rPr>
          <w:sz w:val="24"/>
          <w:szCs w:val="24"/>
        </w:rPr>
      </w:pPr>
    </w:p>
    <w:p w14:paraId="3B65A69A" w14:textId="77777777" w:rsidR="006F1CB9" w:rsidRPr="007E51B2" w:rsidRDefault="0079665A" w:rsidP="00535351">
      <w:pPr>
        <w:tabs>
          <w:tab w:val="left" w:pos="720"/>
        </w:tabs>
        <w:ind w:left="1440" w:hanging="1440"/>
        <w:rPr>
          <w:sz w:val="24"/>
          <w:szCs w:val="24"/>
        </w:rPr>
      </w:pPr>
      <w:r>
        <w:rPr>
          <w:sz w:val="24"/>
          <w:szCs w:val="24"/>
        </w:rPr>
        <w:t>32</w:t>
      </w:r>
      <w:r w:rsidR="006F1CB9" w:rsidRPr="007E51B2">
        <w:rPr>
          <w:sz w:val="24"/>
          <w:szCs w:val="24"/>
        </w:rPr>
        <w:t>.</w:t>
      </w:r>
      <w:r w:rsidR="006F1CB9" w:rsidRPr="007E51B2">
        <w:rPr>
          <w:sz w:val="24"/>
          <w:szCs w:val="24"/>
        </w:rPr>
        <w:tab/>
        <w:t>The ranges are 10 and 5, respectively.</w:t>
      </w:r>
      <w:r w:rsidR="00396FA4">
        <w:rPr>
          <w:sz w:val="24"/>
          <w:szCs w:val="24"/>
        </w:rPr>
        <w:t xml:space="preserve">  </w:t>
      </w:r>
    </w:p>
    <w:p w14:paraId="45B53EEE" w14:textId="77777777" w:rsidR="006F1CB9" w:rsidRPr="007E51B2" w:rsidRDefault="006F1CB9" w:rsidP="00535351">
      <w:pPr>
        <w:tabs>
          <w:tab w:val="left" w:pos="720"/>
        </w:tabs>
        <w:ind w:left="1440" w:hanging="1440"/>
        <w:rPr>
          <w:sz w:val="24"/>
          <w:szCs w:val="24"/>
        </w:rPr>
      </w:pPr>
      <w:r w:rsidRPr="007E51B2">
        <w:rPr>
          <w:sz w:val="24"/>
          <w:szCs w:val="24"/>
        </w:rPr>
        <w:tab/>
        <w:t>The means are 3.5 and 1.1</w:t>
      </w:r>
      <w:r w:rsidR="003C681E">
        <w:rPr>
          <w:sz w:val="24"/>
          <w:szCs w:val="24"/>
        </w:rPr>
        <w:t>25</w:t>
      </w:r>
      <w:r w:rsidRPr="007E51B2">
        <w:rPr>
          <w:sz w:val="24"/>
          <w:szCs w:val="24"/>
        </w:rPr>
        <w:t xml:space="preserve">, respectively. </w:t>
      </w:r>
    </w:p>
    <w:p w14:paraId="553C1A42" w14:textId="77777777" w:rsidR="006F1CB9" w:rsidRPr="007E51B2" w:rsidRDefault="006F1CB9" w:rsidP="00535351">
      <w:pPr>
        <w:tabs>
          <w:tab w:val="left" w:pos="720"/>
        </w:tabs>
        <w:ind w:left="1440" w:hanging="1440"/>
        <w:rPr>
          <w:sz w:val="24"/>
          <w:szCs w:val="24"/>
        </w:rPr>
      </w:pPr>
      <w:r w:rsidRPr="007E51B2">
        <w:rPr>
          <w:sz w:val="24"/>
          <w:szCs w:val="24"/>
        </w:rPr>
        <w:tab/>
        <w:t>The Chickpee employees have both fewer lost days and less randomness.</w:t>
      </w:r>
      <w:r w:rsidR="00396FA4">
        <w:rPr>
          <w:sz w:val="24"/>
          <w:szCs w:val="24"/>
        </w:rPr>
        <w:t xml:space="preserve"> </w:t>
      </w:r>
      <w:r w:rsidR="00702822" w:rsidRPr="00396FA4">
        <w:rPr>
          <w:b/>
        </w:rPr>
        <w:t>(</w:t>
      </w:r>
      <w:r w:rsidR="004227CF">
        <w:rPr>
          <w:b/>
        </w:rPr>
        <w:t>LO3-3</w:t>
      </w:r>
      <w:r w:rsidR="00702822" w:rsidRPr="00396FA4">
        <w:rPr>
          <w:b/>
        </w:rPr>
        <w:t>)</w:t>
      </w:r>
    </w:p>
    <w:p w14:paraId="7DC84218" w14:textId="77777777" w:rsidR="006F1CB9" w:rsidRDefault="006F1CB9" w:rsidP="00535351">
      <w:pPr>
        <w:tabs>
          <w:tab w:val="left" w:pos="720"/>
        </w:tabs>
        <w:ind w:left="1440" w:hanging="1440"/>
      </w:pPr>
    </w:p>
    <w:p w14:paraId="069C970C" w14:textId="77777777" w:rsidR="00845C93" w:rsidRDefault="00CA6CB6" w:rsidP="00535351">
      <w:pPr>
        <w:tabs>
          <w:tab w:val="left" w:pos="720"/>
        </w:tabs>
        <w:ind w:left="1440" w:hanging="1440"/>
      </w:pPr>
      <w:r>
        <w:t>33</w:t>
      </w:r>
      <w:r w:rsidR="00845C93">
        <w:t>.</w:t>
      </w:r>
      <w:r w:rsidR="00845C93">
        <w:tab/>
        <w:t>a.</w:t>
      </w:r>
      <w:r w:rsidR="00845C93">
        <w:tab/>
        <w:t>5</w:t>
      </w:r>
    </w:p>
    <w:p w14:paraId="405B5272" w14:textId="77777777" w:rsidR="00845C93" w:rsidRDefault="00845C93" w:rsidP="00535351">
      <w:pPr>
        <w:tabs>
          <w:tab w:val="left" w:pos="720"/>
        </w:tabs>
        <w:ind w:left="1440" w:hanging="1440"/>
      </w:pPr>
      <w:r>
        <w:tab/>
        <w:t>b.</w:t>
      </w:r>
      <w:r>
        <w:tab/>
        <w:t xml:space="preserve">4.4 found by </w:t>
      </w:r>
      <w:r w:rsidR="0004781E">
        <w:rPr>
          <w:noProof/>
          <w:position w:val="-22"/>
          <w:lang w:val="en-IN" w:eastAsia="en-IN"/>
        </w:rPr>
        <w:drawing>
          <wp:inline distT="0" distB="0" distL="0" distR="0" wp14:anchorId="547ABEFA" wp14:editId="03FD56BD">
            <wp:extent cx="2641600" cy="38100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1600" cy="381000"/>
                    </a:xfrm>
                    <a:prstGeom prst="rect">
                      <a:avLst/>
                    </a:prstGeom>
                    <a:noFill/>
                    <a:ln>
                      <a:noFill/>
                    </a:ln>
                  </pic:spPr>
                </pic:pic>
              </a:graphicData>
            </a:graphic>
          </wp:inline>
        </w:drawing>
      </w:r>
      <w:r w:rsidR="00702822">
        <w:t xml:space="preserve">. </w:t>
      </w:r>
      <w:r w:rsidR="00702822" w:rsidRPr="00396FA4">
        <w:rPr>
          <w:b/>
        </w:rPr>
        <w:t>(</w:t>
      </w:r>
      <w:r w:rsidR="004227CF">
        <w:rPr>
          <w:b/>
        </w:rPr>
        <w:t>LO3-3</w:t>
      </w:r>
      <w:r w:rsidR="00702822" w:rsidRPr="00396FA4">
        <w:rPr>
          <w:b/>
        </w:rPr>
        <w:t>)</w:t>
      </w:r>
    </w:p>
    <w:p w14:paraId="0A76A3E7" w14:textId="77777777" w:rsidR="00845C93" w:rsidRDefault="00845C93" w:rsidP="00535351">
      <w:pPr>
        <w:tabs>
          <w:tab w:val="left" w:pos="720"/>
        </w:tabs>
        <w:ind w:left="1440" w:hanging="1440"/>
      </w:pPr>
    </w:p>
    <w:p w14:paraId="047A8926" w14:textId="77777777" w:rsidR="00845C93" w:rsidRDefault="00CA6CB6" w:rsidP="00535351">
      <w:pPr>
        <w:tabs>
          <w:tab w:val="left" w:pos="720"/>
        </w:tabs>
        <w:ind w:left="1440" w:hanging="1440"/>
      </w:pPr>
      <w:r>
        <w:t>34</w:t>
      </w:r>
      <w:r w:rsidR="00845C93">
        <w:t>.</w:t>
      </w:r>
      <w:r w:rsidR="00845C93">
        <w:tab/>
        <w:t>a.</w:t>
      </w:r>
      <w:r w:rsidR="00845C93">
        <w:tab/>
        <w:t>8</w:t>
      </w:r>
    </w:p>
    <w:p w14:paraId="6BEC1B11" w14:textId="77777777" w:rsidR="00845C93" w:rsidRDefault="00845C93" w:rsidP="00535351">
      <w:pPr>
        <w:tabs>
          <w:tab w:val="left" w:pos="720"/>
        </w:tabs>
        <w:ind w:left="1440" w:hanging="1440"/>
      </w:pPr>
      <w:r>
        <w:tab/>
        <w:t>b.</w:t>
      </w:r>
      <w:r>
        <w:tab/>
        <w:t xml:space="preserve">9.67 found by </w:t>
      </w:r>
      <w:r w:rsidR="0004781E">
        <w:rPr>
          <w:noProof/>
          <w:position w:val="-22"/>
          <w:lang w:val="en-IN" w:eastAsia="en-IN"/>
        </w:rPr>
        <w:drawing>
          <wp:inline distT="0" distB="0" distL="0" distR="0" wp14:anchorId="28F542F0" wp14:editId="6415C674">
            <wp:extent cx="3295650" cy="381000"/>
            <wp:effectExtent l="0" t="0" r="635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5650" cy="381000"/>
                    </a:xfrm>
                    <a:prstGeom prst="rect">
                      <a:avLst/>
                    </a:prstGeom>
                    <a:noFill/>
                    <a:ln>
                      <a:noFill/>
                    </a:ln>
                  </pic:spPr>
                </pic:pic>
              </a:graphicData>
            </a:graphic>
          </wp:inline>
        </w:drawing>
      </w:r>
      <w:r w:rsidR="00702822">
        <w:t xml:space="preserve">. </w:t>
      </w:r>
      <w:r w:rsidR="00702822" w:rsidRPr="00396FA4">
        <w:rPr>
          <w:b/>
        </w:rPr>
        <w:t>(</w:t>
      </w:r>
      <w:r w:rsidR="004227CF">
        <w:rPr>
          <w:b/>
        </w:rPr>
        <w:t>LO3-3</w:t>
      </w:r>
      <w:r w:rsidR="00702822" w:rsidRPr="00396FA4">
        <w:rPr>
          <w:b/>
        </w:rPr>
        <w:t>)</w:t>
      </w:r>
    </w:p>
    <w:p w14:paraId="5BD75814" w14:textId="77777777" w:rsidR="00845C93" w:rsidRDefault="00CA6CB6" w:rsidP="00535351">
      <w:pPr>
        <w:tabs>
          <w:tab w:val="left" w:pos="720"/>
        </w:tabs>
        <w:ind w:left="1440" w:hanging="1440"/>
      </w:pPr>
      <w:r>
        <w:t>35</w:t>
      </w:r>
      <w:r w:rsidR="00845C93">
        <w:t>.</w:t>
      </w:r>
      <w:r w:rsidR="00845C93">
        <w:tab/>
        <w:t>a.</w:t>
      </w:r>
      <w:r w:rsidR="00845C93">
        <w:tab/>
        <w:t>$2.77</w:t>
      </w:r>
    </w:p>
    <w:p w14:paraId="6F5AEFAC" w14:textId="77777777" w:rsidR="00845C93" w:rsidRDefault="00845C93" w:rsidP="00535351">
      <w:pPr>
        <w:tabs>
          <w:tab w:val="left" w:pos="720"/>
        </w:tabs>
        <w:ind w:left="1440" w:hanging="1440"/>
      </w:pPr>
      <w:r>
        <w:lastRenderedPageBreak/>
        <w:tab/>
        <w:t>b.</w:t>
      </w:r>
      <w:r>
        <w:tab/>
      </w:r>
      <w:r w:rsidR="0004781E">
        <w:rPr>
          <w:noProof/>
          <w:position w:val="-22"/>
          <w:lang w:val="en-IN" w:eastAsia="en-IN"/>
        </w:rPr>
        <w:drawing>
          <wp:inline distT="0" distB="0" distL="0" distR="0" wp14:anchorId="326B451B" wp14:editId="5846E50A">
            <wp:extent cx="3524250" cy="381000"/>
            <wp:effectExtent l="0" t="0" r="635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250" cy="381000"/>
                    </a:xfrm>
                    <a:prstGeom prst="rect">
                      <a:avLst/>
                    </a:prstGeom>
                    <a:noFill/>
                    <a:ln>
                      <a:noFill/>
                    </a:ln>
                  </pic:spPr>
                </pic:pic>
              </a:graphicData>
            </a:graphic>
          </wp:inline>
        </w:drawing>
      </w:r>
      <w:r w:rsidR="00702822">
        <w:t xml:space="preserve">. </w:t>
      </w:r>
      <w:r w:rsidR="00702822" w:rsidRPr="00396FA4">
        <w:rPr>
          <w:b/>
        </w:rPr>
        <w:t>(</w:t>
      </w:r>
      <w:r w:rsidR="004227CF">
        <w:rPr>
          <w:b/>
        </w:rPr>
        <w:t>LO3-3</w:t>
      </w:r>
      <w:r w:rsidR="00702822" w:rsidRPr="00396FA4">
        <w:rPr>
          <w:b/>
        </w:rPr>
        <w:t>)</w:t>
      </w:r>
    </w:p>
    <w:p w14:paraId="0EA995B8" w14:textId="77777777" w:rsidR="0053044E" w:rsidRDefault="0053044E" w:rsidP="00535351">
      <w:pPr>
        <w:tabs>
          <w:tab w:val="left" w:pos="720"/>
        </w:tabs>
        <w:ind w:left="1440" w:hanging="1440"/>
      </w:pPr>
    </w:p>
    <w:p w14:paraId="1AE16D9E" w14:textId="77777777" w:rsidR="00845C93" w:rsidRDefault="00CA6CB6" w:rsidP="00535351">
      <w:pPr>
        <w:tabs>
          <w:tab w:val="left" w:pos="720"/>
        </w:tabs>
        <w:ind w:left="1440" w:hanging="1440"/>
      </w:pPr>
      <w:r>
        <w:t>36</w:t>
      </w:r>
      <w:r w:rsidR="00845C93">
        <w:t>.</w:t>
      </w:r>
      <w:r w:rsidR="00845C93">
        <w:tab/>
        <w:t>a.</w:t>
      </w:r>
      <w:r w:rsidR="00845C93">
        <w:tab/>
        <w:t>11.76%, found by 58.8/5</w:t>
      </w:r>
    </w:p>
    <w:p w14:paraId="5536FB99" w14:textId="77777777" w:rsidR="00845C93" w:rsidRDefault="00845C93" w:rsidP="00535351">
      <w:pPr>
        <w:tabs>
          <w:tab w:val="left" w:pos="720"/>
        </w:tabs>
        <w:ind w:left="1440" w:hanging="1440"/>
      </w:pPr>
      <w:r>
        <w:tab/>
        <w:t>b.</w:t>
      </w:r>
      <w:r>
        <w:tab/>
        <w:t>16.89, found by 84.452/5</w:t>
      </w:r>
      <w:r w:rsidR="00702822">
        <w:t xml:space="preserve">. </w:t>
      </w:r>
      <w:r w:rsidR="00702822" w:rsidRPr="00396FA4">
        <w:rPr>
          <w:b/>
        </w:rPr>
        <w:t>(</w:t>
      </w:r>
      <w:r w:rsidR="004227CF">
        <w:rPr>
          <w:b/>
        </w:rPr>
        <w:t>LO3-3</w:t>
      </w:r>
      <w:r w:rsidR="00702822" w:rsidRPr="00396FA4">
        <w:rPr>
          <w:b/>
        </w:rPr>
        <w:t>)</w:t>
      </w:r>
    </w:p>
    <w:p w14:paraId="395EF513" w14:textId="77777777" w:rsidR="0053044E" w:rsidRDefault="0053044E" w:rsidP="00535351">
      <w:pPr>
        <w:tabs>
          <w:tab w:val="left" w:pos="720"/>
        </w:tabs>
        <w:ind w:left="1440" w:hanging="1440"/>
      </w:pPr>
    </w:p>
    <w:p w14:paraId="0AECA13D" w14:textId="77777777" w:rsidR="00845C93" w:rsidRDefault="00CA6CB6" w:rsidP="00535351">
      <w:pPr>
        <w:tabs>
          <w:tab w:val="left" w:pos="720"/>
        </w:tabs>
        <w:ind w:left="1440" w:hanging="1440"/>
      </w:pPr>
      <w:r>
        <w:t>37</w:t>
      </w:r>
      <w:r w:rsidR="00845C93">
        <w:t>.</w:t>
      </w:r>
      <w:r w:rsidR="00845C93">
        <w:tab/>
        <w:t>a.</w:t>
      </w:r>
      <w:r w:rsidR="00845C93">
        <w:tab/>
        <w:t>Range = 7.3, found by 11.6 – 4.3</w:t>
      </w:r>
    </w:p>
    <w:p w14:paraId="32F251A4" w14:textId="77777777" w:rsidR="00845C93" w:rsidRDefault="00535351" w:rsidP="00535351">
      <w:pPr>
        <w:tabs>
          <w:tab w:val="left" w:pos="720"/>
        </w:tabs>
      </w:pPr>
      <w:r>
        <w:tab/>
      </w:r>
      <w:r>
        <w:tab/>
      </w:r>
      <w:r w:rsidR="00845C93">
        <w:t>Arithmetic mean = 6.94, found by 34.7/5</w:t>
      </w:r>
      <w:r w:rsidR="00845C93">
        <w:tab/>
      </w:r>
    </w:p>
    <w:p w14:paraId="1532C810" w14:textId="77777777" w:rsidR="00845C93" w:rsidRDefault="00535351" w:rsidP="00535351">
      <w:pPr>
        <w:tabs>
          <w:tab w:val="left" w:pos="720"/>
        </w:tabs>
        <w:ind w:left="1440" w:hanging="1440"/>
      </w:pPr>
      <w:r>
        <w:tab/>
      </w:r>
      <w:r>
        <w:tab/>
      </w:r>
      <w:r w:rsidR="00845C93">
        <w:t>Variance = 6.5944, found by 32.972/5</w:t>
      </w:r>
      <w:r w:rsidR="00845C93">
        <w:tab/>
      </w:r>
      <w:r w:rsidR="00845C93">
        <w:tab/>
        <w:t>Standard Deviation = 2.568</w:t>
      </w:r>
    </w:p>
    <w:p w14:paraId="5831CC3A" w14:textId="77777777" w:rsidR="00845C93" w:rsidRDefault="00845C93" w:rsidP="00535351">
      <w:pPr>
        <w:tabs>
          <w:tab w:val="left" w:pos="720"/>
        </w:tabs>
        <w:ind w:left="1440" w:hanging="1440"/>
        <w:rPr>
          <w:b/>
        </w:rPr>
      </w:pPr>
      <w:r>
        <w:tab/>
        <w:t>b.</w:t>
      </w:r>
      <w:r>
        <w:tab/>
        <w:t>Dennis has a higher mean return (11.76 &gt; 6.94).  However, Dennis has greater spread in their returns on equity (16.89 &gt; 6.59).</w:t>
      </w:r>
      <w:r w:rsidR="00702822">
        <w:t xml:space="preserve"> </w:t>
      </w:r>
      <w:r w:rsidR="00702822" w:rsidRPr="00396FA4">
        <w:rPr>
          <w:b/>
        </w:rPr>
        <w:t>(</w:t>
      </w:r>
      <w:r w:rsidR="004227CF">
        <w:rPr>
          <w:b/>
        </w:rPr>
        <w:t>LO3-3</w:t>
      </w:r>
      <w:r w:rsidR="00702822" w:rsidRPr="00396FA4">
        <w:rPr>
          <w:b/>
        </w:rPr>
        <w:t>)</w:t>
      </w:r>
    </w:p>
    <w:p w14:paraId="0974B2AD" w14:textId="77777777" w:rsidR="00702822" w:rsidRDefault="00702822" w:rsidP="00535351">
      <w:pPr>
        <w:tabs>
          <w:tab w:val="left" w:pos="720"/>
        </w:tabs>
        <w:ind w:left="1440" w:hanging="1440"/>
      </w:pPr>
    </w:p>
    <w:p w14:paraId="5CF75603" w14:textId="77777777" w:rsidR="00845C93" w:rsidRDefault="00CA6CB6" w:rsidP="00535351">
      <w:pPr>
        <w:tabs>
          <w:tab w:val="left" w:pos="720"/>
        </w:tabs>
        <w:ind w:left="1440" w:hanging="1440"/>
      </w:pPr>
      <w:r>
        <w:t>38</w:t>
      </w:r>
      <w:r w:rsidR="00845C93">
        <w:t>.</w:t>
      </w:r>
      <w:r w:rsidR="00845C93">
        <w:tab/>
        <w:t>a.</w:t>
      </w:r>
      <w:r w:rsidR="00845C93">
        <w:tab/>
        <w:t>$18,000, found by $140,000 – $122,000</w:t>
      </w:r>
    </w:p>
    <w:p w14:paraId="17AB8FA7" w14:textId="77777777" w:rsidR="00845C93" w:rsidRDefault="00845C93" w:rsidP="00535351">
      <w:pPr>
        <w:tabs>
          <w:tab w:val="left" w:pos="720"/>
        </w:tabs>
        <w:ind w:left="1440" w:hanging="1440"/>
      </w:pPr>
      <w:r>
        <w:tab/>
        <w:t>b.</w:t>
      </w:r>
      <w:r>
        <w:tab/>
        <w:t>$129,600, found by $648,000/5</w:t>
      </w:r>
    </w:p>
    <w:p w14:paraId="2BB2B5FD" w14:textId="77777777" w:rsidR="00682847" w:rsidRDefault="00845C93" w:rsidP="00535351">
      <w:pPr>
        <w:tabs>
          <w:tab w:val="left" w:pos="720"/>
        </w:tabs>
        <w:ind w:left="1440" w:hanging="1440"/>
      </w:pPr>
      <w:r>
        <w:tab/>
        <w:t>c.</w:t>
      </w:r>
      <w:r>
        <w:tab/>
        <w:t>Variance = 40,240,000, found by 201,200,000/5</w:t>
      </w:r>
    </w:p>
    <w:p w14:paraId="01FC66DB" w14:textId="77777777" w:rsidR="00845C93" w:rsidRDefault="00845C93" w:rsidP="00535351">
      <w:pPr>
        <w:tabs>
          <w:tab w:val="left" w:pos="720"/>
        </w:tabs>
        <w:ind w:left="1440" w:hanging="1440"/>
      </w:pPr>
      <w:r>
        <w:tab/>
      </w:r>
      <w:r>
        <w:tab/>
        <w:t>Standard Deviation = $6343.50</w:t>
      </w:r>
    </w:p>
    <w:p w14:paraId="4B029F06" w14:textId="77777777" w:rsidR="00845C93" w:rsidRPr="00C73509" w:rsidRDefault="00845C93" w:rsidP="00535351">
      <w:pPr>
        <w:tabs>
          <w:tab w:val="left" w:pos="720"/>
        </w:tabs>
        <w:ind w:left="1440" w:hanging="1440"/>
        <w:rPr>
          <w:lang w:val="pt-BR"/>
        </w:rPr>
      </w:pPr>
      <w:r>
        <w:tab/>
        <w:t>d.</w:t>
      </w:r>
      <w:r>
        <w:tab/>
        <w:t>Means about the same, but less dispersion in salary for TMV vice presidents.</w:t>
      </w:r>
      <w:r w:rsidR="00702822">
        <w:t xml:space="preserve"> </w:t>
      </w:r>
      <w:r w:rsidR="00702822" w:rsidRPr="00C73509">
        <w:rPr>
          <w:b/>
          <w:lang w:val="pt-BR"/>
        </w:rPr>
        <w:t>(</w:t>
      </w:r>
      <w:r w:rsidR="004227CF">
        <w:rPr>
          <w:b/>
          <w:lang w:val="pt-BR"/>
        </w:rPr>
        <w:t>LO3-3</w:t>
      </w:r>
      <w:r w:rsidR="00702822" w:rsidRPr="00C73509">
        <w:rPr>
          <w:b/>
          <w:lang w:val="pt-BR"/>
        </w:rPr>
        <w:t>)</w:t>
      </w:r>
    </w:p>
    <w:p w14:paraId="3E9B7D41" w14:textId="77777777" w:rsidR="00845C93" w:rsidRPr="00C73509" w:rsidRDefault="00845C93" w:rsidP="00535351">
      <w:pPr>
        <w:tabs>
          <w:tab w:val="left" w:pos="720"/>
        </w:tabs>
        <w:ind w:left="1440" w:hanging="1440"/>
        <w:rPr>
          <w:lang w:val="pt-BR"/>
        </w:rPr>
      </w:pPr>
    </w:p>
    <w:p w14:paraId="6E20E972" w14:textId="77777777" w:rsidR="00845C93" w:rsidRPr="00C73509" w:rsidRDefault="00CA6CB6" w:rsidP="00535351">
      <w:pPr>
        <w:tabs>
          <w:tab w:val="left" w:pos="720"/>
        </w:tabs>
        <w:ind w:left="1440" w:hanging="1440"/>
        <w:rPr>
          <w:lang w:val="pt-BR"/>
        </w:rPr>
      </w:pPr>
      <w:r>
        <w:rPr>
          <w:lang w:val="pt-BR"/>
        </w:rPr>
        <w:t>39</w:t>
      </w:r>
      <w:r w:rsidR="00845C93" w:rsidRPr="00C73509">
        <w:rPr>
          <w:lang w:val="pt-BR"/>
        </w:rPr>
        <w:t>.</w:t>
      </w:r>
      <w:r w:rsidR="00845C93" w:rsidRPr="00C73509">
        <w:rPr>
          <w:lang w:val="pt-BR"/>
        </w:rPr>
        <w:tab/>
        <w:t>a.</w:t>
      </w:r>
      <w:r w:rsidR="00845C93" w:rsidRPr="00C73509">
        <w:rPr>
          <w:lang w:val="pt-BR"/>
        </w:rPr>
        <w:tab/>
      </w:r>
      <w:r w:rsidR="0004781E">
        <w:rPr>
          <w:noProof/>
          <w:position w:val="-4"/>
          <w:lang w:val="en-IN" w:eastAsia="en-IN"/>
        </w:rPr>
        <w:drawing>
          <wp:inline distT="0" distB="0" distL="0" distR="0" wp14:anchorId="32CD8E5F" wp14:editId="12DB8EE8">
            <wp:extent cx="381000" cy="171450"/>
            <wp:effectExtent l="0" t="0" r="0" b="635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845C93" w:rsidRPr="00C73509">
        <w:rPr>
          <w:lang w:val="pt-BR"/>
        </w:rPr>
        <w:tab/>
      </w:r>
      <w:r w:rsidR="00845C93" w:rsidRPr="00C73509">
        <w:rPr>
          <w:lang w:val="pt-BR"/>
        </w:rPr>
        <w:tab/>
      </w:r>
      <w:r w:rsidR="0004781E">
        <w:rPr>
          <w:noProof/>
          <w:position w:val="-22"/>
          <w:lang w:val="en-IN" w:eastAsia="en-IN"/>
        </w:rPr>
        <w:drawing>
          <wp:inline distT="0" distB="0" distL="0" distR="0" wp14:anchorId="0C061D32" wp14:editId="619AC281">
            <wp:extent cx="1828800" cy="3810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381000"/>
                    </a:xfrm>
                    <a:prstGeom prst="rect">
                      <a:avLst/>
                    </a:prstGeom>
                    <a:noFill/>
                    <a:ln>
                      <a:noFill/>
                    </a:ln>
                  </pic:spPr>
                </pic:pic>
              </a:graphicData>
            </a:graphic>
          </wp:inline>
        </w:drawing>
      </w:r>
    </w:p>
    <w:p w14:paraId="7FA8BB83" w14:textId="77777777" w:rsidR="00845C93" w:rsidRPr="00C73509" w:rsidRDefault="00845C93" w:rsidP="00535351">
      <w:pPr>
        <w:tabs>
          <w:tab w:val="left" w:pos="720"/>
        </w:tabs>
        <w:ind w:left="1440" w:hanging="1440"/>
        <w:rPr>
          <w:lang w:val="pt-BR"/>
        </w:rPr>
      </w:pPr>
      <w:r w:rsidRPr="00C73509">
        <w:rPr>
          <w:lang w:val="pt-BR"/>
        </w:rPr>
        <w:tab/>
        <w:t>b.</w:t>
      </w:r>
      <w:r w:rsidRPr="00C73509">
        <w:rPr>
          <w:lang w:val="pt-BR"/>
        </w:rPr>
        <w:tab/>
      </w:r>
      <w:r w:rsidRPr="00C73509">
        <w:rPr>
          <w:i/>
          <w:lang w:val="pt-BR"/>
        </w:rPr>
        <w:t>s</w:t>
      </w:r>
      <w:r w:rsidRPr="00C73509">
        <w:rPr>
          <w:lang w:val="pt-BR"/>
        </w:rPr>
        <w:t xml:space="preserve"> = 2.3452</w:t>
      </w:r>
      <w:r w:rsidR="00702822" w:rsidRPr="00C73509">
        <w:rPr>
          <w:lang w:val="pt-BR"/>
        </w:rPr>
        <w:t xml:space="preserve"> </w:t>
      </w:r>
      <w:r w:rsidR="00702822" w:rsidRPr="00C73509">
        <w:rPr>
          <w:b/>
          <w:lang w:val="pt-BR"/>
        </w:rPr>
        <w:t>(</w:t>
      </w:r>
      <w:r w:rsidR="004227CF">
        <w:rPr>
          <w:b/>
          <w:lang w:val="pt-BR"/>
        </w:rPr>
        <w:t>LO3-3</w:t>
      </w:r>
      <w:r w:rsidR="00702822" w:rsidRPr="00C73509">
        <w:rPr>
          <w:b/>
          <w:lang w:val="pt-BR"/>
        </w:rPr>
        <w:t>)</w:t>
      </w:r>
    </w:p>
    <w:p w14:paraId="072E8F99" w14:textId="77777777" w:rsidR="00845C93" w:rsidRPr="00C73509" w:rsidRDefault="00845C93" w:rsidP="00535351">
      <w:pPr>
        <w:tabs>
          <w:tab w:val="left" w:pos="720"/>
        </w:tabs>
        <w:ind w:left="1440" w:hanging="1440"/>
        <w:rPr>
          <w:i/>
          <w:lang w:val="pt-BR"/>
        </w:rPr>
      </w:pPr>
    </w:p>
    <w:p w14:paraId="20478F90" w14:textId="77777777" w:rsidR="00845C93" w:rsidRPr="00C73509" w:rsidRDefault="00845C93" w:rsidP="00535351">
      <w:pPr>
        <w:tabs>
          <w:tab w:val="left" w:pos="720"/>
        </w:tabs>
        <w:ind w:left="1440" w:hanging="1440"/>
        <w:rPr>
          <w:lang w:val="pt-BR"/>
        </w:rPr>
      </w:pPr>
      <w:r w:rsidRPr="00C73509">
        <w:rPr>
          <w:lang w:val="pt-BR"/>
        </w:rPr>
        <w:t>4</w:t>
      </w:r>
      <w:r w:rsidR="00CA6CB6">
        <w:rPr>
          <w:lang w:val="pt-BR"/>
        </w:rPr>
        <w:t>0</w:t>
      </w:r>
      <w:r w:rsidRPr="00C73509">
        <w:rPr>
          <w:lang w:val="pt-BR"/>
        </w:rPr>
        <w:t>.</w:t>
      </w:r>
      <w:r w:rsidRPr="00C73509">
        <w:rPr>
          <w:lang w:val="pt-BR"/>
        </w:rPr>
        <w:tab/>
        <w:t>a.</w:t>
      </w:r>
      <w:r w:rsidRPr="00C73509">
        <w:rPr>
          <w:lang w:val="pt-BR"/>
        </w:rPr>
        <w:tab/>
      </w:r>
      <w:r w:rsidR="0004781E">
        <w:rPr>
          <w:noProof/>
          <w:position w:val="-6"/>
          <w:lang w:val="en-IN" w:eastAsia="en-IN"/>
        </w:rPr>
        <w:drawing>
          <wp:inline distT="0" distB="0" distL="0" distR="0" wp14:anchorId="0924C9AD" wp14:editId="63599A28">
            <wp:extent cx="374650" cy="190500"/>
            <wp:effectExtent l="0" t="0" r="635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650" cy="190500"/>
                    </a:xfrm>
                    <a:prstGeom prst="rect">
                      <a:avLst/>
                    </a:prstGeom>
                    <a:noFill/>
                    <a:ln>
                      <a:noFill/>
                    </a:ln>
                  </pic:spPr>
                </pic:pic>
              </a:graphicData>
            </a:graphic>
          </wp:inline>
        </w:drawing>
      </w:r>
      <w:r w:rsidRPr="00C73509">
        <w:rPr>
          <w:lang w:val="pt-BR"/>
        </w:rPr>
        <w:tab/>
      </w:r>
      <w:r w:rsidRPr="00C73509">
        <w:rPr>
          <w:lang w:val="pt-BR"/>
        </w:rPr>
        <w:tab/>
      </w:r>
      <w:r w:rsidR="0004781E">
        <w:rPr>
          <w:noProof/>
          <w:position w:val="-22"/>
          <w:lang w:val="en-IN" w:eastAsia="en-IN"/>
        </w:rPr>
        <w:drawing>
          <wp:inline distT="0" distB="0" distL="0" distR="0" wp14:anchorId="7F7BE617" wp14:editId="4F370055">
            <wp:extent cx="1847850" cy="381000"/>
            <wp:effectExtent l="0" t="0" r="635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47850" cy="381000"/>
                    </a:xfrm>
                    <a:prstGeom prst="rect">
                      <a:avLst/>
                    </a:prstGeom>
                    <a:noFill/>
                    <a:ln>
                      <a:noFill/>
                    </a:ln>
                  </pic:spPr>
                </pic:pic>
              </a:graphicData>
            </a:graphic>
          </wp:inline>
        </w:drawing>
      </w:r>
    </w:p>
    <w:p w14:paraId="745B5CE1" w14:textId="77777777" w:rsidR="00845C93" w:rsidRPr="00C73509" w:rsidRDefault="00845C93" w:rsidP="00535351">
      <w:pPr>
        <w:tabs>
          <w:tab w:val="left" w:pos="720"/>
        </w:tabs>
        <w:ind w:left="1440" w:hanging="1440"/>
        <w:rPr>
          <w:lang w:val="pt-BR"/>
        </w:rPr>
      </w:pPr>
      <w:r w:rsidRPr="00C73509">
        <w:rPr>
          <w:lang w:val="pt-BR"/>
        </w:rPr>
        <w:tab/>
        <w:t>b.</w:t>
      </w:r>
      <w:r w:rsidRPr="00C73509">
        <w:rPr>
          <w:lang w:val="pt-BR"/>
        </w:rPr>
        <w:tab/>
      </w:r>
      <w:r w:rsidRPr="00C73509">
        <w:rPr>
          <w:i/>
          <w:lang w:val="pt-BR"/>
        </w:rPr>
        <w:t>s</w:t>
      </w:r>
      <w:r w:rsidRPr="00C73509">
        <w:rPr>
          <w:lang w:val="pt-BR"/>
        </w:rPr>
        <w:t xml:space="preserve"> = 2.3452</w:t>
      </w:r>
      <w:r w:rsidR="00702822" w:rsidRPr="00C73509">
        <w:rPr>
          <w:lang w:val="pt-BR"/>
        </w:rPr>
        <w:t xml:space="preserve"> </w:t>
      </w:r>
      <w:r w:rsidR="00702822" w:rsidRPr="00C73509">
        <w:rPr>
          <w:b/>
          <w:lang w:val="pt-BR"/>
        </w:rPr>
        <w:t>(</w:t>
      </w:r>
      <w:r w:rsidR="004227CF">
        <w:rPr>
          <w:b/>
          <w:lang w:val="pt-BR"/>
        </w:rPr>
        <w:t>LO3-3</w:t>
      </w:r>
      <w:r w:rsidR="00702822" w:rsidRPr="00C73509">
        <w:rPr>
          <w:b/>
          <w:lang w:val="pt-BR"/>
        </w:rPr>
        <w:t>)</w:t>
      </w:r>
    </w:p>
    <w:p w14:paraId="70070E35" w14:textId="77777777" w:rsidR="00845C93" w:rsidRPr="00C73509" w:rsidRDefault="00845C93" w:rsidP="00535351">
      <w:pPr>
        <w:tabs>
          <w:tab w:val="left" w:pos="720"/>
        </w:tabs>
        <w:ind w:left="1440" w:hanging="1440"/>
        <w:rPr>
          <w:lang w:val="pt-BR"/>
        </w:rPr>
      </w:pPr>
    </w:p>
    <w:p w14:paraId="59B90BCD" w14:textId="77777777" w:rsidR="00845C93" w:rsidRPr="00C73509" w:rsidRDefault="00845C93" w:rsidP="00535351">
      <w:pPr>
        <w:tabs>
          <w:tab w:val="left" w:pos="720"/>
        </w:tabs>
        <w:ind w:left="1440" w:hanging="1440"/>
        <w:rPr>
          <w:lang w:val="pt-BR"/>
        </w:rPr>
      </w:pPr>
      <w:r w:rsidRPr="00C73509">
        <w:rPr>
          <w:lang w:val="pt-BR"/>
        </w:rPr>
        <w:t>4</w:t>
      </w:r>
      <w:r w:rsidR="00CA6CB6">
        <w:rPr>
          <w:lang w:val="pt-BR"/>
        </w:rPr>
        <w:t>1</w:t>
      </w:r>
      <w:r w:rsidRPr="00C73509">
        <w:rPr>
          <w:lang w:val="pt-BR"/>
        </w:rPr>
        <w:t>.</w:t>
      </w:r>
      <w:r w:rsidRPr="00C73509">
        <w:rPr>
          <w:lang w:val="pt-BR"/>
        </w:rPr>
        <w:tab/>
        <w:t>a.</w:t>
      </w:r>
      <w:r w:rsidRPr="00C73509">
        <w:rPr>
          <w:lang w:val="pt-BR"/>
        </w:rPr>
        <w:tab/>
      </w:r>
      <w:r w:rsidR="0004781E">
        <w:rPr>
          <w:noProof/>
          <w:position w:val="-6"/>
          <w:lang w:val="en-IN" w:eastAsia="en-IN"/>
        </w:rPr>
        <w:drawing>
          <wp:inline distT="0" distB="0" distL="0" distR="0" wp14:anchorId="0C14A003" wp14:editId="0E4B527C">
            <wp:extent cx="463550" cy="190500"/>
            <wp:effectExtent l="0" t="0" r="635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550" cy="190500"/>
                    </a:xfrm>
                    <a:prstGeom prst="rect">
                      <a:avLst/>
                    </a:prstGeom>
                    <a:noFill/>
                    <a:ln>
                      <a:noFill/>
                    </a:ln>
                  </pic:spPr>
                </pic:pic>
              </a:graphicData>
            </a:graphic>
          </wp:inline>
        </w:drawing>
      </w:r>
      <w:r w:rsidRPr="00C73509">
        <w:rPr>
          <w:lang w:val="pt-BR"/>
        </w:rPr>
        <w:tab/>
      </w:r>
      <w:r w:rsidRPr="00C73509">
        <w:rPr>
          <w:lang w:val="pt-BR"/>
        </w:rPr>
        <w:tab/>
      </w:r>
      <w:r w:rsidR="0004781E">
        <w:rPr>
          <w:noProof/>
          <w:position w:val="-22"/>
          <w:lang w:val="en-IN" w:eastAsia="en-IN"/>
        </w:rPr>
        <w:drawing>
          <wp:inline distT="0" distB="0" distL="0" distR="0" wp14:anchorId="7AA805C8" wp14:editId="1AF2C657">
            <wp:extent cx="2374900" cy="3810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74900" cy="381000"/>
                    </a:xfrm>
                    <a:prstGeom prst="rect">
                      <a:avLst/>
                    </a:prstGeom>
                    <a:noFill/>
                    <a:ln>
                      <a:noFill/>
                    </a:ln>
                  </pic:spPr>
                </pic:pic>
              </a:graphicData>
            </a:graphic>
          </wp:inline>
        </w:drawing>
      </w:r>
    </w:p>
    <w:p w14:paraId="2B069DC0" w14:textId="77777777" w:rsidR="00845C93" w:rsidRPr="00C73509" w:rsidRDefault="00845C93" w:rsidP="00535351">
      <w:pPr>
        <w:tabs>
          <w:tab w:val="left" w:pos="720"/>
        </w:tabs>
        <w:ind w:left="1440" w:hanging="1440"/>
        <w:rPr>
          <w:lang w:val="pt-BR"/>
        </w:rPr>
      </w:pPr>
      <w:r w:rsidRPr="00C73509">
        <w:rPr>
          <w:lang w:val="pt-BR"/>
        </w:rPr>
        <w:tab/>
        <w:t>b.</w:t>
      </w:r>
      <w:r w:rsidRPr="00C73509">
        <w:rPr>
          <w:lang w:val="pt-BR"/>
        </w:rPr>
        <w:tab/>
      </w:r>
      <w:r w:rsidRPr="00C73509">
        <w:rPr>
          <w:i/>
          <w:lang w:val="pt-BR"/>
        </w:rPr>
        <w:t>s</w:t>
      </w:r>
      <w:r w:rsidRPr="00C73509">
        <w:rPr>
          <w:lang w:val="pt-BR"/>
        </w:rPr>
        <w:t xml:space="preserve"> = 9.0921</w:t>
      </w:r>
      <w:r w:rsidR="00702822" w:rsidRPr="00C73509">
        <w:rPr>
          <w:lang w:val="pt-BR"/>
        </w:rPr>
        <w:t xml:space="preserve"> </w:t>
      </w:r>
      <w:r w:rsidR="00702822" w:rsidRPr="00C73509">
        <w:rPr>
          <w:b/>
          <w:lang w:val="pt-BR"/>
        </w:rPr>
        <w:t>(</w:t>
      </w:r>
      <w:r w:rsidR="004227CF">
        <w:rPr>
          <w:b/>
          <w:lang w:val="pt-BR"/>
        </w:rPr>
        <w:t>LO3-3</w:t>
      </w:r>
      <w:r w:rsidR="00702822" w:rsidRPr="00C73509">
        <w:rPr>
          <w:b/>
          <w:lang w:val="pt-BR"/>
        </w:rPr>
        <w:t>)</w:t>
      </w:r>
    </w:p>
    <w:p w14:paraId="37DEA644" w14:textId="77777777" w:rsidR="00845C93" w:rsidRPr="00C73509" w:rsidRDefault="00845C93" w:rsidP="00535351">
      <w:pPr>
        <w:tabs>
          <w:tab w:val="left" w:pos="720"/>
        </w:tabs>
        <w:ind w:left="1440" w:hanging="1440"/>
        <w:rPr>
          <w:i/>
          <w:lang w:val="pt-BR"/>
        </w:rPr>
      </w:pPr>
    </w:p>
    <w:p w14:paraId="739D5E89" w14:textId="77777777" w:rsidR="00845C93" w:rsidRPr="00C73509" w:rsidRDefault="00CA6CB6" w:rsidP="00535351">
      <w:pPr>
        <w:tabs>
          <w:tab w:val="left" w:pos="720"/>
        </w:tabs>
        <w:ind w:left="1440" w:hanging="1440"/>
        <w:rPr>
          <w:lang w:val="pt-BR"/>
        </w:rPr>
      </w:pPr>
      <w:r>
        <w:rPr>
          <w:lang w:val="pt-BR"/>
        </w:rPr>
        <w:t>42</w:t>
      </w:r>
      <w:r w:rsidR="00845C93" w:rsidRPr="00C73509">
        <w:rPr>
          <w:lang w:val="pt-BR"/>
        </w:rPr>
        <w:t>.</w:t>
      </w:r>
      <w:r w:rsidR="00845C93" w:rsidRPr="00C73509">
        <w:rPr>
          <w:lang w:val="pt-BR"/>
        </w:rPr>
        <w:tab/>
        <w:t>a.</w:t>
      </w:r>
      <w:r w:rsidR="00845C93" w:rsidRPr="00C73509">
        <w:rPr>
          <w:lang w:val="pt-BR"/>
        </w:rPr>
        <w:tab/>
      </w:r>
      <w:r w:rsidR="0004781E">
        <w:rPr>
          <w:noProof/>
          <w:position w:val="-6"/>
          <w:lang w:val="en-IN" w:eastAsia="en-IN"/>
        </w:rPr>
        <w:drawing>
          <wp:inline distT="0" distB="0" distL="0" distR="0" wp14:anchorId="6EAFB4AB" wp14:editId="65B305BF">
            <wp:extent cx="590550" cy="190500"/>
            <wp:effectExtent l="0" t="0" r="6350" b="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845C93" w:rsidRPr="00C73509">
        <w:rPr>
          <w:lang w:val="pt-BR"/>
        </w:rPr>
        <w:tab/>
      </w:r>
      <w:r w:rsidR="00845C93" w:rsidRPr="00C73509">
        <w:rPr>
          <w:lang w:val="pt-BR"/>
        </w:rPr>
        <w:tab/>
      </w:r>
      <w:r w:rsidR="0004781E">
        <w:rPr>
          <w:noProof/>
          <w:position w:val="-22"/>
          <w:lang w:val="en-IN" w:eastAsia="en-IN"/>
        </w:rPr>
        <w:drawing>
          <wp:inline distT="0" distB="0" distL="0" distR="0" wp14:anchorId="1FF05385" wp14:editId="61C0D4B4">
            <wp:extent cx="2825750" cy="381000"/>
            <wp:effectExtent l="0" t="0" r="635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5750" cy="381000"/>
                    </a:xfrm>
                    <a:prstGeom prst="rect">
                      <a:avLst/>
                    </a:prstGeom>
                    <a:noFill/>
                    <a:ln>
                      <a:noFill/>
                    </a:ln>
                  </pic:spPr>
                </pic:pic>
              </a:graphicData>
            </a:graphic>
          </wp:inline>
        </w:drawing>
      </w:r>
    </w:p>
    <w:p w14:paraId="774093D2" w14:textId="77777777" w:rsidR="00845C93" w:rsidRPr="00C73509" w:rsidRDefault="00845C93" w:rsidP="00535351">
      <w:pPr>
        <w:tabs>
          <w:tab w:val="left" w:pos="720"/>
        </w:tabs>
        <w:ind w:left="1440" w:hanging="1440"/>
        <w:rPr>
          <w:lang w:val="pt-BR"/>
        </w:rPr>
      </w:pPr>
      <w:r w:rsidRPr="00C73509">
        <w:rPr>
          <w:lang w:val="pt-BR"/>
        </w:rPr>
        <w:tab/>
        <w:t>b.</w:t>
      </w:r>
      <w:r w:rsidRPr="00C73509">
        <w:rPr>
          <w:lang w:val="pt-BR"/>
        </w:rPr>
        <w:tab/>
      </w:r>
      <w:r w:rsidRPr="00C73509">
        <w:rPr>
          <w:i/>
          <w:lang w:val="pt-BR"/>
        </w:rPr>
        <w:t>s</w:t>
      </w:r>
      <w:r w:rsidRPr="00C73509">
        <w:rPr>
          <w:lang w:val="pt-BR"/>
        </w:rPr>
        <w:t xml:space="preserve"> = 2.4512</w:t>
      </w:r>
      <w:r w:rsidR="00702822" w:rsidRPr="00C73509">
        <w:rPr>
          <w:lang w:val="pt-BR"/>
        </w:rPr>
        <w:t xml:space="preserve"> </w:t>
      </w:r>
      <w:r w:rsidR="00702822" w:rsidRPr="00C73509">
        <w:rPr>
          <w:b/>
          <w:lang w:val="pt-BR"/>
        </w:rPr>
        <w:t>(</w:t>
      </w:r>
      <w:r w:rsidR="004227CF">
        <w:rPr>
          <w:b/>
          <w:lang w:val="pt-BR"/>
        </w:rPr>
        <w:t>LO3-3</w:t>
      </w:r>
      <w:r w:rsidR="00702822" w:rsidRPr="00C73509">
        <w:rPr>
          <w:b/>
          <w:lang w:val="pt-BR"/>
        </w:rPr>
        <w:t>)</w:t>
      </w:r>
    </w:p>
    <w:p w14:paraId="0373C86B" w14:textId="77777777" w:rsidR="00845C93" w:rsidRPr="00C73509" w:rsidRDefault="00845C93" w:rsidP="00535351">
      <w:pPr>
        <w:tabs>
          <w:tab w:val="left" w:pos="720"/>
        </w:tabs>
        <w:ind w:left="1440" w:hanging="1440"/>
        <w:rPr>
          <w:lang w:val="pt-BR"/>
        </w:rPr>
      </w:pPr>
    </w:p>
    <w:p w14:paraId="0BDC5E5B" w14:textId="77777777" w:rsidR="00845C93" w:rsidRDefault="00CA6CB6" w:rsidP="00535351">
      <w:pPr>
        <w:tabs>
          <w:tab w:val="left" w:pos="720"/>
        </w:tabs>
        <w:ind w:left="1440" w:hanging="1440"/>
      </w:pPr>
      <w:r>
        <w:t>43</w:t>
      </w:r>
      <w:r w:rsidR="00845C93">
        <w:t>.</w:t>
      </w:r>
      <w:r w:rsidR="00845C93">
        <w:tab/>
        <w:t xml:space="preserve">a. </w:t>
      </w:r>
      <w:r w:rsidR="00845C93">
        <w:tab/>
      </w:r>
      <w:r w:rsidR="0004781E">
        <w:rPr>
          <w:noProof/>
          <w:lang w:val="en-IN" w:eastAsia="en-IN"/>
        </w:rPr>
        <w:drawing>
          <wp:inline distT="0" distB="0" distL="0" distR="0" wp14:anchorId="3DACF0DB" wp14:editId="2EA0D7E1">
            <wp:extent cx="533400" cy="196850"/>
            <wp:effectExtent l="0" t="0" r="0" b="6350"/>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 cy="196850"/>
                    </a:xfrm>
                    <a:prstGeom prst="rect">
                      <a:avLst/>
                    </a:prstGeom>
                    <a:noFill/>
                    <a:ln>
                      <a:noFill/>
                    </a:ln>
                  </pic:spPr>
                </pic:pic>
              </a:graphicData>
            </a:graphic>
          </wp:inline>
        </w:drawing>
      </w:r>
      <w:r w:rsidR="00845C93">
        <w:tab/>
      </w:r>
      <w:r w:rsidR="0004781E">
        <w:rPr>
          <w:noProof/>
          <w:position w:val="-22"/>
          <w:lang w:val="en-IN" w:eastAsia="en-IN"/>
        </w:rPr>
        <w:drawing>
          <wp:inline distT="0" distB="0" distL="0" distR="0" wp14:anchorId="6B868FCD" wp14:editId="2447AD1A">
            <wp:extent cx="3333750" cy="381000"/>
            <wp:effectExtent l="0" t="0" r="6350" b="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33750" cy="381000"/>
                    </a:xfrm>
                    <a:prstGeom prst="rect">
                      <a:avLst/>
                    </a:prstGeom>
                    <a:noFill/>
                    <a:ln>
                      <a:noFill/>
                    </a:ln>
                  </pic:spPr>
                </pic:pic>
              </a:graphicData>
            </a:graphic>
          </wp:inline>
        </w:drawing>
      </w:r>
    </w:p>
    <w:p w14:paraId="201C865A" w14:textId="77777777" w:rsidR="00845C93" w:rsidRDefault="00845C93" w:rsidP="00535351">
      <w:pPr>
        <w:tabs>
          <w:tab w:val="left" w:pos="720"/>
        </w:tabs>
        <w:ind w:left="1440" w:hanging="1440"/>
      </w:pPr>
      <w:r>
        <w:tab/>
        <w:t>b.</w:t>
      </w:r>
      <w:r>
        <w:tab/>
        <w:t>11.12</w:t>
      </w:r>
      <w:r w:rsidR="00702822">
        <w:t xml:space="preserve"> </w:t>
      </w:r>
      <w:r w:rsidR="00702822" w:rsidRPr="00396FA4">
        <w:rPr>
          <w:b/>
        </w:rPr>
        <w:t>(</w:t>
      </w:r>
      <w:r w:rsidR="004227CF">
        <w:rPr>
          <w:b/>
        </w:rPr>
        <w:t>LO3-3</w:t>
      </w:r>
      <w:r w:rsidR="00702822" w:rsidRPr="00396FA4">
        <w:rPr>
          <w:b/>
        </w:rPr>
        <w:t>)</w:t>
      </w:r>
    </w:p>
    <w:p w14:paraId="015AF481" w14:textId="77777777" w:rsidR="00845C93" w:rsidRDefault="00845C93" w:rsidP="00535351">
      <w:pPr>
        <w:tabs>
          <w:tab w:val="left" w:pos="720"/>
        </w:tabs>
        <w:ind w:left="1440" w:hanging="1440"/>
      </w:pPr>
    </w:p>
    <w:p w14:paraId="1962A91F" w14:textId="77777777" w:rsidR="00845C93" w:rsidRDefault="00CA6CB6" w:rsidP="00535351">
      <w:pPr>
        <w:tabs>
          <w:tab w:val="left" w:pos="720"/>
        </w:tabs>
        <w:ind w:left="1440" w:hanging="1440"/>
      </w:pPr>
      <w:r>
        <w:t>44</w:t>
      </w:r>
      <w:r w:rsidR="00845C93">
        <w:t>.</w:t>
      </w:r>
      <w:r w:rsidR="00845C93">
        <w:tab/>
        <w:t xml:space="preserve">a. </w:t>
      </w:r>
      <w:r w:rsidR="00036A1C">
        <w:tab/>
      </w:r>
      <w:r w:rsidR="0004781E">
        <w:rPr>
          <w:noProof/>
          <w:lang w:val="en-IN" w:eastAsia="en-IN"/>
        </w:rPr>
        <w:drawing>
          <wp:inline distT="0" distB="0" distL="0" distR="0" wp14:anchorId="6CC87B36" wp14:editId="622BAC5E">
            <wp:extent cx="590550" cy="196850"/>
            <wp:effectExtent l="0" t="0" r="6350" b="635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0550" cy="196850"/>
                    </a:xfrm>
                    <a:prstGeom prst="rect">
                      <a:avLst/>
                    </a:prstGeom>
                    <a:noFill/>
                    <a:ln>
                      <a:noFill/>
                    </a:ln>
                  </pic:spPr>
                </pic:pic>
              </a:graphicData>
            </a:graphic>
          </wp:inline>
        </w:drawing>
      </w:r>
      <w:r w:rsidR="00845C93">
        <w:tab/>
      </w:r>
      <w:r w:rsidR="0004781E">
        <w:rPr>
          <w:noProof/>
          <w:position w:val="-22"/>
          <w:lang w:val="en-IN" w:eastAsia="en-IN"/>
        </w:rPr>
        <w:drawing>
          <wp:inline distT="0" distB="0" distL="0" distR="0" wp14:anchorId="408085C3" wp14:editId="1D986E19">
            <wp:extent cx="3657600" cy="381000"/>
            <wp:effectExtent l="0" t="0" r="0" b="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7600" cy="381000"/>
                    </a:xfrm>
                    <a:prstGeom prst="rect">
                      <a:avLst/>
                    </a:prstGeom>
                    <a:noFill/>
                    <a:ln>
                      <a:noFill/>
                    </a:ln>
                  </pic:spPr>
                </pic:pic>
              </a:graphicData>
            </a:graphic>
          </wp:inline>
        </w:drawing>
      </w:r>
    </w:p>
    <w:p w14:paraId="78FEBCD6" w14:textId="77777777" w:rsidR="00396FA4" w:rsidRDefault="00845C93" w:rsidP="00535351">
      <w:pPr>
        <w:tabs>
          <w:tab w:val="left" w:pos="720"/>
        </w:tabs>
        <w:ind w:left="1440" w:hanging="1440"/>
        <w:rPr>
          <w:b/>
        </w:rPr>
      </w:pPr>
      <w:r>
        <w:tab/>
        <w:t>b.</w:t>
      </w:r>
      <w:r>
        <w:tab/>
      </w:r>
      <w:r>
        <w:rPr>
          <w:szCs w:val="18"/>
        </w:rPr>
        <w:t>10.99</w:t>
      </w:r>
      <w:r w:rsidR="00702822">
        <w:t xml:space="preserve"> </w:t>
      </w:r>
      <w:r w:rsidR="00702822" w:rsidRPr="00396FA4">
        <w:rPr>
          <w:b/>
        </w:rPr>
        <w:t>(</w:t>
      </w:r>
      <w:r w:rsidR="004227CF">
        <w:rPr>
          <w:b/>
        </w:rPr>
        <w:t>LO3-3</w:t>
      </w:r>
      <w:r w:rsidR="00702822" w:rsidRPr="00396FA4">
        <w:rPr>
          <w:b/>
        </w:rPr>
        <w:t>)</w:t>
      </w:r>
    </w:p>
    <w:p w14:paraId="5F9F5A62" w14:textId="77777777" w:rsidR="00396FA4" w:rsidRDefault="00396FA4" w:rsidP="00535351">
      <w:pPr>
        <w:tabs>
          <w:tab w:val="left" w:pos="720"/>
        </w:tabs>
        <w:ind w:left="1440" w:hanging="1440"/>
        <w:rPr>
          <w:b/>
        </w:rPr>
      </w:pPr>
    </w:p>
    <w:p w14:paraId="7F5B54C3" w14:textId="77777777" w:rsidR="00845C93" w:rsidRPr="00396FA4" w:rsidRDefault="00CA6CB6" w:rsidP="00535351">
      <w:pPr>
        <w:tabs>
          <w:tab w:val="left" w:pos="720"/>
        </w:tabs>
        <w:ind w:left="1440" w:hanging="1440"/>
        <w:rPr>
          <w:szCs w:val="18"/>
        </w:rPr>
      </w:pPr>
      <w:r>
        <w:t>45</w:t>
      </w:r>
      <w:r w:rsidR="00845C93">
        <w:t>.</w:t>
      </w:r>
      <w:r w:rsidR="00845C93">
        <w:tab/>
        <w:t xml:space="preserve">About 69%, found by </w:t>
      </w:r>
      <w:r w:rsidR="0004781E">
        <w:rPr>
          <w:noProof/>
          <w:position w:val="-28"/>
          <w:lang w:val="en-IN" w:eastAsia="en-IN"/>
        </w:rPr>
        <w:drawing>
          <wp:inline distT="0" distB="0" distL="0" distR="0" wp14:anchorId="7BC469E7" wp14:editId="391FC54B">
            <wp:extent cx="552450" cy="406400"/>
            <wp:effectExtent l="0" t="0" r="6350" b="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2450" cy="406400"/>
                    </a:xfrm>
                    <a:prstGeom prst="rect">
                      <a:avLst/>
                    </a:prstGeom>
                    <a:noFill/>
                    <a:ln>
                      <a:noFill/>
                    </a:ln>
                  </pic:spPr>
                </pic:pic>
              </a:graphicData>
            </a:graphic>
          </wp:inline>
        </w:drawing>
      </w:r>
      <w:r w:rsidR="00702822">
        <w:t xml:space="preserve"> </w:t>
      </w:r>
      <w:r w:rsidR="00702822" w:rsidRPr="00396FA4">
        <w:rPr>
          <w:b/>
        </w:rPr>
        <w:t>(</w:t>
      </w:r>
      <w:r w:rsidR="004227CF">
        <w:rPr>
          <w:b/>
        </w:rPr>
        <w:t>LO3-4</w:t>
      </w:r>
      <w:r w:rsidR="00702822" w:rsidRPr="00396FA4">
        <w:rPr>
          <w:b/>
        </w:rPr>
        <w:t>)</w:t>
      </w:r>
    </w:p>
    <w:p w14:paraId="6DCFC402" w14:textId="77777777" w:rsidR="00845C93" w:rsidRDefault="00845C93" w:rsidP="00535351">
      <w:pPr>
        <w:tabs>
          <w:tab w:val="left" w:pos="720"/>
        </w:tabs>
        <w:ind w:left="1440" w:hanging="1440"/>
      </w:pPr>
    </w:p>
    <w:p w14:paraId="569F74A4" w14:textId="77777777" w:rsidR="00845C93" w:rsidRDefault="00CA6CB6" w:rsidP="00535351">
      <w:pPr>
        <w:tabs>
          <w:tab w:val="left" w:pos="720"/>
        </w:tabs>
        <w:ind w:left="720" w:hanging="720"/>
      </w:pPr>
      <w:r>
        <w:lastRenderedPageBreak/>
        <w:t>46</w:t>
      </w:r>
      <w:r w:rsidR="00845C93">
        <w:t>.</w:t>
      </w:r>
      <w:r w:rsidR="00845C93">
        <w:tab/>
        <w:t>About 84%, each income level lie</w:t>
      </w:r>
      <w:r w:rsidR="00121336">
        <w:t>s</w:t>
      </w:r>
      <w:r w:rsidR="00845C93">
        <w:t xml:space="preserve"> 2.5 standard deviations from the mean.  Then </w:t>
      </w:r>
      <w:r w:rsidR="0004781E">
        <w:rPr>
          <w:noProof/>
          <w:position w:val="-28"/>
          <w:lang w:val="en-IN" w:eastAsia="en-IN"/>
        </w:rPr>
        <w:drawing>
          <wp:inline distT="0" distB="0" distL="0" distR="0" wp14:anchorId="12E0AA30" wp14:editId="4FEDA20B">
            <wp:extent cx="952500" cy="406400"/>
            <wp:effectExtent l="0" t="0" r="0" b="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00" cy="406400"/>
                    </a:xfrm>
                    <a:prstGeom prst="rect">
                      <a:avLst/>
                    </a:prstGeom>
                    <a:noFill/>
                    <a:ln>
                      <a:noFill/>
                    </a:ln>
                  </pic:spPr>
                </pic:pic>
              </a:graphicData>
            </a:graphic>
          </wp:inline>
        </w:drawing>
      </w:r>
      <w:r w:rsidR="00396FA4">
        <w:t xml:space="preserve"> </w:t>
      </w:r>
      <w:r w:rsidR="00827F44" w:rsidRPr="00396FA4">
        <w:rPr>
          <w:b/>
        </w:rPr>
        <w:t>(</w:t>
      </w:r>
      <w:r w:rsidR="004227CF">
        <w:rPr>
          <w:b/>
        </w:rPr>
        <w:t>LO3-4</w:t>
      </w:r>
      <w:r w:rsidR="00827F44" w:rsidRPr="00396FA4">
        <w:rPr>
          <w:b/>
        </w:rPr>
        <w:t>)</w:t>
      </w:r>
    </w:p>
    <w:p w14:paraId="3E4A916B" w14:textId="77777777" w:rsidR="00845C93" w:rsidRDefault="00845C93" w:rsidP="00535351">
      <w:pPr>
        <w:tabs>
          <w:tab w:val="left" w:pos="720"/>
        </w:tabs>
        <w:ind w:left="1440" w:hanging="1440"/>
      </w:pPr>
    </w:p>
    <w:p w14:paraId="4DB9878B" w14:textId="77777777" w:rsidR="00845C93" w:rsidRDefault="00CA6CB6" w:rsidP="00535351">
      <w:pPr>
        <w:tabs>
          <w:tab w:val="left" w:pos="720"/>
        </w:tabs>
        <w:ind w:left="1440" w:hanging="1440"/>
      </w:pPr>
      <w:r>
        <w:t>47</w:t>
      </w:r>
      <w:r w:rsidR="00845C93">
        <w:t>.</w:t>
      </w:r>
      <w:r w:rsidR="00845C93">
        <w:tab/>
        <w:t>a.</w:t>
      </w:r>
      <w:r w:rsidR="00845C93">
        <w:tab/>
        <w:t>About 95%</w:t>
      </w:r>
    </w:p>
    <w:p w14:paraId="6191B8E2" w14:textId="77777777" w:rsidR="00845C93" w:rsidRDefault="00845C93" w:rsidP="00535351">
      <w:pPr>
        <w:tabs>
          <w:tab w:val="left" w:pos="720"/>
        </w:tabs>
        <w:ind w:left="1440" w:hanging="1440"/>
      </w:pPr>
      <w:r>
        <w:tab/>
        <w:t>b.</w:t>
      </w:r>
      <w:r>
        <w:tab/>
        <w:t>47.5%, 2.5%</w:t>
      </w:r>
      <w:r w:rsidR="00396FA4">
        <w:t xml:space="preserve"> </w:t>
      </w:r>
      <w:r w:rsidR="00827F44" w:rsidRPr="00396FA4">
        <w:rPr>
          <w:b/>
        </w:rPr>
        <w:t>(</w:t>
      </w:r>
      <w:r w:rsidR="004227CF">
        <w:rPr>
          <w:b/>
        </w:rPr>
        <w:t>LO3-4</w:t>
      </w:r>
      <w:r w:rsidR="00827F44" w:rsidRPr="00396FA4">
        <w:rPr>
          <w:b/>
        </w:rPr>
        <w:t>)</w:t>
      </w:r>
    </w:p>
    <w:p w14:paraId="2E6EAAB1" w14:textId="77777777" w:rsidR="00845C93" w:rsidRDefault="00845C93" w:rsidP="00535351">
      <w:pPr>
        <w:tabs>
          <w:tab w:val="left" w:pos="720"/>
        </w:tabs>
        <w:ind w:left="1440" w:hanging="1440"/>
        <w:rPr>
          <w:szCs w:val="18"/>
        </w:rPr>
      </w:pPr>
    </w:p>
    <w:p w14:paraId="6697140D" w14:textId="77777777" w:rsidR="00845C93" w:rsidRDefault="00CA6CB6" w:rsidP="00535351">
      <w:pPr>
        <w:tabs>
          <w:tab w:val="left" w:pos="720"/>
        </w:tabs>
        <w:ind w:left="720" w:hanging="720"/>
      </w:pPr>
      <w:r>
        <w:t>48</w:t>
      </w:r>
      <w:r w:rsidR="00845C93">
        <w:t>.</w:t>
      </w:r>
      <w:r w:rsidR="00845C93">
        <w:tab/>
        <w:t xml:space="preserve">87.23 and 96.57, found by 91.9 </w:t>
      </w:r>
      <w:r w:rsidR="00845C93">
        <w:sym w:font="Symbol" w:char="F0B1"/>
      </w:r>
      <w:r w:rsidR="00845C93">
        <w:t xml:space="preserve"> 4.67 on 68 percent of the days; 82.56 and 101.24, found by </w:t>
      </w:r>
      <w:r w:rsidR="00845C93">
        <w:tab/>
        <w:t xml:space="preserve">91.9 </w:t>
      </w:r>
      <w:r w:rsidR="00845C93">
        <w:sym w:font="Symbol" w:char="F0B1"/>
      </w:r>
      <w:r w:rsidR="00845C93">
        <w:t xml:space="preserve"> 2(4.67) on 95 percent of the days.</w:t>
      </w:r>
      <w:r w:rsidR="00396FA4">
        <w:t xml:space="preserve"> </w:t>
      </w:r>
      <w:r w:rsidR="00827F44" w:rsidRPr="00396FA4">
        <w:rPr>
          <w:b/>
        </w:rPr>
        <w:t>(</w:t>
      </w:r>
      <w:r w:rsidR="004227CF">
        <w:rPr>
          <w:b/>
        </w:rPr>
        <w:t>LO3-4</w:t>
      </w:r>
      <w:r w:rsidR="00827F44" w:rsidRPr="00396FA4">
        <w:rPr>
          <w:b/>
        </w:rPr>
        <w:t>)</w:t>
      </w:r>
    </w:p>
    <w:p w14:paraId="4CE92910" w14:textId="77777777" w:rsidR="00845C93" w:rsidRDefault="00845C93" w:rsidP="00535351">
      <w:pPr>
        <w:tabs>
          <w:tab w:val="left" w:pos="720"/>
        </w:tabs>
        <w:ind w:left="720" w:hanging="720"/>
      </w:pPr>
    </w:p>
    <w:p w14:paraId="27D92BB2" w14:textId="77777777" w:rsidR="009745EE" w:rsidRDefault="009745EE" w:rsidP="00535351">
      <w:pPr>
        <w:tabs>
          <w:tab w:val="left" w:pos="720"/>
        </w:tabs>
        <w:ind w:left="1440" w:hanging="1440"/>
      </w:pPr>
    </w:p>
    <w:p w14:paraId="516E202F" w14:textId="77777777" w:rsidR="00845C93" w:rsidRDefault="00CA6CB6" w:rsidP="00535351">
      <w:pPr>
        <w:tabs>
          <w:tab w:val="left" w:pos="720"/>
        </w:tabs>
        <w:ind w:left="1440" w:hanging="1440"/>
      </w:pPr>
      <w:r>
        <w:t>49</w:t>
      </w:r>
      <w:r w:rsidR="00845C93">
        <w:t>.</w:t>
      </w:r>
      <w:r w:rsidR="00845C93">
        <w:tab/>
        <w:t>a.</w:t>
      </w:r>
      <w:r w:rsidR="00845C93">
        <w:tab/>
        <w:t>Mean = 5, found by (6 + 4 + 3 + 7 + 5)/5</w:t>
      </w:r>
      <w:r w:rsidR="00D46286">
        <w:t xml:space="preserve"> </w:t>
      </w:r>
    </w:p>
    <w:p w14:paraId="08D580B9" w14:textId="77777777" w:rsidR="00845C93" w:rsidRDefault="00845C93" w:rsidP="00535351">
      <w:pPr>
        <w:tabs>
          <w:tab w:val="left" w:pos="720"/>
        </w:tabs>
        <w:ind w:left="1440" w:hanging="1440"/>
      </w:pPr>
      <w:r>
        <w:tab/>
      </w:r>
      <w:r>
        <w:tab/>
        <w:t>Median is 5, found by rearranging the values and selecting the middle value.</w:t>
      </w:r>
    </w:p>
    <w:p w14:paraId="01B7DDED" w14:textId="77777777" w:rsidR="00845C93" w:rsidRDefault="00845C93" w:rsidP="00535351">
      <w:pPr>
        <w:tabs>
          <w:tab w:val="left" w:pos="720"/>
        </w:tabs>
        <w:ind w:left="1440" w:hanging="1440"/>
      </w:pPr>
      <w:r>
        <w:tab/>
        <w:t>b.</w:t>
      </w:r>
      <w:r>
        <w:tab/>
        <w:t xml:space="preserve">Population </w:t>
      </w:r>
      <w:r w:rsidR="00C56A98">
        <w:t xml:space="preserve">if the desired group was all clients for that day </w:t>
      </w:r>
      <w:r>
        <w:t>because all partners were included.</w:t>
      </w:r>
      <w:r w:rsidR="00C56A98">
        <w:t xml:space="preserve"> Sample if the desired group was the daily number of clients seen by all partners for a longer time period.</w:t>
      </w:r>
    </w:p>
    <w:p w14:paraId="05C980BA" w14:textId="77777777" w:rsidR="00845C93" w:rsidRPr="00C73509" w:rsidRDefault="00845C93" w:rsidP="00535351">
      <w:pPr>
        <w:tabs>
          <w:tab w:val="left" w:pos="720"/>
        </w:tabs>
        <w:ind w:left="1440" w:hanging="1440"/>
        <w:rPr>
          <w:lang w:val="es-US"/>
        </w:rPr>
      </w:pPr>
      <w:r>
        <w:tab/>
      </w:r>
      <w:r w:rsidRPr="00C73509">
        <w:rPr>
          <w:lang w:val="es-US"/>
        </w:rPr>
        <w:t>c.</w:t>
      </w:r>
      <w:r w:rsidRPr="00C73509">
        <w:rPr>
          <w:lang w:val="es-US"/>
        </w:rPr>
        <w:tab/>
      </w:r>
      <w:r w:rsidR="0004781E">
        <w:rPr>
          <w:noProof/>
          <w:position w:val="-10"/>
          <w:lang w:val="en-IN" w:eastAsia="en-IN"/>
        </w:rPr>
        <w:drawing>
          <wp:inline distT="0" distB="0" distL="0" distR="0" wp14:anchorId="6A6E5915" wp14:editId="265C79B6">
            <wp:extent cx="3213100" cy="196850"/>
            <wp:effectExtent l="0" t="0" r="0" b="6350"/>
            <wp:docPr id="40"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13100" cy="196850"/>
                    </a:xfrm>
                    <a:prstGeom prst="rect">
                      <a:avLst/>
                    </a:prstGeom>
                    <a:noFill/>
                    <a:ln>
                      <a:noFill/>
                    </a:ln>
                  </pic:spPr>
                </pic:pic>
              </a:graphicData>
            </a:graphic>
          </wp:inline>
        </w:drawing>
      </w:r>
      <w:r w:rsidR="00396FA4" w:rsidRPr="00C73509">
        <w:rPr>
          <w:lang w:val="es-US"/>
        </w:rPr>
        <w:t xml:space="preserve"> </w:t>
      </w:r>
      <w:r w:rsidR="00396FA4" w:rsidRPr="00C73509">
        <w:rPr>
          <w:b/>
          <w:lang w:val="es-US"/>
        </w:rPr>
        <w:t>(LO</w:t>
      </w:r>
      <w:r w:rsidR="00827F44" w:rsidRPr="00C73509">
        <w:rPr>
          <w:b/>
          <w:lang w:val="es-US"/>
        </w:rPr>
        <w:t>3-</w:t>
      </w:r>
      <w:r w:rsidR="00396FA4" w:rsidRPr="00C73509">
        <w:rPr>
          <w:b/>
          <w:lang w:val="es-US"/>
        </w:rPr>
        <w:t>1)</w:t>
      </w:r>
    </w:p>
    <w:p w14:paraId="1E5C18D2" w14:textId="77777777" w:rsidR="00845C93" w:rsidRPr="00C73509" w:rsidRDefault="00845C93" w:rsidP="00535351">
      <w:pPr>
        <w:tabs>
          <w:tab w:val="left" w:pos="720"/>
        </w:tabs>
        <w:ind w:left="1440" w:hanging="1440"/>
        <w:rPr>
          <w:lang w:val="es-US"/>
        </w:rPr>
      </w:pPr>
    </w:p>
    <w:p w14:paraId="4E30F211" w14:textId="77777777" w:rsidR="00845C93" w:rsidRPr="00C73509" w:rsidRDefault="00CA6CB6" w:rsidP="00535351">
      <w:pPr>
        <w:tabs>
          <w:tab w:val="left" w:pos="720"/>
        </w:tabs>
        <w:ind w:left="1440" w:hanging="1440"/>
        <w:rPr>
          <w:lang w:val="es-US"/>
        </w:rPr>
      </w:pPr>
      <w:r>
        <w:rPr>
          <w:lang w:val="es-US"/>
        </w:rPr>
        <w:t>50</w:t>
      </w:r>
      <w:r w:rsidR="00845C93" w:rsidRPr="00C73509">
        <w:rPr>
          <w:lang w:val="es-US"/>
        </w:rPr>
        <w:t>.</w:t>
      </w:r>
      <w:r w:rsidR="00845C93" w:rsidRPr="00C73509">
        <w:rPr>
          <w:lang w:val="es-US"/>
        </w:rPr>
        <w:tab/>
        <w:t>a.</w:t>
      </w:r>
      <w:r w:rsidR="00845C93" w:rsidRPr="00C73509">
        <w:rPr>
          <w:lang w:val="es-US"/>
        </w:rPr>
        <w:tab/>
        <w:t>Mean = 21.71, Median = 22.00</w:t>
      </w:r>
    </w:p>
    <w:p w14:paraId="46C35333" w14:textId="77777777" w:rsidR="00845C93" w:rsidRPr="00C73509" w:rsidRDefault="00845C93" w:rsidP="00535351">
      <w:pPr>
        <w:tabs>
          <w:tab w:val="left" w:pos="720"/>
        </w:tabs>
        <w:ind w:left="1440" w:hanging="1440"/>
        <w:rPr>
          <w:b/>
          <w:lang w:val="es-US"/>
        </w:rPr>
      </w:pPr>
      <w:r w:rsidRPr="00C73509">
        <w:rPr>
          <w:lang w:val="es-US"/>
        </w:rPr>
        <w:tab/>
        <w:t>b.</w:t>
      </w:r>
      <w:r w:rsidRPr="00C73509">
        <w:rPr>
          <w:lang w:val="es-US"/>
        </w:rPr>
        <w:tab/>
      </w:r>
      <w:r w:rsidR="0004781E">
        <w:rPr>
          <w:noProof/>
          <w:position w:val="-10"/>
          <w:lang w:val="en-IN" w:eastAsia="en-IN"/>
        </w:rPr>
        <w:drawing>
          <wp:inline distT="0" distB="0" distL="0" distR="0" wp14:anchorId="44B5F0FE" wp14:editId="12EB0AC1">
            <wp:extent cx="2546350" cy="190500"/>
            <wp:effectExtent l="0" t="0" r="6350"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46350" cy="190500"/>
                    </a:xfrm>
                    <a:prstGeom prst="rect">
                      <a:avLst/>
                    </a:prstGeom>
                    <a:noFill/>
                    <a:ln>
                      <a:noFill/>
                    </a:ln>
                  </pic:spPr>
                </pic:pic>
              </a:graphicData>
            </a:graphic>
          </wp:inline>
        </w:drawing>
      </w:r>
      <w:r w:rsidR="00827F44" w:rsidRPr="00C73509">
        <w:rPr>
          <w:lang w:val="es-US"/>
        </w:rPr>
        <w:t xml:space="preserve"> </w:t>
      </w:r>
      <w:r w:rsidR="00827F44" w:rsidRPr="00C73509">
        <w:rPr>
          <w:b/>
          <w:lang w:val="es-US"/>
        </w:rPr>
        <w:t>(LO3-1)</w:t>
      </w:r>
    </w:p>
    <w:p w14:paraId="4E5BA597" w14:textId="77777777" w:rsidR="00827F44" w:rsidRPr="00C73509" w:rsidRDefault="00827F44" w:rsidP="00535351">
      <w:pPr>
        <w:tabs>
          <w:tab w:val="left" w:pos="720"/>
        </w:tabs>
        <w:ind w:left="1440" w:hanging="1440"/>
        <w:rPr>
          <w:lang w:val="es-US"/>
        </w:rPr>
      </w:pPr>
    </w:p>
    <w:p w14:paraId="2CEC786F" w14:textId="77777777" w:rsidR="00845C93" w:rsidRPr="009A4A26" w:rsidRDefault="00CA6CB6" w:rsidP="00535351">
      <w:pPr>
        <w:tabs>
          <w:tab w:val="left" w:pos="720"/>
        </w:tabs>
        <w:ind w:left="1440" w:hanging="1440"/>
      </w:pPr>
      <w:r>
        <w:t>51</w:t>
      </w:r>
      <w:r w:rsidR="00845C93" w:rsidRPr="009A4A26">
        <w:t>.</w:t>
      </w:r>
      <w:r w:rsidR="00845C93" w:rsidRPr="009A4A26">
        <w:tab/>
      </w:r>
      <w:r w:rsidR="0004781E">
        <w:rPr>
          <w:noProof/>
          <w:position w:val="-22"/>
          <w:lang w:val="en-IN" w:eastAsia="en-IN"/>
        </w:rPr>
        <w:drawing>
          <wp:inline distT="0" distB="0" distL="0" distR="0" wp14:anchorId="5E0856B8" wp14:editId="00F3AB10">
            <wp:extent cx="977900" cy="374650"/>
            <wp:effectExtent l="0" t="0" r="0" b="6350"/>
            <wp:docPr id="42"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77900" cy="374650"/>
                    </a:xfrm>
                    <a:prstGeom prst="rect">
                      <a:avLst/>
                    </a:prstGeom>
                    <a:noFill/>
                    <a:ln>
                      <a:noFill/>
                    </a:ln>
                  </pic:spPr>
                </pic:pic>
              </a:graphicData>
            </a:graphic>
          </wp:inline>
        </w:drawing>
      </w:r>
      <w:r w:rsidR="00845C93" w:rsidRPr="009A4A26">
        <w:tab/>
        <w:t>Median = 37.50</w:t>
      </w:r>
      <w:r w:rsidR="00396FA4" w:rsidRPr="009A4A26">
        <w:t xml:space="preserve">  </w:t>
      </w:r>
      <w:r w:rsidR="00827F44" w:rsidRPr="009A4A26">
        <w:rPr>
          <w:b/>
        </w:rPr>
        <w:t>(LO3-1)</w:t>
      </w:r>
    </w:p>
    <w:p w14:paraId="06D5075B" w14:textId="77777777" w:rsidR="00845C93" w:rsidRDefault="00CA6CB6" w:rsidP="00535351">
      <w:pPr>
        <w:tabs>
          <w:tab w:val="left" w:pos="720"/>
        </w:tabs>
        <w:ind w:left="1440" w:hanging="1440"/>
      </w:pPr>
      <w:r>
        <w:t>52</w:t>
      </w:r>
      <w:r w:rsidR="00845C93">
        <w:t>.</w:t>
      </w:r>
      <w:r w:rsidR="00845C93">
        <w:tab/>
      </w:r>
      <w:r w:rsidR="0004781E">
        <w:rPr>
          <w:noProof/>
          <w:position w:val="-22"/>
          <w:lang w:val="en-IN" w:eastAsia="en-IN"/>
        </w:rPr>
        <w:drawing>
          <wp:inline distT="0" distB="0" distL="0" distR="0" wp14:anchorId="1EF62C9A" wp14:editId="6519D4BB">
            <wp:extent cx="1187450" cy="374650"/>
            <wp:effectExtent l="0" t="0" r="6350" b="6350"/>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87450" cy="374650"/>
                    </a:xfrm>
                    <a:prstGeom prst="rect">
                      <a:avLst/>
                    </a:prstGeom>
                    <a:noFill/>
                    <a:ln>
                      <a:noFill/>
                    </a:ln>
                  </pic:spPr>
                </pic:pic>
              </a:graphicData>
            </a:graphic>
          </wp:inline>
        </w:drawing>
      </w:r>
      <w:r w:rsidR="00396FA4">
        <w:t xml:space="preserve"> </w:t>
      </w:r>
      <w:r w:rsidR="00827F44">
        <w:rPr>
          <w:b/>
        </w:rPr>
        <w:t>(LO3-1</w:t>
      </w:r>
      <w:r w:rsidR="00827F44" w:rsidRPr="00396FA4">
        <w:rPr>
          <w:b/>
        </w:rPr>
        <w:t>)</w:t>
      </w:r>
    </w:p>
    <w:p w14:paraId="3587D70C" w14:textId="77777777" w:rsidR="006F1CB9" w:rsidRPr="00682847" w:rsidRDefault="006F1CB9" w:rsidP="00535351">
      <w:pPr>
        <w:tabs>
          <w:tab w:val="left" w:pos="720"/>
        </w:tabs>
        <w:ind w:left="1440" w:hanging="1440"/>
        <w:rPr>
          <w:szCs w:val="22"/>
        </w:rPr>
      </w:pPr>
    </w:p>
    <w:p w14:paraId="3751A88C" w14:textId="77777777" w:rsidR="00682847" w:rsidRPr="00682847" w:rsidRDefault="00CA6CB6" w:rsidP="00535351">
      <w:pPr>
        <w:tabs>
          <w:tab w:val="left" w:pos="720"/>
        </w:tabs>
        <w:ind w:left="1440" w:hanging="1440"/>
        <w:rPr>
          <w:szCs w:val="22"/>
        </w:rPr>
      </w:pPr>
      <w:r>
        <w:rPr>
          <w:szCs w:val="22"/>
        </w:rPr>
        <w:t>53</w:t>
      </w:r>
      <w:r w:rsidR="006F1CB9" w:rsidRPr="00682847">
        <w:rPr>
          <w:szCs w:val="22"/>
        </w:rPr>
        <w:t>.</w:t>
      </w:r>
      <w:r w:rsidR="006F1CB9" w:rsidRPr="00682847">
        <w:rPr>
          <w:szCs w:val="22"/>
        </w:rPr>
        <w:tab/>
      </w:r>
      <w:r w:rsidR="00682847" w:rsidRPr="00682847">
        <w:rPr>
          <w:szCs w:val="22"/>
        </w:rPr>
        <w:t>The mean is 35.675, found by 1427/40</w:t>
      </w:r>
      <w:r w:rsidR="00396FA4">
        <w:rPr>
          <w:szCs w:val="22"/>
        </w:rPr>
        <w:t xml:space="preserve">  </w:t>
      </w:r>
    </w:p>
    <w:p w14:paraId="52BBDDBF" w14:textId="77777777" w:rsidR="00682847" w:rsidRPr="00682847" w:rsidRDefault="00682847" w:rsidP="00535351">
      <w:pPr>
        <w:tabs>
          <w:tab w:val="left" w:pos="720"/>
        </w:tabs>
        <w:ind w:left="1440" w:hanging="1440"/>
        <w:rPr>
          <w:szCs w:val="22"/>
        </w:rPr>
      </w:pPr>
      <w:r w:rsidRPr="00682847">
        <w:rPr>
          <w:szCs w:val="22"/>
        </w:rPr>
        <w:tab/>
        <w:t>The median is 36, found by sorting the data and averaging the 20</w:t>
      </w:r>
      <w:r w:rsidRPr="00682847">
        <w:rPr>
          <w:szCs w:val="22"/>
          <w:vertAlign w:val="superscript"/>
        </w:rPr>
        <w:t>th</w:t>
      </w:r>
      <w:r w:rsidRPr="00682847">
        <w:rPr>
          <w:szCs w:val="22"/>
        </w:rPr>
        <w:t xml:space="preserve"> and 21</w:t>
      </w:r>
      <w:r w:rsidRPr="00682847">
        <w:rPr>
          <w:szCs w:val="22"/>
          <w:vertAlign w:val="superscript"/>
        </w:rPr>
        <w:t>st</w:t>
      </w:r>
      <w:r w:rsidRPr="00682847">
        <w:rPr>
          <w:szCs w:val="22"/>
        </w:rPr>
        <w:t xml:space="preserve"> observations.</w:t>
      </w:r>
      <w:r w:rsidR="00396FA4">
        <w:rPr>
          <w:szCs w:val="22"/>
        </w:rPr>
        <w:t xml:space="preserve"> </w:t>
      </w:r>
      <w:r w:rsidR="00827F44">
        <w:rPr>
          <w:b/>
        </w:rPr>
        <w:t>(LO3-1</w:t>
      </w:r>
      <w:r w:rsidR="00827F44" w:rsidRPr="00396FA4">
        <w:rPr>
          <w:b/>
        </w:rPr>
        <w:t>)</w:t>
      </w:r>
    </w:p>
    <w:p w14:paraId="0C36CEE4" w14:textId="77777777" w:rsidR="006F1CB9" w:rsidRPr="00682847" w:rsidRDefault="006F1CB9" w:rsidP="00535351">
      <w:pPr>
        <w:tabs>
          <w:tab w:val="left" w:pos="720"/>
        </w:tabs>
        <w:ind w:left="1440" w:hanging="1440"/>
        <w:rPr>
          <w:szCs w:val="22"/>
        </w:rPr>
      </w:pPr>
    </w:p>
    <w:p w14:paraId="2DABC6E3" w14:textId="77777777" w:rsidR="00845C93" w:rsidRDefault="00CA6CB6" w:rsidP="00F60D0B">
      <w:pPr>
        <w:tabs>
          <w:tab w:val="left" w:pos="720"/>
        </w:tabs>
        <w:ind w:left="720" w:hanging="720"/>
        <w:rPr>
          <w:b/>
        </w:rPr>
      </w:pPr>
      <w:r>
        <w:t>54</w:t>
      </w:r>
      <w:r w:rsidR="00845C93">
        <w:t>.</w:t>
      </w:r>
      <w:r w:rsidR="00845C93">
        <w:tab/>
      </w:r>
      <w:r w:rsidR="00AC4DDB">
        <w:t xml:space="preserve">The mean is </w:t>
      </w:r>
      <w:r w:rsidR="00845C93">
        <w:t>4.84, found by 121/25</w:t>
      </w:r>
      <w:r w:rsidR="00AC4DDB">
        <w:t xml:space="preserve"> and the m</w:t>
      </w:r>
      <w:r w:rsidR="00845C93">
        <w:t xml:space="preserve">edian </w:t>
      </w:r>
      <w:r w:rsidR="00AC4DDB">
        <w:t xml:space="preserve">is </w:t>
      </w:r>
      <w:r w:rsidR="00845C93">
        <w:t>4.0</w:t>
      </w:r>
      <w:r w:rsidR="00AC4DDB">
        <w:t xml:space="preserve"> as it is the 13 observation in the sorted list. </w:t>
      </w:r>
      <w:r w:rsidR="00845C93">
        <w:t xml:space="preserve">On half the days </w:t>
      </w:r>
      <w:r w:rsidR="00AC4DDB">
        <w:t xml:space="preserve">Trudy </w:t>
      </w:r>
      <w:r w:rsidR="00845C93">
        <w:t>made at least 4 appointments.  The arithmetic mean number of appointments per day is 4.84</w:t>
      </w:r>
      <w:r w:rsidR="00AC4DDB">
        <w:t xml:space="preserve"> indicating she is more likely to have really good days rather than really bad days with positively skewed data.</w:t>
      </w:r>
      <w:r w:rsidR="00396FA4">
        <w:t xml:space="preserve"> </w:t>
      </w:r>
      <w:r w:rsidR="00827F44">
        <w:rPr>
          <w:b/>
        </w:rPr>
        <w:t>(LO3-1</w:t>
      </w:r>
      <w:r w:rsidR="00827F44" w:rsidRPr="00396FA4">
        <w:rPr>
          <w:b/>
        </w:rPr>
        <w:t>)</w:t>
      </w:r>
    </w:p>
    <w:p w14:paraId="31F9C5F0" w14:textId="77777777" w:rsidR="00827F44" w:rsidRDefault="00827F44" w:rsidP="00535351">
      <w:pPr>
        <w:tabs>
          <w:tab w:val="left" w:pos="720"/>
        </w:tabs>
        <w:ind w:left="1440" w:hanging="1440"/>
      </w:pPr>
    </w:p>
    <w:p w14:paraId="562B4900" w14:textId="77777777" w:rsidR="00845C93" w:rsidRDefault="00CA6CB6" w:rsidP="00535351">
      <w:pPr>
        <w:tabs>
          <w:tab w:val="left" w:pos="720"/>
        </w:tabs>
        <w:ind w:left="1440" w:hanging="1440"/>
      </w:pPr>
      <w:r>
        <w:t>55</w:t>
      </w:r>
      <w:r w:rsidR="00845C93">
        <w:t>.</w:t>
      </w:r>
      <w:r w:rsidR="00845C93">
        <w:tab/>
      </w:r>
      <w:r w:rsidR="0004781E">
        <w:rPr>
          <w:noProof/>
          <w:position w:val="-22"/>
          <w:lang w:val="en-IN" w:eastAsia="en-IN"/>
        </w:rPr>
        <w:drawing>
          <wp:inline distT="0" distB="0" distL="0" distR="0" wp14:anchorId="2B02E589" wp14:editId="292C819A">
            <wp:extent cx="2933700" cy="374650"/>
            <wp:effectExtent l="0" t="0" r="0" b="6350"/>
            <wp:docPr id="44" name="Pictur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33700" cy="374650"/>
                    </a:xfrm>
                    <a:prstGeom prst="rect">
                      <a:avLst/>
                    </a:prstGeom>
                    <a:noFill/>
                    <a:ln>
                      <a:noFill/>
                    </a:ln>
                  </pic:spPr>
                </pic:pic>
              </a:graphicData>
            </a:graphic>
          </wp:inline>
        </w:drawing>
      </w:r>
      <w:r w:rsidR="00396FA4">
        <w:t xml:space="preserve"> </w:t>
      </w:r>
      <w:r w:rsidR="00396FA4">
        <w:rPr>
          <w:b/>
        </w:rPr>
        <w:t>(LO3</w:t>
      </w:r>
      <w:r w:rsidR="00827F44">
        <w:rPr>
          <w:b/>
        </w:rPr>
        <w:t>-2</w:t>
      </w:r>
      <w:r w:rsidR="00396FA4">
        <w:rPr>
          <w:b/>
        </w:rPr>
        <w:t>)</w:t>
      </w:r>
    </w:p>
    <w:p w14:paraId="559C6369" w14:textId="77777777" w:rsidR="00845C93" w:rsidRDefault="00845C93" w:rsidP="00535351"/>
    <w:p w14:paraId="6B9E87E3" w14:textId="77777777" w:rsidR="003B7A94" w:rsidRDefault="00CA6CB6" w:rsidP="00535351">
      <w:r>
        <w:t>56</w:t>
      </w:r>
      <w:r w:rsidR="00845C93">
        <w:t>.</w:t>
      </w:r>
      <w:r w:rsidR="00845C93">
        <w:tab/>
      </w:r>
      <w:r w:rsidR="003B7A94">
        <w:t>Computed the mean grade point average by using the weighted mean formula.</w:t>
      </w:r>
    </w:p>
    <w:p w14:paraId="3BCFFA03" w14:textId="77777777" w:rsidR="003B7A94" w:rsidRDefault="003B7A94" w:rsidP="00535351"/>
    <w:p w14:paraId="34B72A52" w14:textId="77777777" w:rsidR="00845C93" w:rsidRDefault="003B7A94" w:rsidP="00535351">
      <w:r>
        <w:tab/>
      </w:r>
      <w:r w:rsidR="0004781E">
        <w:rPr>
          <w:noProof/>
          <w:lang w:val="en-IN" w:eastAsia="en-IN"/>
        </w:rPr>
        <w:drawing>
          <wp:inline distT="0" distB="0" distL="0" distR="0" wp14:anchorId="2B74B9B4" wp14:editId="3804F02E">
            <wp:extent cx="2419350" cy="374650"/>
            <wp:effectExtent l="0" t="0" r="6350" b="6350"/>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19350" cy="374650"/>
                    </a:xfrm>
                    <a:prstGeom prst="rect">
                      <a:avLst/>
                    </a:prstGeom>
                    <a:noFill/>
                    <a:ln>
                      <a:noFill/>
                    </a:ln>
                  </pic:spPr>
                </pic:pic>
              </a:graphicData>
            </a:graphic>
          </wp:inline>
        </w:drawing>
      </w:r>
      <w:r w:rsidR="00827F44">
        <w:t xml:space="preserve"> </w:t>
      </w:r>
      <w:r w:rsidR="00827F44">
        <w:rPr>
          <w:b/>
        </w:rPr>
        <w:t>(LO3-2)</w:t>
      </w:r>
    </w:p>
    <w:p w14:paraId="71DF4E79" w14:textId="77777777" w:rsidR="00845C93" w:rsidRDefault="00845C93" w:rsidP="00535351"/>
    <w:p w14:paraId="1ED26B20" w14:textId="77777777" w:rsidR="00845C93" w:rsidRDefault="00CA6CB6" w:rsidP="00535351">
      <w:r>
        <w:t>57</w:t>
      </w:r>
      <w:r w:rsidR="00845C93">
        <w:t>.</w:t>
      </w:r>
      <w:r w:rsidR="00845C93">
        <w:tab/>
      </w:r>
      <w:r w:rsidR="0004781E">
        <w:rPr>
          <w:noProof/>
          <w:position w:val="-26"/>
          <w:lang w:val="en-IN" w:eastAsia="en-IN"/>
        </w:rPr>
        <w:drawing>
          <wp:inline distT="0" distB="0" distL="0" distR="0" wp14:anchorId="307EDA9F" wp14:editId="0D95CB4C">
            <wp:extent cx="3187700" cy="400050"/>
            <wp:effectExtent l="0" t="0" r="0" b="6350"/>
            <wp:docPr id="46"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87700" cy="400050"/>
                    </a:xfrm>
                    <a:prstGeom prst="rect">
                      <a:avLst/>
                    </a:prstGeom>
                    <a:noFill/>
                    <a:ln>
                      <a:noFill/>
                    </a:ln>
                  </pic:spPr>
                </pic:pic>
              </a:graphicData>
            </a:graphic>
          </wp:inline>
        </w:drawing>
      </w:r>
      <w:r w:rsidR="00396FA4">
        <w:t xml:space="preserve"> </w:t>
      </w:r>
      <w:r w:rsidR="00827F44">
        <w:rPr>
          <w:b/>
        </w:rPr>
        <w:t>(LO3-2)</w:t>
      </w:r>
    </w:p>
    <w:p w14:paraId="09646526" w14:textId="77777777" w:rsidR="00845C93" w:rsidRDefault="00845C93" w:rsidP="00535351"/>
    <w:p w14:paraId="6B8910F5" w14:textId="77777777" w:rsidR="00682847" w:rsidRDefault="00CA6CB6" w:rsidP="00535351">
      <w:r>
        <w:t>58</w:t>
      </w:r>
      <w:r w:rsidR="00845C93">
        <w:t>.</w:t>
      </w:r>
      <w:r w:rsidR="00845C93">
        <w:tab/>
      </w:r>
      <w:r w:rsidR="00682847">
        <w:t>a.</w:t>
      </w:r>
      <w:r w:rsidR="00682847">
        <w:tab/>
        <w:t>112.86, found by 3160/28</w:t>
      </w:r>
      <w:r w:rsidR="00396FA4">
        <w:t xml:space="preserve">  </w:t>
      </w:r>
    </w:p>
    <w:p w14:paraId="045C8304" w14:textId="77777777" w:rsidR="00535351" w:rsidRDefault="00682847" w:rsidP="00535351">
      <w:r>
        <w:lastRenderedPageBreak/>
        <w:tab/>
        <w:t>b.</w:t>
      </w:r>
      <w:r>
        <w:tab/>
        <w:t>112 because the 14</w:t>
      </w:r>
      <w:r w:rsidRPr="004E508F">
        <w:rPr>
          <w:vertAlign w:val="superscript"/>
        </w:rPr>
        <w:t>th</w:t>
      </w:r>
      <w:r>
        <w:t xml:space="preserve"> and 15</w:t>
      </w:r>
      <w:r w:rsidRPr="004E508F">
        <w:rPr>
          <w:vertAlign w:val="superscript"/>
        </w:rPr>
        <w:t>th</w:t>
      </w:r>
      <w:r>
        <w:t xml:space="preserve"> readings are both 112 </w:t>
      </w:r>
    </w:p>
    <w:p w14:paraId="6C1AD53E" w14:textId="77777777" w:rsidR="00535351" w:rsidRDefault="00682847" w:rsidP="00535351">
      <w:pPr>
        <w:rPr>
          <w:b/>
        </w:rPr>
      </w:pPr>
      <w:r>
        <w:tab/>
        <w:t>c.</w:t>
      </w:r>
      <w:r>
        <w:tab/>
        <w:t>112 because that value occurs four times, which is more often than any other</w:t>
      </w:r>
      <w:r w:rsidR="00396FA4">
        <w:t xml:space="preserve"> </w:t>
      </w:r>
      <w:r w:rsidR="00827F44">
        <w:rPr>
          <w:b/>
        </w:rPr>
        <w:t>(LO3-1)</w:t>
      </w:r>
    </w:p>
    <w:p w14:paraId="5C738C7B" w14:textId="77777777" w:rsidR="00535351" w:rsidRDefault="00535351" w:rsidP="00535351">
      <w:pPr>
        <w:autoSpaceDE w:val="0"/>
        <w:autoSpaceDN w:val="0"/>
        <w:adjustRightInd w:val="0"/>
        <w:rPr>
          <w:b/>
        </w:rPr>
      </w:pPr>
    </w:p>
    <w:p w14:paraId="57E12652" w14:textId="77777777" w:rsidR="00535351" w:rsidRDefault="00535351" w:rsidP="00535351">
      <w:pPr>
        <w:autoSpaceDE w:val="0"/>
        <w:autoSpaceDN w:val="0"/>
        <w:adjustRightInd w:val="0"/>
        <w:rPr>
          <w:b/>
        </w:rPr>
      </w:pPr>
    </w:p>
    <w:p w14:paraId="7387F73F" w14:textId="77777777" w:rsidR="004A5764" w:rsidRDefault="00CA6CB6" w:rsidP="00FD4416">
      <w:pPr>
        <w:tabs>
          <w:tab w:val="left" w:pos="720"/>
        </w:tabs>
        <w:ind w:left="1440" w:hanging="1440"/>
      </w:pPr>
      <w:r>
        <w:t>59</w:t>
      </w:r>
      <w:r w:rsidR="004A5764">
        <w:t>.</w:t>
      </w:r>
      <w:r w:rsidR="004A5764">
        <w:tab/>
        <w:t>a.</w:t>
      </w:r>
      <w:r w:rsidR="004A5764">
        <w:tab/>
        <w:t>55, found by 72 – 17</w:t>
      </w:r>
    </w:p>
    <w:p w14:paraId="42251576" w14:textId="77777777" w:rsidR="004A5764" w:rsidRDefault="00FD4416" w:rsidP="005A2243">
      <w:pPr>
        <w:tabs>
          <w:tab w:val="left" w:pos="720"/>
        </w:tabs>
        <w:ind w:left="1440" w:hanging="1440"/>
      </w:pPr>
      <w:r>
        <w:tab/>
      </w:r>
      <w:r w:rsidR="004A5764">
        <w:t>b.</w:t>
      </w:r>
      <w:r w:rsidR="004A5764">
        <w:tab/>
        <w:t>The differences between each value and the mean are: -11.2, -22.2, 16.8, 3.8, 10.8, -26.2, 28.8, 11.8, -10.2 and -2.2, respectively.</w:t>
      </w:r>
      <w:r w:rsidR="005A2243">
        <w:t xml:space="preserve"> </w:t>
      </w:r>
      <w:r w:rsidR="004A5764">
        <w:t>Their squares are 125.44, 492.84, 282.24, 14.44, 116.64, 686.44, 829.44, 139.24, 104.04, and 4.84.</w:t>
      </w:r>
      <w:r w:rsidR="005A2243">
        <w:t xml:space="preserve"> </w:t>
      </w:r>
      <w:r w:rsidR="004A5764">
        <w:t>The sum of the squares is 2795.6. So the sample variance is 310.622, found by 2795.6/9 and the sample standard deviation is the square root of that number or 17.6245.</w:t>
      </w:r>
      <w:r w:rsidR="00827F44" w:rsidRPr="00827F44">
        <w:rPr>
          <w:b/>
        </w:rPr>
        <w:t xml:space="preserve"> </w:t>
      </w:r>
      <w:r w:rsidR="00827F44">
        <w:rPr>
          <w:b/>
        </w:rPr>
        <w:t>(</w:t>
      </w:r>
      <w:r w:rsidR="004227CF">
        <w:rPr>
          <w:b/>
        </w:rPr>
        <w:t>LO3-3</w:t>
      </w:r>
      <w:r w:rsidR="00827F44">
        <w:rPr>
          <w:b/>
        </w:rPr>
        <w:t>)</w:t>
      </w:r>
    </w:p>
    <w:p w14:paraId="23B52729" w14:textId="77777777" w:rsidR="004A5764" w:rsidRDefault="004A5764" w:rsidP="00FD4416">
      <w:pPr>
        <w:tabs>
          <w:tab w:val="left" w:pos="720"/>
        </w:tabs>
        <w:ind w:left="1440" w:hanging="1440"/>
      </w:pPr>
    </w:p>
    <w:p w14:paraId="77AC1AD2" w14:textId="77777777" w:rsidR="004A5764" w:rsidRDefault="00CA6CB6" w:rsidP="00FD4416">
      <w:pPr>
        <w:tabs>
          <w:tab w:val="left" w:pos="720"/>
        </w:tabs>
        <w:ind w:left="1440" w:hanging="1440"/>
      </w:pPr>
      <w:r>
        <w:t>60</w:t>
      </w:r>
      <w:r w:rsidR="004A5764">
        <w:t>.</w:t>
      </w:r>
      <w:r w:rsidR="004A5764">
        <w:tab/>
        <w:t>a.</w:t>
      </w:r>
      <w:r w:rsidR="004A5764">
        <w:tab/>
        <w:t>9, found by 12 – 3</w:t>
      </w:r>
    </w:p>
    <w:p w14:paraId="208DDCB5" w14:textId="77777777" w:rsidR="004A5764" w:rsidRDefault="00C17548" w:rsidP="005A2243">
      <w:pPr>
        <w:tabs>
          <w:tab w:val="left" w:pos="720"/>
        </w:tabs>
        <w:ind w:left="1440" w:hanging="1440"/>
      </w:pPr>
      <w:r>
        <w:tab/>
      </w:r>
      <w:r w:rsidR="004A5764">
        <w:t>b.</w:t>
      </w:r>
      <w:r w:rsidR="004A5764">
        <w:tab/>
        <w:t>The differences between each value and the mean are: 4.4, -1.6, -0.6, -4.6 and 2.4, respectively.</w:t>
      </w:r>
      <w:r w:rsidR="005A2243">
        <w:t xml:space="preserve"> </w:t>
      </w:r>
      <w:r w:rsidR="004A5764">
        <w:t>Their squares are 19.36, 2.56, 0.36, 21.16 and 5.76.</w:t>
      </w:r>
      <w:r w:rsidR="005A2243">
        <w:t xml:space="preserve"> </w:t>
      </w:r>
      <w:r w:rsidR="004A5764">
        <w:t>The sum of the squares is 49.2. So the sample variance is 12.3, found by 49.2/4 and the sample standard deviation is the square root of that number or 3.5071.</w:t>
      </w:r>
      <w:r w:rsidR="00827F44" w:rsidRPr="00827F44">
        <w:rPr>
          <w:b/>
        </w:rPr>
        <w:t xml:space="preserve"> </w:t>
      </w:r>
      <w:r w:rsidR="00827F44">
        <w:rPr>
          <w:b/>
        </w:rPr>
        <w:t>(</w:t>
      </w:r>
      <w:r w:rsidR="004227CF">
        <w:rPr>
          <w:b/>
        </w:rPr>
        <w:t>LO3-3</w:t>
      </w:r>
      <w:r w:rsidR="00827F44">
        <w:rPr>
          <w:b/>
        </w:rPr>
        <w:t>)</w:t>
      </w:r>
    </w:p>
    <w:p w14:paraId="7D58CD50" w14:textId="77777777" w:rsidR="00845C93" w:rsidRDefault="00845C93" w:rsidP="00FD4416">
      <w:pPr>
        <w:tabs>
          <w:tab w:val="left" w:pos="720"/>
        </w:tabs>
        <w:ind w:left="1440" w:hanging="1440"/>
        <w:rPr>
          <w:szCs w:val="18"/>
        </w:rPr>
      </w:pPr>
    </w:p>
    <w:p w14:paraId="52C973CB" w14:textId="77777777" w:rsidR="003A795F" w:rsidRDefault="003A795F" w:rsidP="00FD4416">
      <w:pPr>
        <w:tabs>
          <w:tab w:val="left" w:pos="720"/>
        </w:tabs>
        <w:ind w:left="1440" w:hanging="1440"/>
      </w:pPr>
    </w:p>
    <w:p w14:paraId="156C04CC" w14:textId="77777777" w:rsidR="00682847" w:rsidRDefault="00CA6CB6" w:rsidP="00FD4416">
      <w:pPr>
        <w:tabs>
          <w:tab w:val="left" w:pos="720"/>
        </w:tabs>
        <w:ind w:left="1440" w:hanging="1440"/>
      </w:pPr>
      <w:r>
        <w:t>61</w:t>
      </w:r>
      <w:r w:rsidR="00845C93">
        <w:t>.</w:t>
      </w:r>
      <w:r w:rsidR="00845C93">
        <w:tab/>
      </w:r>
      <w:r w:rsidR="00682847">
        <w:t>a.</w:t>
      </w:r>
      <w:r w:rsidR="00682847">
        <w:tab/>
        <w:t>This is a population because it includes all the public universities in Ohio.</w:t>
      </w:r>
    </w:p>
    <w:p w14:paraId="6C00B59D" w14:textId="77777777" w:rsidR="00682847" w:rsidRDefault="00682847" w:rsidP="00FD4416">
      <w:pPr>
        <w:tabs>
          <w:tab w:val="left" w:pos="720"/>
        </w:tabs>
        <w:ind w:left="1440" w:hanging="1440"/>
      </w:pPr>
      <w:r>
        <w:tab/>
        <w:t>b.</w:t>
      </w:r>
      <w:r>
        <w:tab/>
        <w:t xml:space="preserve">The mean is </w:t>
      </w:r>
      <w:r w:rsidR="007F377D">
        <w:t>25,097</w:t>
      </w:r>
      <w:r>
        <w:t xml:space="preserve">. </w:t>
      </w:r>
      <w:r>
        <w:tab/>
      </w:r>
    </w:p>
    <w:p w14:paraId="72442804" w14:textId="77777777" w:rsidR="00682847" w:rsidRDefault="00682847" w:rsidP="00FD4416">
      <w:pPr>
        <w:tabs>
          <w:tab w:val="left" w:pos="720"/>
        </w:tabs>
        <w:ind w:left="1440" w:hanging="1440"/>
      </w:pPr>
      <w:r>
        <w:tab/>
        <w:t>c.</w:t>
      </w:r>
      <w:r>
        <w:tab/>
        <w:t xml:space="preserve">The median is </w:t>
      </w:r>
      <w:r w:rsidR="007B4B55">
        <w:t>20,</w:t>
      </w:r>
      <w:r w:rsidR="007F377D">
        <w:t>491</w:t>
      </w:r>
      <w:r w:rsidR="007B4B55">
        <w:t xml:space="preserve"> (University of Toledo)</w:t>
      </w:r>
      <w:r w:rsidR="00202809">
        <w:t>.</w:t>
      </w:r>
    </w:p>
    <w:p w14:paraId="3BC01585" w14:textId="77777777" w:rsidR="007F377D" w:rsidRDefault="007F377D" w:rsidP="00FD4416">
      <w:pPr>
        <w:tabs>
          <w:tab w:val="left" w:pos="720"/>
        </w:tabs>
        <w:ind w:left="1440" w:hanging="1440"/>
      </w:pPr>
      <w:r>
        <w:tab/>
        <w:t xml:space="preserve">d.  </w:t>
      </w:r>
      <w:r>
        <w:tab/>
        <w:t xml:space="preserve">There is no mode for this data.  </w:t>
      </w:r>
    </w:p>
    <w:p w14:paraId="530650BA" w14:textId="77777777" w:rsidR="007F377D" w:rsidRDefault="007F377D" w:rsidP="00FD4416">
      <w:pPr>
        <w:tabs>
          <w:tab w:val="left" w:pos="720"/>
        </w:tabs>
        <w:ind w:left="1440" w:hanging="1440"/>
      </w:pPr>
      <w:r>
        <w:tab/>
        <w:t>e.</w:t>
      </w:r>
      <w:r>
        <w:tab/>
        <w:t xml:space="preserve">I would select the median because </w:t>
      </w:r>
      <w:r w:rsidR="003A795F">
        <w:t xml:space="preserve">mean is biased by </w:t>
      </w:r>
      <w:r>
        <w:t>a few schools (Ohio State, Cin</w:t>
      </w:r>
      <w:r w:rsidR="00B64BA6">
        <w:t xml:space="preserve">cinnati, Kent State, and Ohio University) have extremely high enrollments compared to the other schools.  </w:t>
      </w:r>
    </w:p>
    <w:p w14:paraId="3453DF5D" w14:textId="77777777" w:rsidR="00682847" w:rsidRDefault="00682847" w:rsidP="00FD4416">
      <w:pPr>
        <w:tabs>
          <w:tab w:val="left" w:pos="720"/>
        </w:tabs>
        <w:ind w:left="1440" w:hanging="1440"/>
      </w:pPr>
      <w:r>
        <w:tab/>
      </w:r>
      <w:r w:rsidR="00B64BA6">
        <w:t>f</w:t>
      </w:r>
      <w:r>
        <w:t>.</w:t>
      </w:r>
      <w:r>
        <w:tab/>
        <w:t xml:space="preserve">The range is </w:t>
      </w:r>
      <w:r w:rsidR="007F377D">
        <w:t>(67,524 – 1,748) = 65,776</w:t>
      </w:r>
    </w:p>
    <w:p w14:paraId="10ACCCED" w14:textId="77777777" w:rsidR="00682847" w:rsidRDefault="00682847" w:rsidP="00FD4416">
      <w:pPr>
        <w:tabs>
          <w:tab w:val="left" w:pos="720"/>
        </w:tabs>
        <w:ind w:left="1440" w:hanging="1440"/>
      </w:pPr>
      <w:r>
        <w:tab/>
      </w:r>
      <w:r w:rsidR="00E14799">
        <w:t>g</w:t>
      </w:r>
      <w:r>
        <w:t>.</w:t>
      </w:r>
      <w:r>
        <w:tab/>
        <w:t xml:space="preserve">The standard deviation is </w:t>
      </w:r>
      <w:r w:rsidR="007F377D">
        <w:t>17,307.39</w:t>
      </w:r>
      <w:r w:rsidR="007B4B55">
        <w:t>.</w:t>
      </w:r>
      <w:r w:rsidR="00396FA4">
        <w:t xml:space="preserve"> </w:t>
      </w:r>
      <w:r w:rsidR="00827F44">
        <w:rPr>
          <w:b/>
        </w:rPr>
        <w:t>(</w:t>
      </w:r>
      <w:r w:rsidR="004227CF">
        <w:rPr>
          <w:b/>
        </w:rPr>
        <w:t>LO3-3</w:t>
      </w:r>
      <w:r w:rsidR="00827F44">
        <w:rPr>
          <w:b/>
        </w:rPr>
        <w:t>)</w:t>
      </w:r>
    </w:p>
    <w:p w14:paraId="503E6747" w14:textId="77777777" w:rsidR="00845C93" w:rsidRDefault="00845C93" w:rsidP="00FD4416">
      <w:pPr>
        <w:tabs>
          <w:tab w:val="left" w:pos="720"/>
        </w:tabs>
        <w:ind w:left="1440" w:hanging="1440"/>
      </w:pPr>
    </w:p>
    <w:p w14:paraId="050CFE11" w14:textId="77777777" w:rsidR="00845C93" w:rsidRDefault="00CA6CB6" w:rsidP="00FD4416">
      <w:pPr>
        <w:tabs>
          <w:tab w:val="left" w:pos="720"/>
        </w:tabs>
        <w:ind w:left="1440" w:hanging="1440"/>
      </w:pPr>
      <w:r>
        <w:t>62</w:t>
      </w:r>
      <w:r w:rsidR="00845C93">
        <w:t>.</w:t>
      </w:r>
      <w:r w:rsidR="00845C93">
        <w:tab/>
        <w:t>a.</w:t>
      </w:r>
      <w:r w:rsidR="00845C93">
        <w:tab/>
        <w:t>The times are a population because all tables for that night are included.</w:t>
      </w:r>
    </w:p>
    <w:p w14:paraId="5E7B7B89" w14:textId="77777777" w:rsidR="00845C93" w:rsidRDefault="00845C93" w:rsidP="00FD4416">
      <w:pPr>
        <w:tabs>
          <w:tab w:val="left" w:pos="720"/>
        </w:tabs>
        <w:ind w:left="1440" w:hanging="1440"/>
      </w:pPr>
      <w:r>
        <w:tab/>
        <w:t>b.</w:t>
      </w:r>
      <w:r>
        <w:tab/>
        <w:t>The mean is 40.84, found by 1021/25.  The median is 39.</w:t>
      </w:r>
    </w:p>
    <w:p w14:paraId="423F1ACD" w14:textId="77777777" w:rsidR="00845C93" w:rsidRDefault="00845C93" w:rsidP="00FD4416">
      <w:pPr>
        <w:tabs>
          <w:tab w:val="left" w:pos="720"/>
        </w:tabs>
        <w:ind w:left="1440" w:hanging="1440"/>
        <w:rPr>
          <w:szCs w:val="18"/>
        </w:rPr>
      </w:pPr>
      <w:r>
        <w:tab/>
        <w:t>c.</w:t>
      </w:r>
      <w:r>
        <w:tab/>
        <w:t>The range is 44, found by 67 – 23.  The standard deviation is 14.55, found by the square</w:t>
      </w:r>
      <w:r w:rsidR="00682847">
        <w:t xml:space="preserve"> </w:t>
      </w:r>
      <w:r>
        <w:t>root of 5291.4</w:t>
      </w:r>
      <w:r>
        <w:rPr>
          <w:szCs w:val="18"/>
        </w:rPr>
        <w:t>/25.</w:t>
      </w:r>
      <w:r w:rsidR="00396FA4">
        <w:rPr>
          <w:szCs w:val="18"/>
        </w:rPr>
        <w:t xml:space="preserve"> </w:t>
      </w:r>
      <w:r w:rsidR="0042571C">
        <w:rPr>
          <w:b/>
        </w:rPr>
        <w:t>(</w:t>
      </w:r>
      <w:r w:rsidR="004227CF">
        <w:rPr>
          <w:b/>
        </w:rPr>
        <w:t>LO3-3</w:t>
      </w:r>
      <w:r w:rsidR="0042571C">
        <w:rPr>
          <w:b/>
        </w:rPr>
        <w:t>)</w:t>
      </w:r>
    </w:p>
    <w:p w14:paraId="09F3F0C2" w14:textId="77777777" w:rsidR="00845C93" w:rsidRDefault="00845C93" w:rsidP="00FD4416">
      <w:pPr>
        <w:tabs>
          <w:tab w:val="left" w:pos="720"/>
        </w:tabs>
        <w:ind w:left="1440" w:hanging="1440"/>
        <w:rPr>
          <w:szCs w:val="18"/>
        </w:rPr>
      </w:pPr>
    </w:p>
    <w:p w14:paraId="6E68047C" w14:textId="77777777" w:rsidR="00075D21" w:rsidRDefault="00CA6CB6" w:rsidP="00FD4416">
      <w:pPr>
        <w:tabs>
          <w:tab w:val="left" w:pos="720"/>
        </w:tabs>
        <w:ind w:left="1440" w:hanging="1440"/>
      </w:pPr>
      <w:r>
        <w:t>63</w:t>
      </w:r>
      <w:r w:rsidR="00075D21">
        <w:t>.</w:t>
      </w:r>
      <w:r w:rsidR="00075D21">
        <w:tab/>
        <w:t>a.</w:t>
      </w:r>
      <w:r w:rsidR="00075D21">
        <w:tab/>
        <w:t>The mean is $717.20, found by $17,930/25.  The media</w:t>
      </w:r>
      <w:r w:rsidR="00CF0A19">
        <w:t xml:space="preserve">n is $717.00 and there are two </w:t>
      </w:r>
      <w:r w:rsidR="00075D21">
        <w:t>modes $710 and $722.</w:t>
      </w:r>
    </w:p>
    <w:p w14:paraId="27810A3A" w14:textId="77777777" w:rsidR="00075D21" w:rsidRDefault="00075D21" w:rsidP="00FD4416">
      <w:pPr>
        <w:tabs>
          <w:tab w:val="left" w:pos="720"/>
        </w:tabs>
        <w:ind w:left="1440" w:hanging="1440"/>
      </w:pPr>
      <w:r>
        <w:tab/>
        <w:t>b.</w:t>
      </w:r>
      <w:r>
        <w:tab/>
        <w:t>The range is $90, found by $771 – 681, and the standard</w:t>
      </w:r>
      <w:r w:rsidR="00CF0A19">
        <w:t xml:space="preserve"> deviation is $24.87, found by </w:t>
      </w:r>
      <w:r>
        <w:t>the square root of 14850/24.</w:t>
      </w:r>
    </w:p>
    <w:p w14:paraId="1C720C3E" w14:textId="77777777" w:rsidR="00075D21" w:rsidRDefault="00CF0A19" w:rsidP="00FD4416">
      <w:pPr>
        <w:tabs>
          <w:tab w:val="left" w:pos="720"/>
        </w:tabs>
        <w:ind w:left="1440" w:hanging="1440"/>
        <w:rPr>
          <w:b/>
        </w:rPr>
      </w:pPr>
      <w:r>
        <w:tab/>
      </w:r>
      <w:r w:rsidR="00075D21">
        <w:t>c.</w:t>
      </w:r>
      <w:r w:rsidR="00075D21">
        <w:tab/>
        <w:t xml:space="preserve">From $667.46 up to $766.94, found by $717.2 </w:t>
      </w:r>
      <w:r w:rsidR="00075D21">
        <w:sym w:font="Symbol" w:char="F0B1"/>
      </w:r>
      <w:r w:rsidR="00075D21">
        <w:t xml:space="preserve"> 2($24.87).</w:t>
      </w:r>
      <w:r w:rsidR="00396FA4">
        <w:t xml:space="preserve"> </w:t>
      </w:r>
      <w:r w:rsidR="0042571C">
        <w:rPr>
          <w:b/>
        </w:rPr>
        <w:t>(</w:t>
      </w:r>
      <w:r w:rsidR="004227CF">
        <w:rPr>
          <w:b/>
        </w:rPr>
        <w:t>LO3-4</w:t>
      </w:r>
      <w:r w:rsidR="0042571C">
        <w:rPr>
          <w:b/>
        </w:rPr>
        <w:t>)</w:t>
      </w:r>
    </w:p>
    <w:p w14:paraId="5E4C70B3" w14:textId="77777777" w:rsidR="004A5764" w:rsidRDefault="004A5764" w:rsidP="00FD4416">
      <w:pPr>
        <w:tabs>
          <w:tab w:val="left" w:pos="720"/>
        </w:tabs>
        <w:ind w:left="1440" w:hanging="1440"/>
      </w:pPr>
    </w:p>
    <w:p w14:paraId="358C7C7D" w14:textId="71FD2A0D" w:rsidR="00E00B77" w:rsidRPr="005354CE" w:rsidRDefault="00CA6CB6" w:rsidP="00E00B77">
      <w:pPr>
        <w:tabs>
          <w:tab w:val="left" w:pos="720"/>
        </w:tabs>
        <w:ind w:left="1440" w:hanging="1440"/>
      </w:pPr>
      <w:commentRangeStart w:id="1"/>
      <w:r>
        <w:t>64</w:t>
      </w:r>
      <w:r w:rsidR="004A5764" w:rsidRPr="005354CE">
        <w:t>.</w:t>
      </w:r>
      <w:commentRangeEnd w:id="1"/>
      <w:r w:rsidR="009A0485">
        <w:rPr>
          <w:rStyle w:val="CommentReference"/>
        </w:rPr>
        <w:commentReference w:id="1"/>
      </w:r>
      <w:r w:rsidR="004A5764" w:rsidRPr="005354CE">
        <w:tab/>
      </w:r>
      <w:r w:rsidR="00E00B77" w:rsidRPr="005354CE">
        <w:t>a</w:t>
      </w:r>
      <w:r w:rsidR="00DB1702">
        <w:t>.</w:t>
      </w:r>
      <w:r w:rsidR="00DB1702">
        <w:tab/>
        <w:t>The mean winning time is 2.03</w:t>
      </w:r>
      <w:r w:rsidR="001E6B65">
        <w:t>691</w:t>
      </w:r>
      <w:r w:rsidR="008F5716">
        <w:t xml:space="preserve"> </w:t>
      </w:r>
      <w:r w:rsidR="00DB1702">
        <w:t xml:space="preserve">minutes and </w:t>
      </w:r>
      <w:r w:rsidR="001E6B65">
        <w:t xml:space="preserve">the </w:t>
      </w:r>
      <w:r w:rsidR="00DB1702">
        <w:t>median is 2.03</w:t>
      </w:r>
      <w:r w:rsidR="001E6B65">
        <w:t>825</w:t>
      </w:r>
      <w:r w:rsidR="00DB1702">
        <w:t xml:space="preserve"> minutes</w:t>
      </w:r>
      <w:r w:rsidR="00E00B77" w:rsidRPr="005354CE">
        <w:t>.</w:t>
      </w:r>
      <w:r w:rsidR="00E00B77">
        <w:t xml:space="preserve"> </w:t>
      </w:r>
      <w:r w:rsidR="00E00B77" w:rsidRPr="005354CE">
        <w:t>The mean payoff is $</w:t>
      </w:r>
      <w:r w:rsidR="001E6B65">
        <w:t>21.0</w:t>
      </w:r>
      <w:r w:rsidR="00E00B77" w:rsidRPr="005354CE">
        <w:t xml:space="preserve"> and the median payoff is $1</w:t>
      </w:r>
      <w:r w:rsidR="00DB1702">
        <w:t>0.</w:t>
      </w:r>
      <w:r w:rsidR="001E6B65">
        <w:t>65</w:t>
      </w:r>
      <w:r w:rsidR="00E00B77" w:rsidRPr="005354CE">
        <w:t>.</w:t>
      </w:r>
      <w:r w:rsidR="00E00B77" w:rsidRPr="005354CE">
        <w:tab/>
      </w:r>
    </w:p>
    <w:p w14:paraId="69908BBE" w14:textId="735ED00E" w:rsidR="00E00B77" w:rsidRPr="005354CE" w:rsidRDefault="00E00B77" w:rsidP="00E00B77">
      <w:pPr>
        <w:tabs>
          <w:tab w:val="left" w:pos="720"/>
        </w:tabs>
        <w:ind w:left="1440" w:hanging="1440"/>
      </w:pPr>
      <w:r>
        <w:tab/>
      </w:r>
      <w:r w:rsidRPr="005354CE">
        <w:t xml:space="preserve">b. </w:t>
      </w:r>
      <w:r w:rsidRPr="005354CE">
        <w:tab/>
      </w:r>
      <w:r w:rsidR="00DB1702">
        <w:t>The winning time range is 0.074</w:t>
      </w:r>
      <w:r w:rsidR="001E6B65">
        <w:t>67</w:t>
      </w:r>
      <w:r w:rsidRPr="005354CE">
        <w:t xml:space="preserve"> </w:t>
      </w:r>
      <w:r w:rsidR="00DB1702">
        <w:t xml:space="preserve">minutes </w:t>
      </w:r>
      <w:r w:rsidRPr="005354CE">
        <w:t>and standard deviation is 0.01</w:t>
      </w:r>
      <w:r w:rsidR="001E6B65">
        <w:t>948</w:t>
      </w:r>
      <w:r w:rsidR="00930282">
        <w:t xml:space="preserve"> </w:t>
      </w:r>
      <w:r w:rsidR="00DB1702">
        <w:t>minutes</w:t>
      </w:r>
      <w:r w:rsidRPr="005354CE">
        <w:t>.</w:t>
      </w:r>
      <w:r>
        <w:t xml:space="preserve"> </w:t>
      </w:r>
      <w:r w:rsidRPr="005354CE">
        <w:t>The payoff range is $1</w:t>
      </w:r>
      <w:r w:rsidR="001E6B65">
        <w:t>30.1</w:t>
      </w:r>
      <w:r w:rsidR="00DB1702">
        <w:t xml:space="preserve"> and standard deviation is $2</w:t>
      </w:r>
      <w:r w:rsidR="001E6B65">
        <w:t>9.05</w:t>
      </w:r>
      <w:r w:rsidRPr="005354CE">
        <w:t>.</w:t>
      </w:r>
    </w:p>
    <w:p w14:paraId="694DEB09" w14:textId="0E2E0C80" w:rsidR="00E00B77" w:rsidRDefault="00E00B77" w:rsidP="00E00B77">
      <w:pPr>
        <w:tabs>
          <w:tab w:val="left" w:pos="720"/>
        </w:tabs>
        <w:ind w:left="1440" w:hanging="1440"/>
        <w:rPr>
          <w:b/>
        </w:rPr>
      </w:pPr>
      <w:r>
        <w:tab/>
      </w:r>
      <w:r w:rsidRPr="005354CE">
        <w:t>c.</w:t>
      </w:r>
      <w:r w:rsidRPr="005354CE">
        <w:tab/>
        <w:t xml:space="preserve">Margin is </w:t>
      </w:r>
      <w:r>
        <w:t>ratio</w:t>
      </w:r>
      <w:r w:rsidRPr="005354CE">
        <w:t xml:space="preserve"> level of measurement.  The median is most appropriate</w:t>
      </w:r>
      <w:r>
        <w:t xml:space="preserve"> as there are outliers</w:t>
      </w:r>
      <w:r w:rsidRPr="005354CE">
        <w:t>.</w:t>
      </w:r>
      <w:r w:rsidR="004A1F1F">
        <w:t xml:space="preserve"> The median is 2.</w:t>
      </w:r>
      <w:r w:rsidR="001E6B65">
        <w:t>5</w:t>
      </w:r>
      <w:r>
        <w:t xml:space="preserve"> lengths</w:t>
      </w:r>
      <w:r w:rsidR="00425034">
        <w:t>.</w:t>
      </w:r>
      <w:r w:rsidR="001E6B65">
        <w:t xml:space="preserve"> Use “head”, “neck”, and “nose” as very small margins and count all 29 observations. The 15</w:t>
      </w:r>
      <w:r w:rsidR="001E6B65" w:rsidRPr="001E6B65">
        <w:rPr>
          <w:vertAlign w:val="superscript"/>
        </w:rPr>
        <w:t>th</w:t>
      </w:r>
      <w:r w:rsidR="001E6B65">
        <w:t xml:space="preserve"> observation would be the median.  Note: data can be messy. </w:t>
      </w:r>
      <w:r w:rsidR="00425034">
        <w:t xml:space="preserve"> </w:t>
      </w:r>
      <w:r>
        <w:t xml:space="preserve"> </w:t>
      </w:r>
      <w:r>
        <w:rPr>
          <w:b/>
        </w:rPr>
        <w:t>(</w:t>
      </w:r>
      <w:r w:rsidR="004227CF">
        <w:rPr>
          <w:b/>
        </w:rPr>
        <w:t>LO3-3</w:t>
      </w:r>
      <w:r>
        <w:rPr>
          <w:b/>
        </w:rPr>
        <w:t>)</w:t>
      </w:r>
    </w:p>
    <w:p w14:paraId="6D3EB180" w14:textId="77777777" w:rsidR="00A14D60" w:rsidRDefault="00A14D60" w:rsidP="00E00B77">
      <w:pPr>
        <w:tabs>
          <w:tab w:val="left" w:pos="720"/>
        </w:tabs>
        <w:ind w:left="1440" w:hanging="1440"/>
      </w:pPr>
    </w:p>
    <w:p w14:paraId="192C77A9" w14:textId="77777777" w:rsidR="00845C93" w:rsidRDefault="00D04013" w:rsidP="00FD4416">
      <w:pPr>
        <w:tabs>
          <w:tab w:val="left" w:pos="720"/>
        </w:tabs>
        <w:ind w:left="1440" w:hanging="1440"/>
      </w:pPr>
      <w:r>
        <w:t>65</w:t>
      </w:r>
      <w:r w:rsidR="00845C93">
        <w:t>.</w:t>
      </w:r>
      <w:r w:rsidR="00845C93">
        <w:tab/>
        <w:t>a.</w:t>
      </w:r>
      <w:r w:rsidR="00845C93">
        <w:tab/>
        <w:t>The mean is 9.1, found by 273/30.  The median is 9.</w:t>
      </w:r>
    </w:p>
    <w:p w14:paraId="59F7411F" w14:textId="77777777" w:rsidR="00682847" w:rsidRDefault="007E080E" w:rsidP="00FD4416">
      <w:pPr>
        <w:tabs>
          <w:tab w:val="left" w:pos="720"/>
        </w:tabs>
        <w:ind w:left="1440" w:hanging="1440"/>
        <w:rPr>
          <w:szCs w:val="18"/>
        </w:rPr>
      </w:pPr>
      <w:r>
        <w:lastRenderedPageBreak/>
        <w:tab/>
      </w:r>
      <w:r w:rsidR="00845C93">
        <w:t>b.</w:t>
      </w:r>
      <w:r w:rsidR="00845C93">
        <w:tab/>
        <w:t>The range is 14, found by 18 – 4. The standard deviation is 3.566, found by the square</w:t>
      </w:r>
      <w:r w:rsidR="00682847">
        <w:t xml:space="preserve"> </w:t>
      </w:r>
      <w:r w:rsidR="00845C93">
        <w:t>root of 368.7</w:t>
      </w:r>
      <w:r w:rsidR="00845C93">
        <w:rPr>
          <w:szCs w:val="18"/>
        </w:rPr>
        <w:t>/29.</w:t>
      </w:r>
    </w:p>
    <w:p w14:paraId="7D8A1AF9" w14:textId="77777777" w:rsidR="00845C93" w:rsidRDefault="007E080E" w:rsidP="00D04013">
      <w:pPr>
        <w:tabs>
          <w:tab w:val="left" w:pos="720"/>
        </w:tabs>
        <w:ind w:left="1440" w:hanging="1440"/>
        <w:rPr>
          <w:szCs w:val="18"/>
        </w:rPr>
      </w:pPr>
      <w:r>
        <w:rPr>
          <w:szCs w:val="18"/>
        </w:rPr>
        <w:tab/>
      </w:r>
    </w:p>
    <w:p w14:paraId="3639C50F" w14:textId="77777777" w:rsidR="00845C93" w:rsidRDefault="00845C93" w:rsidP="00FD4416">
      <w:pPr>
        <w:tabs>
          <w:tab w:val="left" w:pos="720"/>
        </w:tabs>
        <w:ind w:left="1440" w:hanging="1440"/>
        <w:rPr>
          <w:szCs w:val="18"/>
        </w:rPr>
      </w:pPr>
    </w:p>
    <w:p w14:paraId="61499B00" w14:textId="77777777" w:rsidR="00682847" w:rsidRDefault="00682847" w:rsidP="00FD4416">
      <w:pPr>
        <w:tabs>
          <w:tab w:val="left" w:pos="720"/>
        </w:tabs>
        <w:ind w:left="1440" w:hanging="1440"/>
      </w:pPr>
    </w:p>
    <w:p w14:paraId="5FCC44EF" w14:textId="77777777" w:rsidR="00682847" w:rsidRPr="00A70694" w:rsidRDefault="00D04013" w:rsidP="005B5882">
      <w:pPr>
        <w:tabs>
          <w:tab w:val="left" w:pos="720"/>
        </w:tabs>
        <w:ind w:left="1440" w:hanging="1440"/>
      </w:pPr>
      <w:r>
        <w:t>66</w:t>
      </w:r>
      <w:r w:rsidR="00682847" w:rsidRPr="004D39ED">
        <w:t>.</w:t>
      </w:r>
      <w:r w:rsidR="00682847" w:rsidRPr="004D39ED">
        <w:tab/>
        <w:t>a.</w:t>
      </w:r>
      <w:r w:rsidR="00682847" w:rsidRPr="004D39ED">
        <w:tab/>
      </w:r>
      <w:r w:rsidR="005C06F1">
        <w:t>The mean selling price of $357,026</w:t>
      </w:r>
      <w:r w:rsidR="00682847" w:rsidRPr="00A70694">
        <w:t xml:space="preserve"> and </w:t>
      </w:r>
      <w:r w:rsidR="005C06F1">
        <w:t>median selling price of $323,417</w:t>
      </w:r>
      <w:r w:rsidR="00682847" w:rsidRPr="00A70694">
        <w:t>.</w:t>
      </w:r>
      <w:r w:rsidR="005B5882">
        <w:t xml:space="preserve"> </w:t>
      </w:r>
      <w:r w:rsidR="005C06F1">
        <w:t xml:space="preserve">The mean is greater than the median because of the </w:t>
      </w:r>
      <w:r w:rsidR="00D57BDC">
        <w:t xml:space="preserve">few, larger homes that sold for more than $600,000.  See the frequency distributions from Chapter 2.  Therefore, the median is more representative of the majority of homes.  </w:t>
      </w:r>
    </w:p>
    <w:p w14:paraId="3A7D8148" w14:textId="77777777" w:rsidR="00682847" w:rsidRDefault="00D57BDC" w:rsidP="00A70F6C">
      <w:pPr>
        <w:tabs>
          <w:tab w:val="left" w:pos="720"/>
        </w:tabs>
        <w:ind w:left="1440" w:hanging="1440"/>
        <w:rPr>
          <w:b/>
        </w:rPr>
      </w:pPr>
      <w:r>
        <w:tab/>
        <w:t>b.</w:t>
      </w:r>
      <w:r>
        <w:tab/>
        <w:t>The range is $751,518</w:t>
      </w:r>
      <w:r w:rsidR="00682847" w:rsidRPr="00A70694">
        <w:t>, found by $</w:t>
      </w:r>
      <w:r>
        <w:t>919,480</w:t>
      </w:r>
      <w:r w:rsidR="00682847" w:rsidRPr="00A70694">
        <w:t xml:space="preserve"> – </w:t>
      </w:r>
      <w:r>
        <w:t>167,962</w:t>
      </w:r>
      <w:r w:rsidR="00682847" w:rsidRPr="00A70694">
        <w:t xml:space="preserve">.  The </w:t>
      </w:r>
      <w:r>
        <w:t xml:space="preserve">sample </w:t>
      </w:r>
      <w:r w:rsidR="00682847" w:rsidRPr="00A70694">
        <w:t>standard deviati</w:t>
      </w:r>
      <w:r>
        <w:t>on is $160,700</w:t>
      </w:r>
      <w:r w:rsidR="00682847" w:rsidRPr="00A70694">
        <w:t>.</w:t>
      </w:r>
      <w:r w:rsidR="00A70F6C">
        <w:t xml:space="preserve"> </w:t>
      </w:r>
      <w:r w:rsidR="00AB1A24">
        <w:t>If the distribution were symmetric, a</w:t>
      </w:r>
      <w:r w:rsidR="00682847" w:rsidRPr="00A70694">
        <w:t>bout 95 percent of the selling prices are between $</w:t>
      </w:r>
      <w:r w:rsidR="0014634E">
        <w:t>35,626</w:t>
      </w:r>
      <w:r w:rsidR="00682847" w:rsidRPr="00A70694">
        <w:t xml:space="preserve"> and $</w:t>
      </w:r>
      <w:r w:rsidR="0014634E">
        <w:t>678,426</w:t>
      </w:r>
      <w:r w:rsidR="00682847" w:rsidRPr="00A70694">
        <w:t>; found by $</w:t>
      </w:r>
      <w:r w:rsidR="0014634E">
        <w:t>357,026</w:t>
      </w:r>
      <w:r w:rsidR="00682847" w:rsidRPr="00A70694">
        <w:t xml:space="preserve"> plus or minus 2($</w:t>
      </w:r>
      <w:r w:rsidR="0014634E">
        <w:t>160,700</w:t>
      </w:r>
      <w:r w:rsidR="00682847" w:rsidRPr="00A70694">
        <w:t>).</w:t>
      </w:r>
      <w:r w:rsidR="00010AF7">
        <w:t xml:space="preserve"> </w:t>
      </w:r>
      <w:r w:rsidR="0014634E">
        <w:t xml:space="preserve"> The standard deviation and the application of the empirical rule do not work because the distribution is</w:t>
      </w:r>
      <w:r w:rsidR="00A52A79">
        <w:t xml:space="preserve"> not symmetric.  We should refer to the frequency distribution from Chapter 2.   </w:t>
      </w:r>
      <w:r w:rsidR="0042571C">
        <w:rPr>
          <w:b/>
        </w:rPr>
        <w:t>(LO3-1,</w:t>
      </w:r>
      <w:r w:rsidR="0042571C" w:rsidRPr="0042571C">
        <w:rPr>
          <w:b/>
        </w:rPr>
        <w:t xml:space="preserve"> </w:t>
      </w:r>
      <w:r w:rsidR="004227CF">
        <w:rPr>
          <w:b/>
        </w:rPr>
        <w:t>LO3-3</w:t>
      </w:r>
      <w:r w:rsidR="0042571C">
        <w:rPr>
          <w:b/>
        </w:rPr>
        <w:t xml:space="preserve">, </w:t>
      </w:r>
      <w:r w:rsidR="004227CF">
        <w:rPr>
          <w:b/>
        </w:rPr>
        <w:t>LO3-4</w:t>
      </w:r>
      <w:r w:rsidR="0042571C">
        <w:rPr>
          <w:b/>
        </w:rPr>
        <w:t>)</w:t>
      </w:r>
    </w:p>
    <w:p w14:paraId="7BD575AE" w14:textId="77777777" w:rsidR="002A2002" w:rsidRPr="00A70694" w:rsidRDefault="002A2002" w:rsidP="002A2002">
      <w:pPr>
        <w:tabs>
          <w:tab w:val="left" w:pos="720"/>
        </w:tabs>
        <w:ind w:left="1440" w:hanging="1440"/>
      </w:pPr>
      <w:r>
        <w:rPr>
          <w:b/>
        </w:rPr>
        <w:tab/>
      </w:r>
      <w:r w:rsidRPr="002A2002">
        <w:t>c.</w:t>
      </w:r>
      <w:r>
        <w:rPr>
          <w:b/>
        </w:rPr>
        <w:tab/>
        <w:t>T</w:t>
      </w:r>
      <w:r>
        <w:t>he mean FICO score is 708</w:t>
      </w:r>
      <w:r w:rsidRPr="00A70694">
        <w:t xml:space="preserve"> and </w:t>
      </w:r>
      <w:r>
        <w:t>median FICO score is 726</w:t>
      </w:r>
      <w:r w:rsidRPr="00A70694">
        <w:t>.</w:t>
      </w:r>
      <w:r>
        <w:t xml:space="preserve"> The mean is </w:t>
      </w:r>
      <w:r w:rsidR="00591EA2">
        <w:t>less</w:t>
      </w:r>
      <w:r>
        <w:t xml:space="preserve"> than the median</w:t>
      </w:r>
      <w:r w:rsidR="00591EA2">
        <w:t>.  If you create a frequency distribution of FICO score, it is not as skewed as the distribut</w:t>
      </w:r>
      <w:r w:rsidR="00482027">
        <w:t xml:space="preserve">ion for price.  The FICO range is 241.  The FICO standard deviation is 75.  95% of the FICO scores should be between 558 and 858.  Remember that the top FICO score is 850.  So the application of the empirical rule is again limited because the distribution is not symmetric.  We must rely on our frequency distributions to make statements about relative frequencies. </w:t>
      </w:r>
      <w:r>
        <w:t xml:space="preserve">   </w:t>
      </w:r>
      <w:r>
        <w:rPr>
          <w:b/>
        </w:rPr>
        <w:t>(LO3-1,</w:t>
      </w:r>
      <w:r w:rsidRPr="0042571C">
        <w:rPr>
          <w:b/>
        </w:rPr>
        <w:t xml:space="preserve"> </w:t>
      </w:r>
      <w:r w:rsidR="004227CF">
        <w:rPr>
          <w:b/>
        </w:rPr>
        <w:t>LO3-3</w:t>
      </w:r>
      <w:r>
        <w:rPr>
          <w:b/>
        </w:rPr>
        <w:t xml:space="preserve">, </w:t>
      </w:r>
      <w:r w:rsidR="004227CF">
        <w:rPr>
          <w:b/>
        </w:rPr>
        <w:t>LO3-4</w:t>
      </w:r>
      <w:r>
        <w:rPr>
          <w:b/>
        </w:rPr>
        <w:t>)</w:t>
      </w:r>
    </w:p>
    <w:p w14:paraId="47107BD6" w14:textId="77777777" w:rsidR="002A2002" w:rsidRPr="002A2002" w:rsidRDefault="002A2002" w:rsidP="00A70F6C">
      <w:pPr>
        <w:tabs>
          <w:tab w:val="left" w:pos="720"/>
        </w:tabs>
        <w:ind w:left="1440" w:hanging="1440"/>
      </w:pPr>
    </w:p>
    <w:p w14:paraId="5E6BA2AC" w14:textId="77777777" w:rsidR="004A5764" w:rsidRPr="00616842" w:rsidRDefault="00D04013" w:rsidP="00A55B3C">
      <w:pPr>
        <w:tabs>
          <w:tab w:val="left" w:pos="720"/>
          <w:tab w:val="left" w:pos="1440"/>
        </w:tabs>
        <w:ind w:left="2160" w:hanging="2160"/>
        <w:rPr>
          <w:rFonts w:cs="Courier New"/>
          <w:szCs w:val="18"/>
        </w:rPr>
      </w:pPr>
      <w:r>
        <w:t>6</w:t>
      </w:r>
      <w:r w:rsidR="004A5764" w:rsidRPr="00616842">
        <w:t>7.</w:t>
      </w:r>
      <w:r w:rsidR="004A5764" w:rsidRPr="00616842">
        <w:tab/>
      </w:r>
      <w:r w:rsidR="004A5764" w:rsidRPr="00616842">
        <w:tab/>
      </w:r>
      <w:r w:rsidR="0057119E">
        <w:t>a</w:t>
      </w:r>
      <w:r w:rsidR="00A55B3C">
        <w:t>.</w:t>
      </w:r>
      <w:r w:rsidR="00A55B3C">
        <w:tab/>
      </w:r>
      <w:r w:rsidR="004A5764" w:rsidRPr="00616842">
        <w:rPr>
          <w:rFonts w:cs="Courier New"/>
          <w:szCs w:val="18"/>
        </w:rPr>
        <w:t>The</w:t>
      </w:r>
      <w:r w:rsidR="0041434E">
        <w:rPr>
          <w:rFonts w:cs="Courier New"/>
          <w:szCs w:val="18"/>
        </w:rPr>
        <w:t xml:space="preserve"> mean team salary is $</w:t>
      </w:r>
      <w:r w:rsidR="0057119E">
        <w:rPr>
          <w:rFonts w:cs="Courier New"/>
          <w:szCs w:val="18"/>
        </w:rPr>
        <w:t>139,174,000</w:t>
      </w:r>
      <w:r w:rsidR="00A56946">
        <w:rPr>
          <w:rFonts w:cs="Courier New"/>
          <w:szCs w:val="18"/>
        </w:rPr>
        <w:t xml:space="preserve"> </w:t>
      </w:r>
      <w:r w:rsidR="00A55B3C">
        <w:rPr>
          <w:rFonts w:cs="Courier New"/>
          <w:szCs w:val="18"/>
        </w:rPr>
        <w:t>and the median is $</w:t>
      </w:r>
      <w:r w:rsidR="0057119E">
        <w:rPr>
          <w:rFonts w:cs="Courier New"/>
          <w:szCs w:val="18"/>
        </w:rPr>
        <w:t>141,715,000</w:t>
      </w:r>
      <w:r w:rsidR="00A55B3C">
        <w:rPr>
          <w:rFonts w:cs="Courier New"/>
          <w:szCs w:val="18"/>
        </w:rPr>
        <w:t xml:space="preserve">. </w:t>
      </w:r>
      <w:r w:rsidR="004A5764" w:rsidRPr="00616842">
        <w:rPr>
          <w:rFonts w:cs="Courier New"/>
          <w:szCs w:val="18"/>
        </w:rPr>
        <w:t>Since the distribution is skewed, the median value of $</w:t>
      </w:r>
      <w:r w:rsidR="0057119E">
        <w:rPr>
          <w:rFonts w:cs="Courier New"/>
          <w:szCs w:val="18"/>
        </w:rPr>
        <w:t>141,715,000</w:t>
      </w:r>
      <w:r w:rsidR="00A56946">
        <w:rPr>
          <w:rFonts w:cs="Courier New"/>
          <w:szCs w:val="18"/>
        </w:rPr>
        <w:t xml:space="preserve"> </w:t>
      </w:r>
      <w:r w:rsidR="004A5764" w:rsidRPr="00616842">
        <w:rPr>
          <w:rFonts w:cs="Courier New"/>
          <w:szCs w:val="18"/>
        </w:rPr>
        <w:t>is more typical.</w:t>
      </w:r>
    </w:p>
    <w:p w14:paraId="624C89D5" w14:textId="77777777" w:rsidR="004A5764" w:rsidRPr="009449BF" w:rsidRDefault="004A5764" w:rsidP="00A55B3C">
      <w:pPr>
        <w:tabs>
          <w:tab w:val="left" w:pos="720"/>
          <w:tab w:val="left" w:pos="1440"/>
        </w:tabs>
        <w:ind w:left="2160" w:hanging="1440"/>
        <w:rPr>
          <w:rFonts w:cs="Courier New"/>
          <w:szCs w:val="18"/>
        </w:rPr>
      </w:pPr>
      <w:r w:rsidRPr="00616842">
        <w:rPr>
          <w:rFonts w:cs="Courier New"/>
          <w:szCs w:val="18"/>
        </w:rPr>
        <w:tab/>
      </w:r>
      <w:r w:rsidR="0057119E">
        <w:rPr>
          <w:rFonts w:cs="Courier New"/>
          <w:szCs w:val="18"/>
        </w:rPr>
        <w:t>b</w:t>
      </w:r>
      <w:r w:rsidR="00A55B3C">
        <w:rPr>
          <w:rFonts w:cs="Courier New"/>
          <w:szCs w:val="18"/>
        </w:rPr>
        <w:t>.</w:t>
      </w:r>
      <w:r w:rsidR="00A55B3C">
        <w:rPr>
          <w:rFonts w:cs="Courier New"/>
          <w:szCs w:val="18"/>
        </w:rPr>
        <w:tab/>
      </w:r>
      <w:r w:rsidRPr="00616842">
        <w:rPr>
          <w:rFonts w:cs="Courier New"/>
          <w:szCs w:val="18"/>
        </w:rPr>
        <w:t>The range is $</w:t>
      </w:r>
      <w:r w:rsidR="00A56946">
        <w:rPr>
          <w:rFonts w:cs="Courier New"/>
          <w:szCs w:val="18"/>
        </w:rPr>
        <w:t>145.00 million</w:t>
      </w:r>
      <w:r w:rsidRPr="00616842">
        <w:rPr>
          <w:rFonts w:cs="Courier New"/>
          <w:szCs w:val="18"/>
        </w:rPr>
        <w:t xml:space="preserve"> found by </w:t>
      </w:r>
      <w:r w:rsidR="00D278BE">
        <w:rPr>
          <w:rFonts w:cs="Courier New"/>
          <w:szCs w:val="18"/>
        </w:rPr>
        <w:t>$</w:t>
      </w:r>
      <w:r w:rsidR="00A56946">
        <w:rPr>
          <w:rFonts w:cs="Courier New"/>
          <w:szCs w:val="18"/>
        </w:rPr>
        <w:t>194.08-49.08</w:t>
      </w:r>
      <w:r w:rsidR="003C750E">
        <w:rPr>
          <w:rFonts w:cs="Courier New"/>
          <w:szCs w:val="18"/>
        </w:rPr>
        <w:t>.</w:t>
      </w:r>
      <w:r w:rsidRPr="00616842">
        <w:rPr>
          <w:rFonts w:cs="Courier New"/>
          <w:szCs w:val="18"/>
        </w:rPr>
        <w:t xml:space="preserve">  The </w:t>
      </w:r>
      <w:r w:rsidR="003C750E">
        <w:rPr>
          <w:rFonts w:cs="Courier New"/>
          <w:szCs w:val="18"/>
        </w:rPr>
        <w:t xml:space="preserve">population </w:t>
      </w:r>
      <w:r w:rsidRPr="00616842">
        <w:rPr>
          <w:rFonts w:cs="Courier New"/>
          <w:szCs w:val="18"/>
        </w:rPr>
        <w:t>standard deviation is $</w:t>
      </w:r>
      <w:r w:rsidR="0057119E">
        <w:rPr>
          <w:rFonts w:cs="Courier New"/>
          <w:szCs w:val="18"/>
        </w:rPr>
        <w:t>158,590,000</w:t>
      </w:r>
      <w:r w:rsidRPr="00616842">
        <w:rPr>
          <w:rFonts w:cs="Courier New"/>
          <w:szCs w:val="18"/>
        </w:rPr>
        <w:t>.</w:t>
      </w:r>
      <w:r w:rsidR="009449BF">
        <w:rPr>
          <w:rFonts w:cs="Courier New"/>
          <w:szCs w:val="18"/>
        </w:rPr>
        <w:t xml:space="preserve"> </w:t>
      </w:r>
      <w:r w:rsidR="00AD2C84">
        <w:t>At least 9</w:t>
      </w:r>
      <w:r w:rsidRPr="00616842">
        <w:t>5% of the team salaries are between $</w:t>
      </w:r>
      <w:r w:rsidR="0057119E">
        <w:t>56,971,326</w:t>
      </w:r>
      <w:r w:rsidR="00AD2C84">
        <w:t xml:space="preserve"> and $</w:t>
      </w:r>
      <w:r w:rsidR="0057119E">
        <w:t>221,376,000</w:t>
      </w:r>
      <w:r w:rsidRPr="00616842">
        <w:t>; found by $</w:t>
      </w:r>
      <w:r w:rsidR="0057119E">
        <w:t>139,174,000</w:t>
      </w:r>
      <w:r w:rsidR="00AD2C84">
        <w:t xml:space="preserve"> plus or minus 2($</w:t>
      </w:r>
      <w:r w:rsidR="0057119E">
        <w:t>41,101,000</w:t>
      </w:r>
      <w:r w:rsidRPr="00616842">
        <w:t>).</w:t>
      </w:r>
    </w:p>
    <w:p w14:paraId="2D50990E" w14:textId="77777777" w:rsidR="004A5764" w:rsidRPr="00C73509" w:rsidRDefault="009449BF" w:rsidP="0079665A">
      <w:pPr>
        <w:tabs>
          <w:tab w:val="left" w:pos="720"/>
        </w:tabs>
        <w:ind w:left="1440" w:hanging="1440"/>
        <w:rPr>
          <w:position w:val="-30"/>
        </w:rPr>
      </w:pPr>
      <w:r>
        <w:tab/>
      </w:r>
      <w:r w:rsidR="007E6775" w:rsidRPr="007E6775">
        <w:rPr>
          <w:noProof/>
        </w:rPr>
        <w:t xml:space="preserve"> </w:t>
      </w:r>
    </w:p>
    <w:p w14:paraId="080C7E6A" w14:textId="77777777" w:rsidR="00682847" w:rsidRDefault="00682847" w:rsidP="00FD4416">
      <w:pPr>
        <w:tabs>
          <w:tab w:val="left" w:pos="720"/>
        </w:tabs>
        <w:ind w:left="1440" w:hanging="1440"/>
      </w:pPr>
    </w:p>
    <w:p w14:paraId="625A5131" w14:textId="77777777" w:rsidR="00682847" w:rsidRPr="00A70694" w:rsidRDefault="00D04013" w:rsidP="00FD4416">
      <w:pPr>
        <w:tabs>
          <w:tab w:val="left" w:pos="720"/>
        </w:tabs>
        <w:ind w:left="1440" w:hanging="1440"/>
      </w:pPr>
      <w:r>
        <w:t>6</w:t>
      </w:r>
      <w:r w:rsidR="00682847">
        <w:t>8.</w:t>
      </w:r>
      <w:r w:rsidR="00682847" w:rsidRPr="00EC4ADA">
        <w:t xml:space="preserve"> </w:t>
      </w:r>
      <w:r w:rsidR="00682847">
        <w:tab/>
      </w:r>
      <w:r w:rsidR="00682847" w:rsidRPr="004D39ED">
        <w:t>a.</w:t>
      </w:r>
      <w:r w:rsidR="00682847" w:rsidRPr="004D39ED">
        <w:tab/>
        <w:t xml:space="preserve">The distribution is </w:t>
      </w:r>
      <w:r w:rsidR="00E730F7">
        <w:t>fairly symmetric.  Based on a frequency distribution, costs seem to cluster around $4,500.  The</w:t>
      </w:r>
      <w:r w:rsidR="00682847" w:rsidRPr="00A70694">
        <w:t xml:space="preserve"> mean </w:t>
      </w:r>
      <w:r w:rsidR="00682847">
        <w:t>maintenance cost</w:t>
      </w:r>
      <w:r w:rsidR="00682847" w:rsidRPr="00A70694">
        <w:t xml:space="preserve"> </w:t>
      </w:r>
      <w:r w:rsidR="00E730F7">
        <w:t>is</w:t>
      </w:r>
      <w:r w:rsidR="00682847" w:rsidRPr="00A70694">
        <w:t xml:space="preserve"> $</w:t>
      </w:r>
      <w:r w:rsidR="00E730F7">
        <w:t>4,551.89</w:t>
      </w:r>
      <w:r w:rsidR="00682847" w:rsidRPr="00A70694">
        <w:t xml:space="preserve"> and </w:t>
      </w:r>
      <w:r w:rsidR="00E730F7">
        <w:t xml:space="preserve">the </w:t>
      </w:r>
      <w:r w:rsidR="00682847" w:rsidRPr="00A70694">
        <w:t xml:space="preserve">median </w:t>
      </w:r>
      <w:r w:rsidR="00E730F7">
        <w:t>is</w:t>
      </w:r>
      <w:r w:rsidR="00682847" w:rsidRPr="00A70694">
        <w:t xml:space="preserve"> $</w:t>
      </w:r>
      <w:r w:rsidR="00E730F7">
        <w:t>4,178.50</w:t>
      </w:r>
      <w:r w:rsidR="00682847" w:rsidRPr="00A70694">
        <w:t>.  Both measures are close.</w:t>
      </w:r>
    </w:p>
    <w:p w14:paraId="3DE9B6D8" w14:textId="77777777" w:rsidR="00682847" w:rsidRDefault="00E730F7" w:rsidP="004F7065">
      <w:pPr>
        <w:tabs>
          <w:tab w:val="left" w:pos="720"/>
        </w:tabs>
        <w:ind w:left="1440" w:hanging="1440"/>
        <w:rPr>
          <w:b/>
        </w:rPr>
      </w:pPr>
      <w:r>
        <w:tab/>
        <w:t>b.</w:t>
      </w:r>
      <w:r>
        <w:tab/>
        <w:t>The range is $10,070</w:t>
      </w:r>
      <w:r w:rsidR="00682847" w:rsidRPr="00A70694">
        <w:t>, found by $</w:t>
      </w:r>
      <w:r>
        <w:t>10,575 – 505.  T</w:t>
      </w:r>
      <w:r w:rsidR="00682847" w:rsidRPr="00A70694">
        <w:t>he standard deviation is $</w:t>
      </w:r>
      <w:r>
        <w:t>2331.53</w:t>
      </w:r>
      <w:r w:rsidR="00682847" w:rsidRPr="00A70694">
        <w:t>.</w:t>
      </w:r>
      <w:r w:rsidR="004F7065">
        <w:t xml:space="preserve"> </w:t>
      </w:r>
      <w:r w:rsidR="00682847" w:rsidRPr="00A70694">
        <w:t xml:space="preserve">About 95 percent of the </w:t>
      </w:r>
      <w:r w:rsidR="00682847">
        <w:t>maintenance costs</w:t>
      </w:r>
      <w:r w:rsidR="00682847" w:rsidRPr="00A70694">
        <w:t xml:space="preserve"> are between $</w:t>
      </w:r>
      <w:r w:rsidR="00E83F6D">
        <w:t>-111.18</w:t>
      </w:r>
      <w:r w:rsidR="00682847" w:rsidRPr="00A70694">
        <w:t xml:space="preserve"> and $</w:t>
      </w:r>
      <w:r w:rsidR="00E83F6D">
        <w:t>9,214.95</w:t>
      </w:r>
      <w:r w:rsidR="00682847" w:rsidRPr="00A70694">
        <w:t>; found by $</w:t>
      </w:r>
      <w:r w:rsidR="00E83F6D">
        <w:t>4,551.89</w:t>
      </w:r>
      <w:r w:rsidR="00682847" w:rsidRPr="00A70694">
        <w:t xml:space="preserve"> plus or minus 2($</w:t>
      </w:r>
      <w:r w:rsidR="00E83F6D">
        <w:t>2331.53</w:t>
      </w:r>
      <w:r w:rsidR="00682847" w:rsidRPr="00A70694">
        <w:t>).</w:t>
      </w:r>
      <w:r w:rsidR="00010AF7">
        <w:t xml:space="preserve"> </w:t>
      </w:r>
      <w:r w:rsidR="00E83F6D">
        <w:t xml:space="preserve">So the application of the empirical rule is again limited because the distribution is not symmetric.  We must rely on our frequency distributions to make statements about relative frequencies.    </w:t>
      </w:r>
      <w:r w:rsidR="0042571C">
        <w:rPr>
          <w:b/>
        </w:rPr>
        <w:t>(LO3-1,</w:t>
      </w:r>
      <w:r w:rsidR="0042571C" w:rsidRPr="0042571C">
        <w:rPr>
          <w:b/>
        </w:rPr>
        <w:t xml:space="preserve"> </w:t>
      </w:r>
      <w:r w:rsidR="004227CF">
        <w:rPr>
          <w:b/>
        </w:rPr>
        <w:t>LO3-3</w:t>
      </w:r>
      <w:r w:rsidR="0042571C">
        <w:rPr>
          <w:b/>
        </w:rPr>
        <w:t xml:space="preserve">, </w:t>
      </w:r>
      <w:r w:rsidR="004227CF">
        <w:rPr>
          <w:b/>
        </w:rPr>
        <w:t>LO3-4</w:t>
      </w:r>
      <w:r w:rsidR="0042571C">
        <w:rPr>
          <w:b/>
        </w:rPr>
        <w:t>)</w:t>
      </w:r>
    </w:p>
    <w:p w14:paraId="4A18417A" w14:textId="77777777" w:rsidR="00F3705E" w:rsidRPr="00A70694" w:rsidRDefault="00F3705E" w:rsidP="004F7065">
      <w:pPr>
        <w:tabs>
          <w:tab w:val="left" w:pos="720"/>
        </w:tabs>
        <w:ind w:left="1440" w:hanging="1440"/>
      </w:pPr>
    </w:p>
    <w:sectPr w:rsidR="00F3705E" w:rsidRPr="00A70694" w:rsidSect="002F1F0E">
      <w:headerReference w:type="even" r:id="rId37"/>
      <w:headerReference w:type="default" r:id="rId38"/>
      <w:footerReference w:type="even" r:id="rId39"/>
      <w:footerReference w:type="default" r:id="rId40"/>
      <w:pgSz w:w="12240" w:h="15840" w:code="1"/>
      <w:pgMar w:top="1440" w:right="1440" w:bottom="1440" w:left="1728"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cAndrews, Ryan" w:date="2020-10-23T14:11:00Z" w:initials="MR">
    <w:p w14:paraId="02984734" w14:textId="11685FEF" w:rsidR="009A0485" w:rsidRDefault="009A0485">
      <w:pPr>
        <w:pStyle w:val="CommentText"/>
      </w:pPr>
      <w:r>
        <w:rPr>
          <w:rStyle w:val="CommentReference"/>
        </w:rPr>
        <w:annotationRef/>
      </w:r>
      <w:r>
        <w:t>Sam- according to Connect SME, this problem needs to be corrected as the 2019 row is missing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9847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6308" w16cex:dateUtc="2020-10-23T1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984734" w16cid:durableId="233D63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51B68" w14:textId="77777777" w:rsidR="00272514" w:rsidRDefault="00272514">
      <w:r>
        <w:separator/>
      </w:r>
    </w:p>
  </w:endnote>
  <w:endnote w:type="continuationSeparator" w:id="0">
    <w:p w14:paraId="2A272043" w14:textId="77777777" w:rsidR="00272514" w:rsidRDefault="0027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0E1F4" w14:textId="77777777" w:rsidR="00E14799" w:rsidRDefault="00E147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47592BC0" w14:textId="77777777" w:rsidR="00E14799" w:rsidRDefault="00E14799" w:rsidP="002F1F0E">
    <w:pPr>
      <w:pStyle w:val="Foote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CEF38" w14:textId="77777777" w:rsidR="00E14799" w:rsidRDefault="00E14799" w:rsidP="002F1F0E">
    <w:pPr>
      <w:pStyle w:val="Footer"/>
      <w:jc w:val="center"/>
    </w:pPr>
    <w:r>
      <w:t>3-</w:t>
    </w:r>
    <w:r>
      <w:fldChar w:fldCharType="begin"/>
    </w:r>
    <w:r>
      <w:instrText xml:space="preserve"> PAGE </w:instrText>
    </w:r>
    <w:r>
      <w:fldChar w:fldCharType="separate"/>
    </w:r>
    <w:r w:rsidR="00C22EE0">
      <w:rPr>
        <w:noProof/>
      </w:rPr>
      <w:t>7</w:t>
    </w:r>
    <w:r>
      <w:fldChar w:fldCharType="end"/>
    </w:r>
  </w:p>
  <w:p w14:paraId="0F186AB0" w14:textId="77777777" w:rsidR="006B22F0" w:rsidRDefault="006B22F0" w:rsidP="006B22F0">
    <w:pPr>
      <w:jc w:val="center"/>
      <w:rPr>
        <w:rFonts w:ascii="Arial" w:hAnsi="Arial" w:cs="Arial"/>
        <w:bCs/>
        <w:color w:val="000000"/>
        <w:sz w:val="17"/>
        <w:szCs w:val="17"/>
      </w:rPr>
    </w:pPr>
    <w:r>
      <w:rPr>
        <w:rFonts w:ascii="Arial" w:hAnsi="Arial" w:cs="Arial"/>
        <w:bCs/>
        <w:color w:val="000000"/>
        <w:sz w:val="17"/>
        <w:szCs w:val="17"/>
      </w:rPr>
      <w:t>Copyright © 2022 by McGraw-Hill Education.</w:t>
    </w:r>
  </w:p>
  <w:p w14:paraId="36C18FDF" w14:textId="77777777" w:rsidR="006B22F0" w:rsidRDefault="006B22F0" w:rsidP="006B22F0">
    <w:pPr>
      <w:pStyle w:val="Footer"/>
      <w:rPr>
        <w:sz w:val="24"/>
        <w:szCs w:val="24"/>
      </w:rPr>
    </w:pPr>
    <w:r>
      <w:rPr>
        <w:rFonts w:ascii="Arial" w:eastAsia="Calibri" w:hAnsi="Arial" w:cs="Arial"/>
        <w:iCs/>
        <w:color w:val="000000"/>
        <w:sz w:val="17"/>
        <w:szCs w:val="17"/>
      </w:rPr>
      <w:t>All rights reserved. No reproduction or distribution without the prior written consent of McGraw-Hill Education.</w:t>
    </w:r>
  </w:p>
  <w:p w14:paraId="4DFE8FCA" w14:textId="77777777" w:rsidR="006B22F0" w:rsidRPr="002F1F0E" w:rsidRDefault="006B22F0" w:rsidP="002F1F0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2D21B" w14:textId="77777777" w:rsidR="00272514" w:rsidRDefault="00272514">
      <w:r>
        <w:separator/>
      </w:r>
    </w:p>
  </w:footnote>
  <w:footnote w:type="continuationSeparator" w:id="0">
    <w:p w14:paraId="48358298" w14:textId="77777777" w:rsidR="00272514" w:rsidRDefault="00272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D51D1" w14:textId="77777777" w:rsidR="00E14799" w:rsidRDefault="00E14799" w:rsidP="002F1F0E">
    <w:pPr>
      <w:pStyle w:val="Header"/>
    </w:pPr>
    <w:r>
      <w:t>Chapter 3 - Describing Data:  Numerical Measures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BCC5E" w14:textId="77777777" w:rsidR="00E14799" w:rsidRDefault="00E14799" w:rsidP="002F1F0E">
    <w:pPr>
      <w:pStyle w:val="Header"/>
    </w:pPr>
    <w:r>
      <w:t>Chapter 03 - Describing Data: Numerical Measures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916E9400"/>
    <w:lvl w:ilvl="0">
      <w:start w:val="1"/>
      <w:numFmt w:val="decimal"/>
      <w:lvlText w:val="%1."/>
      <w:lvlJc w:val="left"/>
      <w:pPr>
        <w:tabs>
          <w:tab w:val="num" w:pos="1080"/>
        </w:tabs>
        <w:ind w:left="1080" w:hanging="360"/>
      </w:pPr>
    </w:lvl>
  </w:abstractNum>
  <w:abstractNum w:abstractNumId="1">
    <w:nsid w:val="FFFFFF7F"/>
    <w:multiLevelType w:val="singleLevel"/>
    <w:tmpl w:val="562E8120"/>
    <w:lvl w:ilvl="0">
      <w:start w:val="1"/>
      <w:numFmt w:val="decimal"/>
      <w:lvlText w:val="%1."/>
      <w:lvlJc w:val="left"/>
      <w:pPr>
        <w:tabs>
          <w:tab w:val="num" w:pos="720"/>
        </w:tabs>
        <w:ind w:left="720" w:hanging="360"/>
      </w:pPr>
    </w:lvl>
  </w:abstractNum>
  <w:abstractNum w:abstractNumId="2">
    <w:nsid w:val="FFFFFF83"/>
    <w:multiLevelType w:val="singleLevel"/>
    <w:tmpl w:val="83F2688A"/>
    <w:lvl w:ilvl="0">
      <w:start w:val="1"/>
      <w:numFmt w:val="bullet"/>
      <w:lvlText w:val=""/>
      <w:lvlJc w:val="left"/>
      <w:pPr>
        <w:tabs>
          <w:tab w:val="num" w:pos="720"/>
        </w:tabs>
        <w:ind w:left="720" w:hanging="360"/>
      </w:pPr>
      <w:rPr>
        <w:rFonts w:ascii="Symbol" w:hAnsi="Symbol" w:hint="default"/>
      </w:rPr>
    </w:lvl>
  </w:abstractNum>
  <w:abstractNum w:abstractNumId="3">
    <w:nsid w:val="FFFFFF88"/>
    <w:multiLevelType w:val="singleLevel"/>
    <w:tmpl w:val="BBCAD5E8"/>
    <w:lvl w:ilvl="0">
      <w:start w:val="1"/>
      <w:numFmt w:val="decimal"/>
      <w:lvlText w:val="%1."/>
      <w:lvlJc w:val="left"/>
      <w:pPr>
        <w:tabs>
          <w:tab w:val="num" w:pos="360"/>
        </w:tabs>
        <w:ind w:left="360" w:hanging="360"/>
      </w:pPr>
    </w:lvl>
  </w:abstractNum>
  <w:abstractNum w:abstractNumId="4">
    <w:nsid w:val="120F0196"/>
    <w:multiLevelType w:val="singleLevel"/>
    <w:tmpl w:val="0409000F"/>
    <w:lvl w:ilvl="0">
      <w:start w:val="3"/>
      <w:numFmt w:val="decimal"/>
      <w:lvlText w:val="%1."/>
      <w:lvlJc w:val="left"/>
      <w:pPr>
        <w:tabs>
          <w:tab w:val="num" w:pos="360"/>
        </w:tabs>
        <w:ind w:left="360" w:hanging="360"/>
      </w:pPr>
      <w:rPr>
        <w:rFonts w:hint="default"/>
      </w:rPr>
    </w:lvl>
  </w:abstractNum>
  <w:abstractNum w:abstractNumId="5">
    <w:nsid w:val="189C5B2D"/>
    <w:multiLevelType w:val="singleLevel"/>
    <w:tmpl w:val="48EAC41C"/>
    <w:lvl w:ilvl="0">
      <w:start w:val="2"/>
      <w:numFmt w:val="lowerLetter"/>
      <w:lvlText w:val="%1."/>
      <w:lvlJc w:val="left"/>
      <w:pPr>
        <w:tabs>
          <w:tab w:val="num" w:pos="720"/>
        </w:tabs>
        <w:ind w:left="720" w:hanging="360"/>
      </w:pPr>
      <w:rPr>
        <w:rFonts w:hint="default"/>
      </w:rPr>
    </w:lvl>
  </w:abstractNum>
  <w:abstractNum w:abstractNumId="6">
    <w:nsid w:val="70914844"/>
    <w:multiLevelType w:val="singleLevel"/>
    <w:tmpl w:val="26865952"/>
    <w:lvl w:ilvl="0">
      <w:start w:val="2"/>
      <w:numFmt w:val="lowerLetter"/>
      <w:lvlText w:val="%1."/>
      <w:lvlJc w:val="left"/>
      <w:pPr>
        <w:tabs>
          <w:tab w:val="num" w:pos="720"/>
        </w:tabs>
        <w:ind w:left="720" w:hanging="360"/>
      </w:pPr>
      <w:rPr>
        <w:rFonts w:hint="default"/>
      </w:r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Andrews, Ryan">
    <w15:presenceInfo w15:providerId="AD" w15:userId="S::ryan.mcandrews@mheducation.com::1ba5b4b7-9f4c-481f-9a49-abbc01824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C93"/>
    <w:rsid w:val="000020AB"/>
    <w:rsid w:val="00010AF7"/>
    <w:rsid w:val="00022C43"/>
    <w:rsid w:val="00025262"/>
    <w:rsid w:val="00027F1B"/>
    <w:rsid w:val="0003381B"/>
    <w:rsid w:val="00036A1C"/>
    <w:rsid w:val="0003779C"/>
    <w:rsid w:val="00046A4E"/>
    <w:rsid w:val="0004781E"/>
    <w:rsid w:val="000532C9"/>
    <w:rsid w:val="00057065"/>
    <w:rsid w:val="00060FB1"/>
    <w:rsid w:val="00075D21"/>
    <w:rsid w:val="00082A13"/>
    <w:rsid w:val="0008464D"/>
    <w:rsid w:val="000859F0"/>
    <w:rsid w:val="00095229"/>
    <w:rsid w:val="000A0191"/>
    <w:rsid w:val="000A710D"/>
    <w:rsid w:val="000F44D5"/>
    <w:rsid w:val="000F6319"/>
    <w:rsid w:val="001169B9"/>
    <w:rsid w:val="00121336"/>
    <w:rsid w:val="00124833"/>
    <w:rsid w:val="001352FC"/>
    <w:rsid w:val="001360C7"/>
    <w:rsid w:val="0014634E"/>
    <w:rsid w:val="00162671"/>
    <w:rsid w:val="00166664"/>
    <w:rsid w:val="00191775"/>
    <w:rsid w:val="00195D8A"/>
    <w:rsid w:val="00196634"/>
    <w:rsid w:val="001A2F04"/>
    <w:rsid w:val="001A6F2E"/>
    <w:rsid w:val="001B5D71"/>
    <w:rsid w:val="001C1F8E"/>
    <w:rsid w:val="001D0CA3"/>
    <w:rsid w:val="001E655C"/>
    <w:rsid w:val="001E6B65"/>
    <w:rsid w:val="001E7633"/>
    <w:rsid w:val="00202809"/>
    <w:rsid w:val="00203973"/>
    <w:rsid w:val="00227D96"/>
    <w:rsid w:val="00245F06"/>
    <w:rsid w:val="002517FB"/>
    <w:rsid w:val="0026569F"/>
    <w:rsid w:val="00272514"/>
    <w:rsid w:val="00283F39"/>
    <w:rsid w:val="00290E00"/>
    <w:rsid w:val="002A12E2"/>
    <w:rsid w:val="002A2002"/>
    <w:rsid w:val="002E65A0"/>
    <w:rsid w:val="002F1F0E"/>
    <w:rsid w:val="002F26A0"/>
    <w:rsid w:val="0030790A"/>
    <w:rsid w:val="00307ED0"/>
    <w:rsid w:val="00310FCE"/>
    <w:rsid w:val="00321372"/>
    <w:rsid w:val="00351C1F"/>
    <w:rsid w:val="003645C8"/>
    <w:rsid w:val="00381537"/>
    <w:rsid w:val="0038676D"/>
    <w:rsid w:val="003923AC"/>
    <w:rsid w:val="00396FA4"/>
    <w:rsid w:val="003A795F"/>
    <w:rsid w:val="003B5555"/>
    <w:rsid w:val="003B7A94"/>
    <w:rsid w:val="003C681E"/>
    <w:rsid w:val="003C750E"/>
    <w:rsid w:val="003D0AA2"/>
    <w:rsid w:val="003F0364"/>
    <w:rsid w:val="0041434E"/>
    <w:rsid w:val="004202F0"/>
    <w:rsid w:val="004227CF"/>
    <w:rsid w:val="00425034"/>
    <w:rsid w:val="0042571C"/>
    <w:rsid w:val="00440B9C"/>
    <w:rsid w:val="0044106E"/>
    <w:rsid w:val="00447305"/>
    <w:rsid w:val="0045630E"/>
    <w:rsid w:val="004615C5"/>
    <w:rsid w:val="0046190C"/>
    <w:rsid w:val="0046725B"/>
    <w:rsid w:val="00482027"/>
    <w:rsid w:val="00494619"/>
    <w:rsid w:val="004A1F1F"/>
    <w:rsid w:val="004A5764"/>
    <w:rsid w:val="004C06C4"/>
    <w:rsid w:val="004C243B"/>
    <w:rsid w:val="004D2783"/>
    <w:rsid w:val="004D70F8"/>
    <w:rsid w:val="004E435C"/>
    <w:rsid w:val="004F7065"/>
    <w:rsid w:val="00506954"/>
    <w:rsid w:val="005131FC"/>
    <w:rsid w:val="00514318"/>
    <w:rsid w:val="0051509C"/>
    <w:rsid w:val="00520964"/>
    <w:rsid w:val="0053044E"/>
    <w:rsid w:val="00531DE0"/>
    <w:rsid w:val="00535351"/>
    <w:rsid w:val="005557AB"/>
    <w:rsid w:val="0057119E"/>
    <w:rsid w:val="00591EA2"/>
    <w:rsid w:val="00594759"/>
    <w:rsid w:val="00597FBD"/>
    <w:rsid w:val="005A2243"/>
    <w:rsid w:val="005B5882"/>
    <w:rsid w:val="005C06F1"/>
    <w:rsid w:val="005D34D2"/>
    <w:rsid w:val="005E786E"/>
    <w:rsid w:val="005F3C2B"/>
    <w:rsid w:val="00625965"/>
    <w:rsid w:val="00626AA2"/>
    <w:rsid w:val="0063057D"/>
    <w:rsid w:val="00650635"/>
    <w:rsid w:val="00655020"/>
    <w:rsid w:val="00673E58"/>
    <w:rsid w:val="006748B7"/>
    <w:rsid w:val="00677466"/>
    <w:rsid w:val="00682847"/>
    <w:rsid w:val="006B22F0"/>
    <w:rsid w:val="006C41A1"/>
    <w:rsid w:val="006F1CB9"/>
    <w:rsid w:val="00702822"/>
    <w:rsid w:val="00723DD9"/>
    <w:rsid w:val="007345D6"/>
    <w:rsid w:val="00743FF3"/>
    <w:rsid w:val="00755409"/>
    <w:rsid w:val="00756553"/>
    <w:rsid w:val="0076530F"/>
    <w:rsid w:val="007705FC"/>
    <w:rsid w:val="0079665A"/>
    <w:rsid w:val="007A69D6"/>
    <w:rsid w:val="007B4B55"/>
    <w:rsid w:val="007B5EFF"/>
    <w:rsid w:val="007C4134"/>
    <w:rsid w:val="007C6401"/>
    <w:rsid w:val="007D2CED"/>
    <w:rsid w:val="007E080E"/>
    <w:rsid w:val="007E6775"/>
    <w:rsid w:val="007F10C0"/>
    <w:rsid w:val="007F377D"/>
    <w:rsid w:val="007F51FA"/>
    <w:rsid w:val="00812DB1"/>
    <w:rsid w:val="00814A61"/>
    <w:rsid w:val="00827F44"/>
    <w:rsid w:val="00845C93"/>
    <w:rsid w:val="00846670"/>
    <w:rsid w:val="00847030"/>
    <w:rsid w:val="00854FD5"/>
    <w:rsid w:val="00874CAD"/>
    <w:rsid w:val="00885E94"/>
    <w:rsid w:val="008A7ED7"/>
    <w:rsid w:val="008C2FFF"/>
    <w:rsid w:val="008C5F4D"/>
    <w:rsid w:val="008C6696"/>
    <w:rsid w:val="008D1549"/>
    <w:rsid w:val="008D191B"/>
    <w:rsid w:val="008F5716"/>
    <w:rsid w:val="00912D3A"/>
    <w:rsid w:val="00915C21"/>
    <w:rsid w:val="00930282"/>
    <w:rsid w:val="009374BB"/>
    <w:rsid w:val="00937C75"/>
    <w:rsid w:val="009449BF"/>
    <w:rsid w:val="00945CD7"/>
    <w:rsid w:val="009537A7"/>
    <w:rsid w:val="009579B6"/>
    <w:rsid w:val="009745EE"/>
    <w:rsid w:val="00977448"/>
    <w:rsid w:val="00982B3F"/>
    <w:rsid w:val="009A0485"/>
    <w:rsid w:val="009A4A26"/>
    <w:rsid w:val="009B27EB"/>
    <w:rsid w:val="00A03505"/>
    <w:rsid w:val="00A1296E"/>
    <w:rsid w:val="00A14D60"/>
    <w:rsid w:val="00A32E1E"/>
    <w:rsid w:val="00A335AA"/>
    <w:rsid w:val="00A45F33"/>
    <w:rsid w:val="00A52A79"/>
    <w:rsid w:val="00A55B3C"/>
    <w:rsid w:val="00A56946"/>
    <w:rsid w:val="00A569DD"/>
    <w:rsid w:val="00A57B5C"/>
    <w:rsid w:val="00A61986"/>
    <w:rsid w:val="00A70F6C"/>
    <w:rsid w:val="00A80F54"/>
    <w:rsid w:val="00A80FDF"/>
    <w:rsid w:val="00AB1A24"/>
    <w:rsid w:val="00AB4A05"/>
    <w:rsid w:val="00AC0767"/>
    <w:rsid w:val="00AC4DDB"/>
    <w:rsid w:val="00AC5F80"/>
    <w:rsid w:val="00AC7387"/>
    <w:rsid w:val="00AD2C84"/>
    <w:rsid w:val="00AE73EA"/>
    <w:rsid w:val="00B0266E"/>
    <w:rsid w:val="00B0529E"/>
    <w:rsid w:val="00B31A06"/>
    <w:rsid w:val="00B32A0F"/>
    <w:rsid w:val="00B44515"/>
    <w:rsid w:val="00B54BAB"/>
    <w:rsid w:val="00B62DAD"/>
    <w:rsid w:val="00B6381B"/>
    <w:rsid w:val="00B64BA6"/>
    <w:rsid w:val="00BB1A68"/>
    <w:rsid w:val="00BC06E0"/>
    <w:rsid w:val="00BD4F32"/>
    <w:rsid w:val="00C046A0"/>
    <w:rsid w:val="00C07521"/>
    <w:rsid w:val="00C163EC"/>
    <w:rsid w:val="00C17548"/>
    <w:rsid w:val="00C20AC8"/>
    <w:rsid w:val="00C22EE0"/>
    <w:rsid w:val="00C25D22"/>
    <w:rsid w:val="00C27EFA"/>
    <w:rsid w:val="00C32D66"/>
    <w:rsid w:val="00C36817"/>
    <w:rsid w:val="00C56A98"/>
    <w:rsid w:val="00C73509"/>
    <w:rsid w:val="00C9704F"/>
    <w:rsid w:val="00CA6CB6"/>
    <w:rsid w:val="00CC1263"/>
    <w:rsid w:val="00CC2AA9"/>
    <w:rsid w:val="00CD07A3"/>
    <w:rsid w:val="00CD76E5"/>
    <w:rsid w:val="00CF0A19"/>
    <w:rsid w:val="00CF1F6F"/>
    <w:rsid w:val="00CF2EBF"/>
    <w:rsid w:val="00D04013"/>
    <w:rsid w:val="00D278BE"/>
    <w:rsid w:val="00D42EC9"/>
    <w:rsid w:val="00D46286"/>
    <w:rsid w:val="00D57BDC"/>
    <w:rsid w:val="00D631BF"/>
    <w:rsid w:val="00D766E8"/>
    <w:rsid w:val="00D824D0"/>
    <w:rsid w:val="00D84CB2"/>
    <w:rsid w:val="00D91357"/>
    <w:rsid w:val="00DB1702"/>
    <w:rsid w:val="00DB62F8"/>
    <w:rsid w:val="00DE3793"/>
    <w:rsid w:val="00E00B77"/>
    <w:rsid w:val="00E14799"/>
    <w:rsid w:val="00E15D3B"/>
    <w:rsid w:val="00E30D1F"/>
    <w:rsid w:val="00E357F5"/>
    <w:rsid w:val="00E51C8C"/>
    <w:rsid w:val="00E65EA7"/>
    <w:rsid w:val="00E730F7"/>
    <w:rsid w:val="00E83F6D"/>
    <w:rsid w:val="00E86EEA"/>
    <w:rsid w:val="00EC602F"/>
    <w:rsid w:val="00ED5E88"/>
    <w:rsid w:val="00EE395C"/>
    <w:rsid w:val="00EF145A"/>
    <w:rsid w:val="00EF4824"/>
    <w:rsid w:val="00F01FCF"/>
    <w:rsid w:val="00F104BB"/>
    <w:rsid w:val="00F10D17"/>
    <w:rsid w:val="00F26177"/>
    <w:rsid w:val="00F32D99"/>
    <w:rsid w:val="00F36682"/>
    <w:rsid w:val="00F3705E"/>
    <w:rsid w:val="00F60D0B"/>
    <w:rsid w:val="00FA5ED5"/>
    <w:rsid w:val="00FC3456"/>
    <w:rsid w:val="00FD424A"/>
    <w:rsid w:val="00FD4416"/>
    <w:rsid w:val="00FE00C2"/>
    <w:rsid w:val="00FF268F"/>
    <w:rsid w:val="00FF5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219C24"/>
  <w15:docId w15:val="{B675AEB4-CB46-AF41-A7D7-9F06745D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next w:val="BodyText"/>
    <w:autoRedefine/>
    <w:qFormat/>
    <w:pPr>
      <w:keepNext/>
      <w:spacing w:before="120" w:after="120"/>
      <w:jc w:val="right"/>
      <w:outlineLvl w:val="0"/>
    </w:pPr>
    <w:rPr>
      <w:rFonts w:ascii="Arial" w:hAnsi="Arial"/>
      <w:b/>
      <w:smallCaps/>
      <w:kern w:val="28"/>
      <w:sz w:val="28"/>
    </w:rPr>
  </w:style>
  <w:style w:type="paragraph" w:styleId="Heading2">
    <w:name w:val="heading 2"/>
    <w:next w:val="BodyText"/>
    <w:autoRedefine/>
    <w:qFormat/>
    <w:pPr>
      <w:keepNext/>
      <w:tabs>
        <w:tab w:val="left" w:pos="360"/>
      </w:tabs>
      <w:spacing w:before="60" w:after="120"/>
      <w:jc w:val="right"/>
      <w:outlineLvl w:val="1"/>
    </w:pPr>
    <w:rPr>
      <w:rFonts w:ascii="Arial" w:hAnsi="Arial"/>
      <w:b/>
      <w:smallCaps/>
      <w:sz w:val="28"/>
    </w:rPr>
  </w:style>
  <w:style w:type="paragraph" w:styleId="Heading3">
    <w:name w:val="heading 3"/>
    <w:basedOn w:val="Normal"/>
    <w:next w:val="Normal"/>
    <w:qFormat/>
    <w:pPr>
      <w:keepNext/>
      <w:spacing w:before="60" w:after="120"/>
      <w:outlineLvl w:val="2"/>
    </w:pPr>
    <w:rPr>
      <w:rFonts w:ascii="Arial" w:hAnsi="Arial"/>
    </w:rPr>
  </w:style>
  <w:style w:type="paragraph" w:styleId="Heading4">
    <w:name w:val="heading 4"/>
    <w:basedOn w:val="Normal"/>
    <w:next w:val="Normal"/>
    <w:qFormat/>
    <w:pPr>
      <w:keepNext/>
      <w:autoSpaceDE w:val="0"/>
      <w:autoSpaceDN w:val="0"/>
      <w:adjustRightInd w:val="0"/>
      <w:ind w:left="1440"/>
      <w:outlineLvl w:val="3"/>
    </w:pPr>
    <w:rPr>
      <w:rFonts w:ascii="Arial" w:hAnsi="Arial"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240"/>
      <w:jc w:val="both"/>
    </w:pPr>
    <w:rPr>
      <w:sz w:val="22"/>
    </w:rPr>
  </w:style>
  <w:style w:type="paragraph" w:styleId="Header">
    <w:name w:val="header"/>
    <w:pPr>
      <w:tabs>
        <w:tab w:val="center" w:pos="4320"/>
        <w:tab w:val="right" w:pos="8640"/>
      </w:tabs>
    </w:pPr>
  </w:style>
  <w:style w:type="paragraph" w:customStyle="1" w:styleId="chaptertitle">
    <w:name w:val="chapter title"/>
    <w:next w:val="Heading1"/>
    <w:pPr>
      <w:spacing w:after="480"/>
      <w:jc w:val="right"/>
    </w:pPr>
    <w:rPr>
      <w:rFonts w:ascii="Arial" w:hAnsi="Arial"/>
      <w:b/>
      <w:caps/>
      <w:sz w:val="32"/>
    </w:rPr>
  </w:style>
  <w:style w:type="paragraph" w:styleId="ListNumber">
    <w:name w:val="List Number"/>
    <w:pPr>
      <w:spacing w:after="120"/>
      <w:ind w:left="576" w:hanging="576"/>
    </w:pPr>
    <w:rPr>
      <w:sz w:val="22"/>
    </w:rPr>
  </w:style>
  <w:style w:type="paragraph" w:styleId="ListBullet2">
    <w:name w:val="List Bullet 2"/>
    <w:autoRedefine/>
    <w:pPr>
      <w:spacing w:before="60" w:after="120"/>
      <w:ind w:left="720" w:hanging="360"/>
    </w:pPr>
    <w:rPr>
      <w:sz w:val="22"/>
    </w:rPr>
  </w:style>
  <w:style w:type="paragraph" w:styleId="ListNumber2">
    <w:name w:val="List Number 2"/>
    <w:pPr>
      <w:spacing w:before="60" w:after="120"/>
      <w:ind w:left="936" w:hanging="360"/>
    </w:pPr>
  </w:style>
  <w:style w:type="paragraph" w:styleId="ListContinue">
    <w:name w:val="List Continue"/>
    <w:pPr>
      <w:spacing w:before="60" w:after="120"/>
      <w:ind w:left="360"/>
    </w:pPr>
  </w:style>
  <w:style w:type="paragraph" w:styleId="Footer">
    <w:name w:val="footer"/>
    <w:link w:val="FooterChar"/>
    <w:uiPriority w:val="99"/>
    <w:pPr>
      <w:tabs>
        <w:tab w:val="center" w:pos="4320"/>
        <w:tab w:val="right" w:pos="8640"/>
      </w:tabs>
    </w:pPr>
  </w:style>
  <w:style w:type="paragraph" w:customStyle="1" w:styleId="Equation2a">
    <w:name w:val="Equation2a"/>
    <w:basedOn w:val="Obj2"/>
    <w:pPr>
      <w:tabs>
        <w:tab w:val="left" w:pos="72"/>
      </w:tabs>
      <w:ind w:left="2880"/>
    </w:pPr>
  </w:style>
  <w:style w:type="paragraph" w:customStyle="1" w:styleId="Question">
    <w:name w:val="Question"/>
    <w:pPr>
      <w:tabs>
        <w:tab w:val="left" w:pos="360"/>
      </w:tabs>
      <w:spacing w:before="60" w:after="120"/>
      <w:ind w:left="360" w:hanging="360"/>
    </w:pPr>
  </w:style>
  <w:style w:type="paragraph" w:customStyle="1" w:styleId="Answer">
    <w:name w:val="Answer"/>
    <w:pPr>
      <w:spacing w:after="120"/>
      <w:ind w:left="360"/>
      <w:jc w:val="both"/>
    </w:pPr>
    <w:rPr>
      <w:kern w:val="18"/>
    </w:rPr>
  </w:style>
  <w:style w:type="paragraph" w:customStyle="1" w:styleId="BibliographyEntry">
    <w:name w:val="Bibliography Entry"/>
    <w:pPr>
      <w:keepLines/>
      <w:spacing w:after="120"/>
    </w:pPr>
  </w:style>
  <w:style w:type="paragraph" w:customStyle="1" w:styleId="Misc">
    <w:name w:val="Misc"/>
    <w:pPr>
      <w:keepLines/>
    </w:pPr>
  </w:style>
  <w:style w:type="paragraph" w:customStyle="1" w:styleId="Table">
    <w:name w:val="Table"/>
    <w:aliases w:val="Financial"/>
    <w:pPr>
      <w:keepLines/>
      <w:tabs>
        <w:tab w:val="left" w:pos="288"/>
        <w:tab w:val="left" w:pos="576"/>
        <w:tab w:val="left" w:pos="864"/>
        <w:tab w:val="left" w:pos="1152"/>
        <w:tab w:val="left" w:pos="1440"/>
      </w:tabs>
    </w:pPr>
  </w:style>
  <w:style w:type="paragraph" w:customStyle="1" w:styleId="TableBody">
    <w:name w:val="Table Body"/>
    <w:pPr>
      <w:keepNext/>
    </w:pPr>
    <w:rPr>
      <w:sz w:val="22"/>
    </w:rPr>
  </w:style>
  <w:style w:type="paragraph" w:customStyle="1" w:styleId="Newspaperbody">
    <w:name w:val="Newspaper body"/>
    <w:pPr>
      <w:spacing w:after="120"/>
      <w:ind w:left="720" w:right="720"/>
      <w:jc w:val="both"/>
    </w:pPr>
    <w:rPr>
      <w:rFonts w:ascii="Arial" w:hAnsi="Arial"/>
      <w:sz w:val="18"/>
    </w:rPr>
  </w:style>
  <w:style w:type="paragraph" w:customStyle="1" w:styleId="Newspaperheader">
    <w:name w:val="Newspaper header"/>
    <w:pPr>
      <w:keepNext/>
      <w:tabs>
        <w:tab w:val="left" w:pos="720"/>
      </w:tabs>
      <w:ind w:left="1440" w:hanging="1440"/>
    </w:pPr>
    <w:rPr>
      <w:rFonts w:ascii="Arial" w:hAnsi="Arial"/>
      <w:sz w:val="18"/>
    </w:rPr>
  </w:style>
  <w:style w:type="paragraph" w:customStyle="1" w:styleId="Newspapercopyright">
    <w:name w:val="Newspaper copyright"/>
    <w:pPr>
      <w:keepNext/>
      <w:spacing w:before="120" w:after="120"/>
      <w:jc w:val="center"/>
    </w:pPr>
    <w:rPr>
      <w:rFonts w:ascii="Arial" w:hAnsi="Arial"/>
      <w:sz w:val="18"/>
    </w:rPr>
  </w:style>
  <w:style w:type="paragraph" w:customStyle="1" w:styleId="TableExhibitTitle">
    <w:name w:val="Table Exhibit Title"/>
    <w:next w:val="TableBody"/>
    <w:pPr>
      <w:keepNext/>
      <w:pBdr>
        <w:bottom w:val="single" w:sz="12" w:space="2" w:color="auto"/>
      </w:pBdr>
      <w:tabs>
        <w:tab w:val="left" w:pos="1440"/>
      </w:tabs>
      <w:spacing w:before="240" w:after="120"/>
      <w:ind w:left="360"/>
    </w:pPr>
    <w:rPr>
      <w:rFonts w:ascii="Arial" w:hAnsi="Arial"/>
      <w:b/>
      <w:sz w:val="18"/>
    </w:rPr>
  </w:style>
  <w:style w:type="paragraph" w:customStyle="1" w:styleId="GraphicExhibitTitleLine">
    <w:name w:val="Graphic Exhibit Title Line"/>
    <w:pPr>
      <w:keepNext/>
      <w:pBdr>
        <w:bottom w:val="single" w:sz="18" w:space="3" w:color="0000FF"/>
      </w:pBdr>
      <w:tabs>
        <w:tab w:val="left" w:pos="3600"/>
      </w:tabs>
      <w:spacing w:before="240" w:after="120"/>
    </w:pPr>
  </w:style>
  <w:style w:type="paragraph" w:customStyle="1" w:styleId="SuggestedReadings">
    <w:name w:val="Suggested Readings"/>
    <w:pPr>
      <w:keepLines/>
      <w:ind w:left="288" w:hanging="288"/>
    </w:p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next w:val="titlepageta"/>
    <w:pPr>
      <w:spacing w:before="960" w:after="240"/>
      <w:jc w:val="center"/>
    </w:pPr>
    <w:rPr>
      <w:b/>
      <w:caps/>
      <w:sz w:val="40"/>
    </w:rPr>
  </w:style>
  <w:style w:type="paragraph" w:customStyle="1" w:styleId="titlepageta">
    <w:name w:val="title page t/a"/>
    <w:basedOn w:val="Normal"/>
    <w:next w:val="titlepagebooktitle"/>
    <w:pPr>
      <w:spacing w:after="600"/>
      <w:jc w:val="center"/>
    </w:pPr>
    <w:rPr>
      <w:i/>
      <w:sz w:val="24"/>
    </w:rPr>
  </w:style>
  <w:style w:type="paragraph" w:customStyle="1" w:styleId="titlepagebooktitle">
    <w:name w:val="title page book title"/>
    <w:basedOn w:val="Normal"/>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pPr>
      <w:spacing w:after="360"/>
      <w:jc w:val="center"/>
    </w:pPr>
    <w:rPr>
      <w:sz w:val="28"/>
    </w:rPr>
  </w:style>
  <w:style w:type="paragraph" w:customStyle="1" w:styleId="titlepageauthorname">
    <w:name w:val="title page author name"/>
    <w:basedOn w:val="Normal"/>
    <w:next w:val="titlepageschool"/>
    <w:pPr>
      <w:jc w:val="center"/>
    </w:pPr>
    <w:rPr>
      <w:b/>
      <w:sz w:val="36"/>
    </w:rPr>
  </w:style>
  <w:style w:type="paragraph" w:customStyle="1" w:styleId="titlepageschool">
    <w:name w:val="title page school"/>
    <w:basedOn w:val="Normal"/>
    <w:next w:val="BodyText"/>
    <w:pPr>
      <w:jc w:val="center"/>
    </w:pPr>
    <w:rPr>
      <w:i/>
      <w:sz w:val="24"/>
    </w:rPr>
  </w:style>
  <w:style w:type="paragraph" w:customStyle="1" w:styleId="cenarialcaps14">
    <w:name w:val="cen arial caps 14"/>
    <w:basedOn w:val="Normal"/>
    <w:next w:val="bodytextarial11"/>
    <w:pPr>
      <w:spacing w:after="240"/>
      <w:jc w:val="center"/>
    </w:pPr>
    <w:rPr>
      <w:rFonts w:ascii="Arial" w:hAnsi="Arial"/>
      <w:caps/>
      <w:sz w:val="28"/>
    </w:rPr>
  </w:style>
  <w:style w:type="paragraph" w:customStyle="1" w:styleId="bodytextarial11">
    <w:name w:val="body text arial 11"/>
    <w:basedOn w:val="Normal"/>
    <w:next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pPr>
      <w:pageBreakBefore/>
      <w:jc w:val="right"/>
    </w:pPr>
    <w:rPr>
      <w:rFonts w:ascii="Arial" w:hAnsi="Arial"/>
      <w:b/>
      <w:caps/>
      <w:sz w:val="32"/>
    </w:rPr>
  </w:style>
  <w:style w:type="paragraph" w:customStyle="1" w:styleId="cenarialunderline">
    <w:name w:val="cen arial underline"/>
    <w:basedOn w:val="cenarialcaps14"/>
    <w:next w:val="BodyText"/>
    <w:pPr>
      <w:spacing w:before="240"/>
    </w:pPr>
    <w:rPr>
      <w:u w:val="single"/>
    </w:rPr>
  </w:style>
  <w:style w:type="paragraph" w:customStyle="1" w:styleId="Evenpageheader">
    <w:name w:val="Even page header"/>
    <w:pPr>
      <w:tabs>
        <w:tab w:val="right" w:pos="7099"/>
        <w:tab w:val="right" w:pos="9259"/>
      </w:tabs>
      <w:ind w:left="-2160"/>
    </w:pPr>
    <w:rPr>
      <w:rFonts w:ascii="Arial" w:hAnsi="Arial"/>
      <w:b/>
      <w:caps/>
    </w:rPr>
  </w:style>
  <w:style w:type="paragraph" w:customStyle="1" w:styleId="Oddpageheader">
    <w:name w:val="Odd page header"/>
    <w:basedOn w:val="Evenpageheader"/>
    <w:pPr>
      <w:tabs>
        <w:tab w:val="clear" w:pos="7099"/>
      </w:tabs>
      <w:ind w:left="0"/>
    </w:pPr>
  </w:style>
  <w:style w:type="paragraph" w:styleId="FootnoteText">
    <w:name w:val="footnote text"/>
    <w:basedOn w:val="Normal"/>
    <w:semiHidden/>
    <w:rPr>
      <w:rFonts w:ascii="Arial" w:hAnsi="Arial"/>
      <w:sz w:val="18"/>
    </w:rPr>
  </w:style>
  <w:style w:type="character" w:styleId="FootnoteReference">
    <w:name w:val="footnote reference"/>
    <w:semiHidden/>
    <w:rPr>
      <w:vertAlign w:val="superscript"/>
    </w:rPr>
  </w:style>
  <w:style w:type="paragraph" w:customStyle="1" w:styleId="Quoterightleftindent">
    <w:name w:val="Quote (right/left indent)"/>
    <w:next w:val="Normal"/>
    <w:pPr>
      <w:spacing w:after="120"/>
      <w:ind w:left="720" w:right="720"/>
      <w:jc w:val="both"/>
    </w:pPr>
    <w:rPr>
      <w:i/>
    </w:rPr>
  </w:style>
  <w:style w:type="paragraph" w:customStyle="1" w:styleId="Capsboldhead">
    <w:name w:val="Caps bold head"/>
    <w:basedOn w:val="Normal"/>
    <w:next w:val="BodyText"/>
    <w:pPr>
      <w:spacing w:before="240" w:after="120"/>
      <w:ind w:firstLine="720"/>
    </w:pPr>
    <w:rPr>
      <w:b/>
      <w:smallCaps/>
    </w:rPr>
  </w:style>
  <w:style w:type="paragraph" w:customStyle="1" w:styleId="Listbullet1">
    <w:name w:val="List bullet 1"/>
    <w:basedOn w:val="ListBullet2"/>
    <w:pPr>
      <w:spacing w:after="0"/>
    </w:pPr>
  </w:style>
  <w:style w:type="paragraph" w:customStyle="1" w:styleId="tableheads">
    <w:name w:val="table heads"/>
    <w:basedOn w:val="TableBody"/>
    <w:next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3" w:color="auto"/>
        <w:left w:val="double" w:sz="6" w:space="3" w:color="auto"/>
        <w:bottom w:val="double" w:sz="6" w:space="3" w:color="auto"/>
        <w:right w:val="double" w:sz="6" w:space="3" w:color="auto"/>
      </w:pBdr>
      <w:spacing w:before="120" w:after="120"/>
      <w:ind w:left="202"/>
      <w:jc w:val="both"/>
    </w:pPr>
  </w:style>
  <w:style w:type="paragraph" w:customStyle="1" w:styleId="boxhead">
    <w:name w:val="box head"/>
    <w:basedOn w:val="Normal"/>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pPr>
      <w:spacing w:before="60"/>
      <w:jc w:val="right"/>
    </w:pPr>
    <w:rPr>
      <w:rFonts w:ascii="Arial" w:hAnsi="Arial"/>
      <w:sz w:val="16"/>
    </w:rPr>
  </w:style>
  <w:style w:type="paragraph" w:customStyle="1" w:styleId="tablebodyfinal">
    <w:name w:val="table body final"/>
    <w:basedOn w:val="TableBody"/>
    <w:next w:val="BodyText"/>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pPr>
      <w:spacing w:after="60"/>
      <w:jc w:val="center"/>
    </w:pPr>
    <w:rPr>
      <w:rFonts w:ascii="Arial" w:hAnsi="Arial"/>
      <w:b/>
    </w:rPr>
  </w:style>
  <w:style w:type="paragraph" w:customStyle="1" w:styleId="tablespanhead">
    <w:name w:val="table span head"/>
    <w:basedOn w:val="Table"/>
    <w:next w:val="tableheads"/>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bar" w:pos="1800"/>
        <w:tab w:val="center" w:pos="2880"/>
      </w:tabs>
    </w:pPr>
    <w:rPr>
      <w:rFonts w:ascii="Arial" w:hAnsi="Arial"/>
      <w:b/>
      <w:sz w:val="18"/>
    </w:rPr>
  </w:style>
  <w:style w:type="paragraph" w:customStyle="1" w:styleId="T-acctsmtotalline">
    <w:name w:val="T-acct sm total line"/>
    <w:basedOn w:val="Normal"/>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pPr>
      <w:pBdr>
        <w:bottom w:val="single" w:sz="6" w:space="1" w:color="auto"/>
      </w:pBdr>
      <w:ind w:left="720" w:right="893"/>
      <w:jc w:val="center"/>
    </w:pPr>
    <w:rPr>
      <w:rFonts w:ascii="Arial" w:hAnsi="Arial"/>
      <w:sz w:val="18"/>
    </w:rPr>
  </w:style>
  <w:style w:type="paragraph" w:customStyle="1" w:styleId="tablefootnote">
    <w:name w:val="table footnote"/>
    <w:basedOn w:val="tablebodyfinal"/>
    <w:pPr>
      <w:keepLines/>
      <w:tabs>
        <w:tab w:val="right" w:pos="7200"/>
      </w:tabs>
      <w:spacing w:after="240"/>
    </w:pPr>
    <w:rPr>
      <w:sz w:val="16"/>
    </w:rPr>
  </w:style>
  <w:style w:type="paragraph" w:customStyle="1" w:styleId="tablesourceline">
    <w:name w:val="table source line"/>
    <w:basedOn w:val="Normal"/>
    <w:next w:val="Normal"/>
    <w:pPr>
      <w:spacing w:after="240"/>
      <w:ind w:firstLine="720"/>
    </w:pPr>
    <w:rPr>
      <w:rFonts w:ascii="Arial" w:hAnsi="Arial"/>
      <w:sz w:val="16"/>
    </w:rPr>
  </w:style>
  <w:style w:type="paragraph" w:customStyle="1" w:styleId="Italicsheading">
    <w:name w:val="Italics heading"/>
    <w:basedOn w:val="Normal"/>
    <w:next w:val="BodyText"/>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next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next w:val="GJHeadLine1"/>
    <w:pPr>
      <w:pBdr>
        <w:bottom w:val="single" w:sz="6" w:space="1" w:color="auto"/>
      </w:pBdr>
      <w:spacing w:after="60"/>
      <w:ind w:right="2059"/>
      <w:jc w:val="center"/>
    </w:pPr>
    <w:rPr>
      <w:sz w:val="18"/>
    </w:rPr>
  </w:style>
  <w:style w:type="paragraph" w:customStyle="1" w:styleId="GJHeadLine1">
    <w:name w:val="GJ Head Line1"/>
    <w:basedOn w:val="Normal"/>
    <w:next w:val="GJHeadLine2"/>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pPr>
      <w:pBdr>
        <w:top w:val="single" w:sz="6" w:space="1" w:color="auto"/>
      </w:pBdr>
    </w:pPr>
  </w:style>
  <w:style w:type="paragraph" w:customStyle="1" w:styleId="ListNumberfinal">
    <w:name w:val="List Number final"/>
    <w:basedOn w:val="ListNumber"/>
    <w:pPr>
      <w:spacing w:after="240"/>
    </w:pPr>
  </w:style>
  <w:style w:type="paragraph" w:customStyle="1" w:styleId="ListNumber2final">
    <w:name w:val="List Number 2final"/>
    <w:basedOn w:val="ListNumber2"/>
    <w:pPr>
      <w:spacing w:after="240"/>
      <w:ind w:hanging="576"/>
    </w:pPr>
  </w:style>
  <w:style w:type="paragraph" w:customStyle="1" w:styleId="Obj2">
    <w:name w:val="Obj2"/>
    <w:basedOn w:val="Normal"/>
    <w:pPr>
      <w:widowControl w:val="0"/>
      <w:spacing w:before="100" w:after="100"/>
      <w:ind w:left="864"/>
    </w:pPr>
  </w:style>
  <w:style w:type="paragraph" w:customStyle="1" w:styleId="L3">
    <w:name w:val="L#3"/>
    <w:basedOn w:val="ListNumber"/>
    <w:pPr>
      <w:keepLines/>
      <w:spacing w:before="60" w:after="60"/>
      <w:ind w:left="1152"/>
    </w:pPr>
    <w:rPr>
      <w:sz w:val="20"/>
    </w:rPr>
  </w:style>
  <w:style w:type="paragraph" w:customStyle="1" w:styleId="MarginBox">
    <w:name w:val="Margin Box"/>
    <w:basedOn w:val="BodyText"/>
    <w:pPr>
      <w:framePr w:w="1310" w:h="3125" w:hRule="exact" w:hSpace="360" w:vSpace="360" w:wrap="around" w:vAnchor="text" w:hAnchor="page" w:xAlign="outside" w:y="1"/>
      <w:jc w:val="left"/>
    </w:pPr>
    <w:rPr>
      <w:b/>
      <w:sz w:val="18"/>
    </w:rPr>
  </w:style>
  <w:style w:type="paragraph" w:customStyle="1" w:styleId="TableBody9">
    <w:name w:val="Table Body 9"/>
    <w:basedOn w:val="TableBody"/>
    <w:rPr>
      <w:sz w:val="18"/>
    </w:rPr>
  </w:style>
  <w:style w:type="paragraph" w:customStyle="1" w:styleId="Obj1">
    <w:name w:val="Obj1"/>
    <w:basedOn w:val="Obj2"/>
    <w:pPr>
      <w:tabs>
        <w:tab w:val="left" w:pos="-720"/>
      </w:tabs>
      <w:suppressAutoHyphens/>
      <w:ind w:left="0"/>
      <w:jc w:val="center"/>
    </w:pPr>
    <w:rPr>
      <w:rFonts w:ascii="CG Times" w:hAnsi="CG Times"/>
      <w:spacing w:val="-2"/>
      <w:kern w:val="1"/>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framePr w:w="1310" w:h="3125" w:hRule="exact" w:hSpace="360" w:vSpace="360" w:wrap="around" w:vAnchor="text" w:hAnchor="page" w:xAlign="outside" w:y="1"/>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spacing w:before="60"/>
      <w:ind w:left="720" w:hanging="720"/>
    </w:pPr>
    <w:rPr>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left" w:pos="3600"/>
      </w:tabs>
      <w:ind w:left="1800" w:hanging="360"/>
    </w:pPr>
  </w:style>
  <w:style w:type="paragraph" w:customStyle="1" w:styleId="Outline5">
    <w:name w:val="Outline 5"/>
    <w:basedOn w:val="Outline1"/>
    <w:pPr>
      <w:tabs>
        <w:tab w:val="left" w:pos="0"/>
        <w:tab w:val="left" w:pos="600"/>
        <w:tab w:val="left" w:pos="1560"/>
        <w:tab w:val="left" w:pos="2040"/>
      </w:tabs>
      <w:suppressAutoHyphens/>
      <w:ind w:left="2160" w:hanging="360"/>
    </w:pPr>
  </w:style>
  <w:style w:type="paragraph" w:customStyle="1" w:styleId="Outline6">
    <w:name w:val="Outline 6"/>
    <w:basedOn w:val="Outline1"/>
    <w:pPr>
      <w:ind w:left="2520" w:hanging="360"/>
    </w:pPr>
  </w:style>
  <w:style w:type="paragraph" w:customStyle="1" w:styleId="OutlineIndent">
    <w:name w:val="Outline Indent"/>
    <w:basedOn w:val="BodyTextIndent"/>
    <w:pPr>
      <w:spacing w:before="60"/>
      <w:ind w:left="720"/>
    </w:pPr>
  </w:style>
  <w:style w:type="paragraph" w:styleId="BodyTextIndent">
    <w:name w:val="Body Text Indent"/>
    <w:basedOn w:val="Normal"/>
    <w:pPr>
      <w:spacing w:after="120"/>
      <w:ind w:left="360"/>
      <w:jc w:val="both"/>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style>
  <w:style w:type="paragraph" w:styleId="BodyTextIndent2">
    <w:name w:val="Body Text Indent 2"/>
    <w:basedOn w:val="Normal"/>
    <w:pPr>
      <w:tabs>
        <w:tab w:val="left" w:pos="720"/>
      </w:tabs>
      <w:autoSpaceDE w:val="0"/>
      <w:autoSpaceDN w:val="0"/>
      <w:adjustRightInd w:val="0"/>
      <w:ind w:left="1440" w:hanging="1440"/>
    </w:pPr>
  </w:style>
  <w:style w:type="paragraph" w:styleId="BalloonText">
    <w:name w:val="Balloon Text"/>
    <w:basedOn w:val="Normal"/>
    <w:link w:val="BalloonTextChar"/>
    <w:rsid w:val="005E786E"/>
    <w:rPr>
      <w:rFonts w:ascii="Tahoma" w:hAnsi="Tahoma" w:cs="Tahoma"/>
      <w:sz w:val="16"/>
      <w:szCs w:val="16"/>
    </w:rPr>
  </w:style>
  <w:style w:type="character" w:customStyle="1" w:styleId="BalloonTextChar">
    <w:name w:val="Balloon Text Char"/>
    <w:basedOn w:val="DefaultParagraphFont"/>
    <w:link w:val="BalloonText"/>
    <w:rsid w:val="005E786E"/>
    <w:rPr>
      <w:rFonts w:ascii="Tahoma" w:hAnsi="Tahoma" w:cs="Tahoma"/>
      <w:sz w:val="16"/>
      <w:szCs w:val="16"/>
    </w:rPr>
  </w:style>
  <w:style w:type="character" w:styleId="CommentReference">
    <w:name w:val="annotation reference"/>
    <w:basedOn w:val="DefaultParagraphFont"/>
    <w:rsid w:val="00C25D22"/>
    <w:rPr>
      <w:sz w:val="16"/>
      <w:szCs w:val="16"/>
    </w:rPr>
  </w:style>
  <w:style w:type="paragraph" w:styleId="CommentText">
    <w:name w:val="annotation text"/>
    <w:basedOn w:val="Normal"/>
    <w:link w:val="CommentTextChar"/>
    <w:rsid w:val="00C25D22"/>
    <w:rPr>
      <w:sz w:val="20"/>
    </w:rPr>
  </w:style>
  <w:style w:type="character" w:customStyle="1" w:styleId="CommentTextChar">
    <w:name w:val="Comment Text Char"/>
    <w:basedOn w:val="DefaultParagraphFont"/>
    <w:link w:val="CommentText"/>
    <w:rsid w:val="00C25D22"/>
  </w:style>
  <w:style w:type="paragraph" w:styleId="CommentSubject">
    <w:name w:val="annotation subject"/>
    <w:basedOn w:val="CommentText"/>
    <w:next w:val="CommentText"/>
    <w:link w:val="CommentSubjectChar"/>
    <w:rsid w:val="00C25D22"/>
    <w:rPr>
      <w:b/>
      <w:bCs/>
    </w:rPr>
  </w:style>
  <w:style w:type="character" w:customStyle="1" w:styleId="CommentSubjectChar">
    <w:name w:val="Comment Subject Char"/>
    <w:basedOn w:val="CommentTextChar"/>
    <w:link w:val="CommentSubject"/>
    <w:rsid w:val="00C25D22"/>
    <w:rPr>
      <w:b/>
      <w:bCs/>
    </w:rPr>
  </w:style>
  <w:style w:type="character" w:styleId="PlaceholderText">
    <w:name w:val="Placeholder Text"/>
    <w:basedOn w:val="DefaultParagraphFont"/>
    <w:uiPriority w:val="99"/>
    <w:semiHidden/>
    <w:rsid w:val="00F3705E"/>
    <w:rPr>
      <w:color w:val="808080"/>
    </w:rPr>
  </w:style>
  <w:style w:type="paragraph" w:styleId="Revision">
    <w:name w:val="Revision"/>
    <w:hidden/>
    <w:uiPriority w:val="99"/>
    <w:semiHidden/>
    <w:rsid w:val="001E6B65"/>
    <w:rPr>
      <w:sz w:val="22"/>
    </w:rPr>
  </w:style>
  <w:style w:type="character" w:customStyle="1" w:styleId="FooterChar">
    <w:name w:val="Footer Char"/>
    <w:basedOn w:val="DefaultParagraphFont"/>
    <w:link w:val="Footer"/>
    <w:uiPriority w:val="99"/>
    <w:rsid w:val="006B2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825152">
      <w:bodyDiv w:val="1"/>
      <w:marLeft w:val="0"/>
      <w:marRight w:val="0"/>
      <w:marTop w:val="0"/>
      <w:marBottom w:val="0"/>
      <w:divBdr>
        <w:top w:val="none" w:sz="0" w:space="0" w:color="auto"/>
        <w:left w:val="none" w:sz="0" w:space="0" w:color="auto"/>
        <w:bottom w:val="none" w:sz="0" w:space="0" w:color="auto"/>
        <w:right w:val="none" w:sz="0" w:space="0" w:color="auto"/>
      </w:divBdr>
    </w:div>
    <w:div w:id="71735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footer" Target="footer1.xml"/><Relationship Id="rId21" Type="http://schemas.openxmlformats.org/officeDocument/2006/relationships/image" Target="media/image15.emf"/><Relationship Id="rId34" Type="http://schemas.openxmlformats.org/officeDocument/2006/relationships/image" Target="media/image28.emf"/><Relationship Id="rId42" Type="http://schemas.microsoft.com/office/2011/relationships/people" Target="peop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10.emf"/><Relationship Id="rId29" Type="http://schemas.openxmlformats.org/officeDocument/2006/relationships/image" Target="media/image2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header" Target="header1.xml"/><Relationship Id="rId40" Type="http://schemas.openxmlformats.org/officeDocument/2006/relationships/footer" Target="footer2.xml"/><Relationship Id="rId45"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microsoft.com/office/2011/relationships/commentsExtended" Target="commentsExtended.xml"/><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5.emf"/><Relationship Id="rId44"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comments" Target="comments.xml"/><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header" Target="header2.xml"/><Relationship Id="rId20" Type="http://schemas.openxmlformats.org/officeDocument/2006/relationships/image" Target="media/image14.emf"/><Relationship Id="rId4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eb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Heban</Template>
  <TotalTime>1</TotalTime>
  <Pages>7</Pages>
  <Words>2015</Words>
  <Characters>11491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CHAPTER 3</vt:lpstr>
    </vt:vector>
  </TitlesOfParts>
  <Company>D. Heban</Company>
  <LinksUpToDate>false</LinksUpToDate>
  <CharactersWithSpaces>13480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dc:title>
  <dc:creator>D. Heban</dc:creator>
  <cp:lastModifiedBy>gunasundari.k</cp:lastModifiedBy>
  <cp:revision>4</cp:revision>
  <cp:lastPrinted>2008-11-21T19:41:00Z</cp:lastPrinted>
  <dcterms:created xsi:type="dcterms:W3CDTF">2020-10-28T13:48:00Z</dcterms:created>
  <dcterms:modified xsi:type="dcterms:W3CDTF">2020-12-23T09:28:00Z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