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3008D" w14:textId="77777777" w:rsidR="002D4FF5" w:rsidRPr="009D29AD" w:rsidRDefault="002D4FF5" w:rsidP="00FF05BD">
      <w:pPr>
        <w:pStyle w:val="Heading1"/>
      </w:pPr>
      <w:r w:rsidRPr="007D2E19">
        <w:t>Chapter</w:t>
      </w:r>
      <w:r w:rsidRPr="009D29AD">
        <w:t xml:space="preserve"> 5</w:t>
      </w:r>
    </w:p>
    <w:p w14:paraId="65992C10" w14:textId="77777777" w:rsidR="002D4FF5" w:rsidRDefault="002D4FF5" w:rsidP="007D2E19">
      <w:pPr>
        <w:pStyle w:val="Heading2"/>
      </w:pPr>
      <w:r w:rsidRPr="007D2E19">
        <w:t>A Survey of Probability Concepts</w:t>
      </w:r>
    </w:p>
    <w:p w14:paraId="403C51FB" w14:textId="77777777" w:rsidR="00D774CE" w:rsidRPr="009E34AD" w:rsidRDefault="00D774CE" w:rsidP="009E34AD">
      <w:pPr>
        <w:pStyle w:val="BodyText"/>
      </w:pPr>
    </w:p>
    <w:p w14:paraId="6521E0CC" w14:textId="77777777" w:rsidR="007D2E19" w:rsidRDefault="002D4FF5" w:rsidP="007D2E19">
      <w:r>
        <w:t>1.</w:t>
      </w:r>
      <w:r w:rsidR="00730A90">
        <w:tab/>
        <w:t>Abbreviate against (A) and f</w:t>
      </w:r>
      <w:r w:rsidR="007D2E19">
        <w:t xml:space="preserve">or (F) for the first (1) and second (2) person.  </w:t>
      </w:r>
    </w:p>
    <w:p w14:paraId="5FB9F169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u w:val="single"/>
          <w:lang w:val="pt-BR"/>
        </w:rPr>
      </w:pPr>
      <w:r>
        <w:tab/>
      </w:r>
      <w:r w:rsidRPr="00FF7945">
        <w:rPr>
          <w:u w:val="single"/>
          <w:lang w:val="pt-BR"/>
        </w:rPr>
        <w:t>Outcome</w:t>
      </w:r>
      <w:r w:rsidRPr="00FF7945">
        <w:rPr>
          <w:u w:val="single"/>
          <w:lang w:val="pt-BR"/>
        </w:rPr>
        <w:tab/>
        <w:t>1</w:t>
      </w:r>
      <w:r w:rsidRPr="00FF7945">
        <w:rPr>
          <w:u w:val="single"/>
          <w:lang w:val="pt-BR"/>
        </w:rPr>
        <w:tab/>
        <w:t>2</w:t>
      </w:r>
    </w:p>
    <w:p w14:paraId="7B6F3A48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1</w:t>
      </w:r>
      <w:r w:rsidRPr="00FF7945">
        <w:rPr>
          <w:lang w:val="pt-BR"/>
        </w:rPr>
        <w:tab/>
        <w:t>A</w:t>
      </w:r>
      <w:r w:rsidRPr="00FF7945">
        <w:rPr>
          <w:lang w:val="pt-BR"/>
        </w:rPr>
        <w:tab/>
        <w:t>A</w:t>
      </w:r>
    </w:p>
    <w:p w14:paraId="751BE6FF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2</w:t>
      </w:r>
      <w:r w:rsidRPr="00FF7945">
        <w:rPr>
          <w:lang w:val="pt-BR"/>
        </w:rPr>
        <w:tab/>
        <w:t>A</w:t>
      </w:r>
      <w:r w:rsidRPr="00FF7945">
        <w:rPr>
          <w:lang w:val="pt-BR"/>
        </w:rPr>
        <w:tab/>
        <w:t>F</w:t>
      </w:r>
    </w:p>
    <w:p w14:paraId="4A79B4CE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3</w:t>
      </w:r>
      <w:r w:rsidRPr="00FF7945">
        <w:rPr>
          <w:lang w:val="pt-BR"/>
        </w:rPr>
        <w:tab/>
        <w:t>F</w:t>
      </w:r>
      <w:r w:rsidRPr="00FF7945">
        <w:rPr>
          <w:lang w:val="pt-BR"/>
        </w:rPr>
        <w:tab/>
        <w:t>A</w:t>
      </w:r>
    </w:p>
    <w:p w14:paraId="3A1A1987" w14:textId="77777777" w:rsidR="002D4FF5" w:rsidRDefault="002D4FF5" w:rsidP="007D2E19">
      <w:pPr>
        <w:tabs>
          <w:tab w:val="center" w:pos="1080"/>
          <w:tab w:val="center" w:pos="2160"/>
          <w:tab w:val="center" w:pos="2880"/>
        </w:tabs>
      </w:pPr>
      <w:r w:rsidRPr="00FF7945">
        <w:rPr>
          <w:lang w:val="pt-BR"/>
        </w:rPr>
        <w:tab/>
      </w:r>
      <w:r>
        <w:t>4</w:t>
      </w:r>
      <w:r>
        <w:tab/>
        <w:t>F</w:t>
      </w:r>
      <w:r>
        <w:tab/>
        <w:t>F</w:t>
      </w:r>
      <w:r w:rsidR="002C5A4A">
        <w:tab/>
      </w:r>
      <w:r w:rsidR="002C5A4A" w:rsidRPr="002C5A4A">
        <w:rPr>
          <w:b/>
        </w:rPr>
        <w:t>(LO</w:t>
      </w:r>
      <w:r w:rsidR="009E1C23">
        <w:rPr>
          <w:b/>
        </w:rPr>
        <w:t>5-</w:t>
      </w:r>
      <w:r w:rsidR="002C5A4A" w:rsidRPr="002C5A4A">
        <w:rPr>
          <w:b/>
        </w:rPr>
        <w:t>1)</w:t>
      </w:r>
    </w:p>
    <w:p w14:paraId="16522FF4" w14:textId="77777777" w:rsidR="002D4FF5" w:rsidRDefault="002D4FF5" w:rsidP="007D2E19">
      <w:pPr>
        <w:tabs>
          <w:tab w:val="center" w:pos="1080"/>
          <w:tab w:val="center" w:pos="2160"/>
          <w:tab w:val="center" w:pos="2880"/>
        </w:tabs>
      </w:pPr>
    </w:p>
    <w:p w14:paraId="6A066A4C" w14:textId="77777777" w:rsidR="007D2E19" w:rsidRDefault="002D4FF5" w:rsidP="007D2E19">
      <w:r>
        <w:t>2.</w:t>
      </w:r>
      <w:r w:rsidR="007D2E19" w:rsidRPr="007D2E19">
        <w:t xml:space="preserve"> </w:t>
      </w:r>
      <w:r w:rsidR="007D2E19">
        <w:tab/>
        <w:t>Abbreviate acceptable (A), repairable (R), and scrapped (S) for the 1</w:t>
      </w:r>
      <w:r w:rsidR="007D2E19" w:rsidRPr="007D2E19">
        <w:rPr>
          <w:vertAlign w:val="superscript"/>
        </w:rPr>
        <w:t>st</w:t>
      </w:r>
      <w:r w:rsidR="007D2E19">
        <w:t xml:space="preserve"> (1) and 2</w:t>
      </w:r>
      <w:r w:rsidR="007D2E19" w:rsidRPr="007D2E19">
        <w:rPr>
          <w:vertAlign w:val="superscript"/>
        </w:rPr>
        <w:t>nd</w:t>
      </w:r>
      <w:r w:rsidR="007D2E19">
        <w:t xml:space="preserve"> (2) part.  </w:t>
      </w:r>
    </w:p>
    <w:p w14:paraId="1328CA77" w14:textId="77777777" w:rsidR="002D4FF5" w:rsidRPr="00FF7945" w:rsidRDefault="002D4FF5" w:rsidP="00F55714">
      <w:pPr>
        <w:tabs>
          <w:tab w:val="center" w:pos="1080"/>
          <w:tab w:val="center" w:pos="2160"/>
          <w:tab w:val="center" w:pos="2880"/>
          <w:tab w:val="left" w:pos="3352"/>
        </w:tabs>
        <w:rPr>
          <w:u w:val="single"/>
          <w:lang w:val="pt-BR"/>
        </w:rPr>
      </w:pPr>
      <w:r>
        <w:tab/>
      </w:r>
      <w:r w:rsidRPr="00FF7945">
        <w:rPr>
          <w:u w:val="single"/>
          <w:lang w:val="pt-BR"/>
        </w:rPr>
        <w:t>Outcome</w:t>
      </w:r>
      <w:r w:rsidRPr="00FF7945">
        <w:rPr>
          <w:u w:val="single"/>
          <w:lang w:val="pt-BR"/>
        </w:rPr>
        <w:tab/>
        <w:t>1</w:t>
      </w:r>
      <w:r w:rsidRPr="00FF7945">
        <w:rPr>
          <w:u w:val="single"/>
          <w:lang w:val="pt-BR"/>
        </w:rPr>
        <w:tab/>
        <w:t>2</w:t>
      </w:r>
      <w:r w:rsidR="00F55714" w:rsidRPr="00FF7945">
        <w:rPr>
          <w:u w:val="single"/>
          <w:lang w:val="pt-BR"/>
        </w:rPr>
        <w:tab/>
      </w:r>
    </w:p>
    <w:p w14:paraId="1EEBFD71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1</w:t>
      </w:r>
      <w:r w:rsidRPr="00FF7945">
        <w:rPr>
          <w:lang w:val="pt-BR"/>
        </w:rPr>
        <w:tab/>
        <w:t>A</w:t>
      </w:r>
      <w:r w:rsidRPr="00FF7945">
        <w:rPr>
          <w:lang w:val="pt-BR"/>
        </w:rPr>
        <w:tab/>
        <w:t>A</w:t>
      </w:r>
    </w:p>
    <w:p w14:paraId="5E669318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2</w:t>
      </w:r>
      <w:r w:rsidRPr="00FF7945">
        <w:rPr>
          <w:lang w:val="pt-BR"/>
        </w:rPr>
        <w:tab/>
        <w:t>A</w:t>
      </w:r>
      <w:r w:rsidRPr="00FF7945">
        <w:rPr>
          <w:lang w:val="pt-BR"/>
        </w:rPr>
        <w:tab/>
        <w:t>R</w:t>
      </w:r>
    </w:p>
    <w:p w14:paraId="2025DEA8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3</w:t>
      </w:r>
      <w:r w:rsidRPr="00FF7945">
        <w:rPr>
          <w:lang w:val="pt-BR"/>
        </w:rPr>
        <w:tab/>
        <w:t>A</w:t>
      </w:r>
      <w:r w:rsidRPr="00FF7945">
        <w:rPr>
          <w:lang w:val="pt-BR"/>
        </w:rPr>
        <w:tab/>
        <w:t>S</w:t>
      </w:r>
    </w:p>
    <w:p w14:paraId="67DB8BD3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4</w:t>
      </w:r>
      <w:r w:rsidRPr="00FF7945">
        <w:rPr>
          <w:lang w:val="pt-BR"/>
        </w:rPr>
        <w:tab/>
        <w:t>R</w:t>
      </w:r>
      <w:r w:rsidRPr="00FF7945">
        <w:rPr>
          <w:lang w:val="pt-BR"/>
        </w:rPr>
        <w:tab/>
        <w:t>A</w:t>
      </w:r>
    </w:p>
    <w:p w14:paraId="6C9011B7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5</w:t>
      </w:r>
      <w:r w:rsidRPr="00FF7945">
        <w:rPr>
          <w:lang w:val="pt-BR"/>
        </w:rPr>
        <w:tab/>
        <w:t>R</w:t>
      </w:r>
      <w:r w:rsidRPr="00FF7945">
        <w:rPr>
          <w:lang w:val="pt-BR"/>
        </w:rPr>
        <w:tab/>
        <w:t>R</w:t>
      </w:r>
    </w:p>
    <w:p w14:paraId="6E04812E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6</w:t>
      </w:r>
      <w:r w:rsidRPr="00FF7945">
        <w:rPr>
          <w:lang w:val="pt-BR"/>
        </w:rPr>
        <w:tab/>
        <w:t>R</w:t>
      </w:r>
      <w:r w:rsidRPr="00FF7945">
        <w:rPr>
          <w:lang w:val="pt-BR"/>
        </w:rPr>
        <w:tab/>
        <w:t>S</w:t>
      </w:r>
    </w:p>
    <w:p w14:paraId="3DDCAA89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7</w:t>
      </w:r>
      <w:r w:rsidRPr="00FF7945">
        <w:rPr>
          <w:lang w:val="pt-BR"/>
        </w:rPr>
        <w:tab/>
        <w:t>S</w:t>
      </w:r>
      <w:r w:rsidRPr="00FF7945">
        <w:rPr>
          <w:lang w:val="pt-BR"/>
        </w:rPr>
        <w:tab/>
        <w:t>A</w:t>
      </w:r>
    </w:p>
    <w:p w14:paraId="5587281A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8</w:t>
      </w:r>
      <w:r w:rsidRPr="00FF7945">
        <w:rPr>
          <w:lang w:val="pt-BR"/>
        </w:rPr>
        <w:tab/>
        <w:t>S</w:t>
      </w:r>
      <w:r w:rsidRPr="00FF7945">
        <w:rPr>
          <w:lang w:val="pt-BR"/>
        </w:rPr>
        <w:tab/>
        <w:t>R</w:t>
      </w:r>
    </w:p>
    <w:p w14:paraId="3D1A6196" w14:textId="77777777" w:rsidR="002D4FF5" w:rsidRPr="00FF7945" w:rsidRDefault="002D4FF5" w:rsidP="007D2E19">
      <w:pPr>
        <w:tabs>
          <w:tab w:val="center" w:pos="1080"/>
          <w:tab w:val="center" w:pos="2160"/>
          <w:tab w:val="center" w:pos="2880"/>
        </w:tabs>
        <w:rPr>
          <w:lang w:val="pt-BR"/>
        </w:rPr>
      </w:pPr>
      <w:r w:rsidRPr="00FF7945">
        <w:rPr>
          <w:lang w:val="pt-BR"/>
        </w:rPr>
        <w:tab/>
        <w:t>9</w:t>
      </w:r>
      <w:r w:rsidRPr="00FF7945">
        <w:rPr>
          <w:lang w:val="pt-BR"/>
        </w:rPr>
        <w:tab/>
        <w:t>S</w:t>
      </w:r>
      <w:r w:rsidRPr="00FF7945">
        <w:rPr>
          <w:lang w:val="pt-BR"/>
        </w:rPr>
        <w:tab/>
        <w:t>S</w:t>
      </w:r>
      <w:r w:rsidR="002C5A4A" w:rsidRPr="00FF7945">
        <w:rPr>
          <w:lang w:val="pt-BR"/>
        </w:rPr>
        <w:tab/>
      </w:r>
      <w:r w:rsidR="002C5A4A" w:rsidRPr="00FF7945">
        <w:rPr>
          <w:b/>
          <w:lang w:val="pt-BR"/>
        </w:rPr>
        <w:t>(LO</w:t>
      </w:r>
      <w:r w:rsidR="009E1C23" w:rsidRPr="00FF7945">
        <w:rPr>
          <w:b/>
          <w:lang w:val="pt-BR"/>
        </w:rPr>
        <w:t>5-</w:t>
      </w:r>
      <w:r w:rsidR="002C5A4A" w:rsidRPr="00FF7945">
        <w:rPr>
          <w:b/>
          <w:lang w:val="pt-BR"/>
        </w:rPr>
        <w:t>1)</w:t>
      </w:r>
    </w:p>
    <w:p w14:paraId="381E7FCC" w14:textId="77777777" w:rsidR="002D4FF5" w:rsidRPr="00FF7945" w:rsidRDefault="002D4FF5" w:rsidP="007D2E19">
      <w:pPr>
        <w:tabs>
          <w:tab w:val="left" w:pos="1080"/>
          <w:tab w:val="left" w:pos="2160"/>
        </w:tabs>
        <w:rPr>
          <w:lang w:val="pt-BR"/>
        </w:rPr>
      </w:pPr>
    </w:p>
    <w:p w14:paraId="051999D1" w14:textId="77777777" w:rsidR="000B7304" w:rsidRDefault="000B7304" w:rsidP="000B7304">
      <w:pPr>
        <w:tabs>
          <w:tab w:val="left" w:pos="720"/>
        </w:tabs>
        <w:ind w:left="1440" w:hanging="1440"/>
      </w:pPr>
      <w:r>
        <w:t>3.</w:t>
      </w:r>
      <w:r>
        <w:tab/>
        <w:t>a.</w:t>
      </w:r>
      <w:r>
        <w:tab/>
        <w:t>0.176 found by 6/34</w:t>
      </w:r>
    </w:p>
    <w:p w14:paraId="422E9F32" w14:textId="77777777" w:rsidR="000B7304" w:rsidRDefault="000B7304" w:rsidP="000B7304">
      <w:pPr>
        <w:tabs>
          <w:tab w:val="left" w:pos="720"/>
        </w:tabs>
        <w:ind w:left="1440" w:hanging="1440"/>
        <w:rPr>
          <w:b/>
        </w:rPr>
      </w:pPr>
      <w:r>
        <w:tab/>
        <w:t>b.</w:t>
      </w:r>
      <w:r>
        <w:tab/>
        <w:t xml:space="preserve">Empirical </w:t>
      </w:r>
      <w:r w:rsidRPr="002C5A4A">
        <w:rPr>
          <w:b/>
        </w:rPr>
        <w:t>(LO</w:t>
      </w:r>
      <w:r>
        <w:rPr>
          <w:b/>
        </w:rPr>
        <w:t>5-2</w:t>
      </w:r>
      <w:r w:rsidRPr="002C5A4A">
        <w:rPr>
          <w:b/>
        </w:rPr>
        <w:t>)</w:t>
      </w:r>
    </w:p>
    <w:p w14:paraId="119E2AD1" w14:textId="77777777" w:rsidR="000B7304" w:rsidRDefault="000B7304" w:rsidP="000B7304">
      <w:pPr>
        <w:tabs>
          <w:tab w:val="left" w:pos="720"/>
        </w:tabs>
        <w:ind w:left="1440" w:hanging="1440"/>
      </w:pPr>
    </w:p>
    <w:p w14:paraId="7BDD4BBE" w14:textId="77777777" w:rsidR="002D4FF5" w:rsidRPr="000B7304" w:rsidRDefault="002D4FF5" w:rsidP="000B7304">
      <w:pPr>
        <w:pStyle w:val="Text"/>
      </w:pPr>
      <w:r w:rsidRPr="000B7304">
        <w:t>4.</w:t>
      </w:r>
      <w:r w:rsidRPr="000B7304">
        <w:tab/>
        <w:t>a.</w:t>
      </w:r>
      <w:r w:rsidRPr="000B7304">
        <w:tab/>
        <w:t>0.40, found by 2/5</w:t>
      </w:r>
    </w:p>
    <w:p w14:paraId="73AFC496" w14:textId="77777777" w:rsidR="002D4FF5" w:rsidRPr="000B7304" w:rsidRDefault="002D4FF5" w:rsidP="000B7304">
      <w:pPr>
        <w:pStyle w:val="Text"/>
      </w:pPr>
      <w:r w:rsidRPr="000B7304">
        <w:tab/>
        <w:t>b.</w:t>
      </w:r>
      <w:r w:rsidRPr="000B7304">
        <w:tab/>
        <w:t>Classical</w:t>
      </w:r>
      <w:r w:rsidR="000B7304">
        <w:t xml:space="preserve"> </w:t>
      </w:r>
      <w:r w:rsidR="002C5A4A" w:rsidRPr="000B7304">
        <w:rPr>
          <w:b/>
        </w:rPr>
        <w:t>(LO</w:t>
      </w:r>
      <w:r w:rsidR="009E1C23" w:rsidRPr="000B7304">
        <w:rPr>
          <w:b/>
        </w:rPr>
        <w:t>5-</w:t>
      </w:r>
      <w:r w:rsidR="002C5A4A" w:rsidRPr="000B7304">
        <w:rPr>
          <w:b/>
        </w:rPr>
        <w:t>2)</w:t>
      </w:r>
    </w:p>
    <w:p w14:paraId="3915A567" w14:textId="77777777" w:rsidR="002D4FF5" w:rsidRDefault="002D4FF5" w:rsidP="000B7304">
      <w:pPr>
        <w:pStyle w:val="Text"/>
      </w:pPr>
    </w:p>
    <w:p w14:paraId="0E774473" w14:textId="77777777" w:rsidR="002D4FF5" w:rsidRDefault="00EE7D38" w:rsidP="000B7304">
      <w:pPr>
        <w:pStyle w:val="Text"/>
      </w:pPr>
      <w:r>
        <w:t>5</w:t>
      </w:r>
      <w:r w:rsidR="002D4FF5">
        <w:t>.</w:t>
      </w:r>
      <w:r w:rsidR="002D4FF5">
        <w:tab/>
        <w:t>a.</w:t>
      </w:r>
      <w:r w:rsidR="002D4FF5">
        <w:tab/>
        <w:t>Empirical</w:t>
      </w:r>
    </w:p>
    <w:p w14:paraId="1089B610" w14:textId="77777777" w:rsidR="002D4FF5" w:rsidRDefault="002D4FF5" w:rsidP="000B7304">
      <w:pPr>
        <w:pStyle w:val="Text"/>
      </w:pPr>
      <w:r>
        <w:tab/>
        <w:t>b.</w:t>
      </w:r>
      <w:r>
        <w:tab/>
        <w:t>Classical</w:t>
      </w:r>
    </w:p>
    <w:p w14:paraId="0E1A45D4" w14:textId="77777777" w:rsidR="002D4FF5" w:rsidRDefault="002D4FF5" w:rsidP="000B7304">
      <w:pPr>
        <w:pStyle w:val="Text"/>
      </w:pPr>
      <w:r>
        <w:tab/>
        <w:t>c.</w:t>
      </w:r>
      <w:r>
        <w:tab/>
        <w:t>Classical</w:t>
      </w:r>
    </w:p>
    <w:p w14:paraId="20F58A78" w14:textId="77777777" w:rsidR="002D4FF5" w:rsidRDefault="002D4FF5" w:rsidP="000B7304">
      <w:pPr>
        <w:pStyle w:val="Text"/>
      </w:pPr>
      <w:r>
        <w:tab/>
        <w:t>d.</w:t>
      </w:r>
      <w:r>
        <w:tab/>
        <w:t>Empirica</w:t>
      </w:r>
      <w:r w:rsidR="00D3191D">
        <w:t>l, based on seismological data.</w:t>
      </w:r>
      <w:r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</w:t>
      </w:r>
      <w:r w:rsidR="002C5A4A">
        <w:rPr>
          <w:b/>
        </w:rPr>
        <w:t>2</w:t>
      </w:r>
      <w:r w:rsidR="002C5A4A" w:rsidRPr="002C5A4A">
        <w:rPr>
          <w:b/>
        </w:rPr>
        <w:t>)</w:t>
      </w:r>
    </w:p>
    <w:p w14:paraId="06CDD6C5" w14:textId="77777777" w:rsidR="002D4FF5" w:rsidRDefault="002D4FF5" w:rsidP="000B7304">
      <w:pPr>
        <w:pStyle w:val="Text"/>
      </w:pPr>
    </w:p>
    <w:p w14:paraId="21B4E762" w14:textId="77777777" w:rsidR="002D4FF5" w:rsidRDefault="00EE7D38" w:rsidP="00D3191D">
      <w:pPr>
        <w:pStyle w:val="Text"/>
        <w:tabs>
          <w:tab w:val="center" w:pos="1800"/>
        </w:tabs>
      </w:pPr>
      <w:r>
        <w:t>6</w:t>
      </w:r>
      <w:r w:rsidR="002D4FF5">
        <w:t>.</w:t>
      </w:r>
      <w:r w:rsidR="002D4FF5">
        <w:tab/>
        <w:t>a.</w:t>
      </w:r>
      <w:r w:rsidR="002D4FF5">
        <w:tab/>
      </w:r>
      <w:r w:rsidR="002D4FF5" w:rsidRPr="00D3191D">
        <w:rPr>
          <w:u w:val="single"/>
        </w:rPr>
        <w:t>Outcome</w:t>
      </w:r>
      <w:r w:rsidR="002D4FF5" w:rsidRPr="00D3191D">
        <w:rPr>
          <w:u w:val="single"/>
        </w:rPr>
        <w:tab/>
        <w:t>1</w:t>
      </w:r>
      <w:r w:rsidR="002D4FF5" w:rsidRPr="00D3191D">
        <w:rPr>
          <w:u w:val="single"/>
          <w:vertAlign w:val="superscript"/>
        </w:rPr>
        <w:t>st</w:t>
      </w:r>
      <w:r w:rsidR="002D4FF5" w:rsidRPr="00D3191D">
        <w:rPr>
          <w:u w:val="single"/>
        </w:rPr>
        <w:tab/>
        <w:t>2</w:t>
      </w:r>
      <w:r w:rsidR="002D4FF5" w:rsidRPr="00D3191D">
        <w:rPr>
          <w:u w:val="single"/>
          <w:vertAlign w:val="superscript"/>
        </w:rPr>
        <w:t>nd</w:t>
      </w:r>
    </w:p>
    <w:p w14:paraId="341D6DB3" w14:textId="77777777" w:rsidR="002D4FF5" w:rsidRDefault="002D4FF5" w:rsidP="00D3191D">
      <w:pPr>
        <w:pStyle w:val="Text"/>
        <w:tabs>
          <w:tab w:val="center" w:pos="1800"/>
        </w:tabs>
      </w:pPr>
      <w:r>
        <w:tab/>
      </w:r>
      <w:r>
        <w:tab/>
      </w:r>
      <w:r w:rsidR="00D3191D">
        <w:tab/>
      </w:r>
      <w:r>
        <w:t>1</w:t>
      </w:r>
      <w:r>
        <w:tab/>
      </w:r>
      <w:r w:rsidR="00D3191D">
        <w:tab/>
      </w:r>
      <w:r>
        <w:t>M</w:t>
      </w:r>
      <w:r>
        <w:tab/>
        <w:t>M</w:t>
      </w:r>
    </w:p>
    <w:p w14:paraId="6806305C" w14:textId="77777777" w:rsidR="002D4FF5" w:rsidRDefault="002D4FF5" w:rsidP="00D3191D">
      <w:pPr>
        <w:pStyle w:val="Text"/>
        <w:tabs>
          <w:tab w:val="center" w:pos="1800"/>
        </w:tabs>
      </w:pPr>
      <w:r>
        <w:tab/>
      </w:r>
      <w:r>
        <w:tab/>
      </w:r>
      <w:r w:rsidR="00D3191D">
        <w:tab/>
      </w:r>
      <w:r>
        <w:t>2</w:t>
      </w:r>
      <w:r>
        <w:tab/>
      </w:r>
      <w:r w:rsidR="00D3191D">
        <w:tab/>
      </w:r>
      <w:r>
        <w:t>M</w:t>
      </w:r>
      <w:r>
        <w:tab/>
        <w:t>F</w:t>
      </w:r>
    </w:p>
    <w:p w14:paraId="507A2C70" w14:textId="77777777" w:rsidR="002D4FF5" w:rsidRPr="00FF7945" w:rsidRDefault="002D4FF5" w:rsidP="00D3191D">
      <w:pPr>
        <w:pStyle w:val="Text"/>
        <w:tabs>
          <w:tab w:val="center" w:pos="1800"/>
        </w:tabs>
        <w:rPr>
          <w:lang w:val="it-IT"/>
        </w:rPr>
      </w:pPr>
      <w:r>
        <w:tab/>
      </w:r>
      <w:r>
        <w:tab/>
      </w:r>
      <w:r w:rsidR="00D3191D">
        <w:tab/>
      </w:r>
      <w:r w:rsidRPr="00FF7945">
        <w:rPr>
          <w:lang w:val="it-IT"/>
        </w:rPr>
        <w:t>3</w:t>
      </w:r>
      <w:r w:rsidRPr="00FF7945">
        <w:rPr>
          <w:lang w:val="it-IT"/>
        </w:rPr>
        <w:tab/>
      </w:r>
      <w:r w:rsidR="00D3191D" w:rsidRPr="00FF7945">
        <w:rPr>
          <w:lang w:val="it-IT"/>
        </w:rPr>
        <w:tab/>
      </w:r>
      <w:r w:rsidRPr="00FF7945">
        <w:rPr>
          <w:lang w:val="it-IT"/>
        </w:rPr>
        <w:t>F</w:t>
      </w:r>
      <w:r w:rsidRPr="00FF7945">
        <w:rPr>
          <w:lang w:val="it-IT"/>
        </w:rPr>
        <w:tab/>
        <w:t>F</w:t>
      </w:r>
    </w:p>
    <w:p w14:paraId="7A07978E" w14:textId="77777777" w:rsidR="002D4FF5" w:rsidRPr="00FF7945" w:rsidRDefault="002D4FF5" w:rsidP="00D3191D">
      <w:pPr>
        <w:pStyle w:val="Text"/>
        <w:tabs>
          <w:tab w:val="center" w:pos="1800"/>
        </w:tabs>
        <w:rPr>
          <w:lang w:val="it-IT"/>
        </w:rPr>
      </w:pPr>
      <w:r w:rsidRPr="00FF7945">
        <w:rPr>
          <w:lang w:val="it-IT"/>
        </w:rPr>
        <w:tab/>
      </w:r>
      <w:r w:rsidRPr="00FF7945">
        <w:rPr>
          <w:lang w:val="it-IT"/>
        </w:rPr>
        <w:tab/>
      </w:r>
      <w:r w:rsidR="00D3191D" w:rsidRPr="00FF7945">
        <w:rPr>
          <w:lang w:val="it-IT"/>
        </w:rPr>
        <w:tab/>
      </w:r>
      <w:r w:rsidRPr="00FF7945">
        <w:rPr>
          <w:lang w:val="it-IT"/>
        </w:rPr>
        <w:t>4</w:t>
      </w:r>
      <w:r w:rsidRPr="00FF7945">
        <w:rPr>
          <w:lang w:val="it-IT"/>
        </w:rPr>
        <w:tab/>
      </w:r>
      <w:r w:rsidR="00D3191D" w:rsidRPr="00FF7945">
        <w:rPr>
          <w:lang w:val="it-IT"/>
        </w:rPr>
        <w:tab/>
      </w:r>
      <w:r w:rsidRPr="00FF7945">
        <w:rPr>
          <w:lang w:val="it-IT"/>
        </w:rPr>
        <w:t>F</w:t>
      </w:r>
      <w:r w:rsidRPr="00FF7945">
        <w:rPr>
          <w:lang w:val="it-IT"/>
        </w:rPr>
        <w:tab/>
        <w:t>M</w:t>
      </w:r>
    </w:p>
    <w:p w14:paraId="104E1EBF" w14:textId="77777777" w:rsidR="002D4FF5" w:rsidRPr="00FF7945" w:rsidRDefault="002D4FF5" w:rsidP="000B7304">
      <w:pPr>
        <w:pStyle w:val="Text"/>
        <w:rPr>
          <w:lang w:val="it-IT"/>
        </w:rPr>
      </w:pPr>
      <w:r w:rsidRPr="00FF7945">
        <w:rPr>
          <w:lang w:val="it-IT"/>
        </w:rPr>
        <w:tab/>
        <w:t>b.</w:t>
      </w:r>
      <w:r w:rsidRPr="00FF7945">
        <w:rPr>
          <w:lang w:val="it-IT"/>
        </w:rPr>
        <w:tab/>
        <w:t>Classical</w:t>
      </w:r>
      <w:r w:rsidR="002C5A4A" w:rsidRPr="00FF7945">
        <w:rPr>
          <w:lang w:val="it-IT"/>
        </w:rPr>
        <w:t xml:space="preserve"> </w:t>
      </w:r>
      <w:r w:rsidR="002C5A4A" w:rsidRPr="00FF7945">
        <w:rPr>
          <w:b/>
          <w:lang w:val="it-IT"/>
        </w:rPr>
        <w:t>(LO</w:t>
      </w:r>
      <w:r w:rsidR="009E1C23" w:rsidRPr="00FF7945">
        <w:rPr>
          <w:b/>
          <w:lang w:val="it-IT"/>
        </w:rPr>
        <w:t>5-</w:t>
      </w:r>
      <w:r w:rsidR="002C5A4A" w:rsidRPr="00FF7945">
        <w:rPr>
          <w:b/>
          <w:lang w:val="it-IT"/>
        </w:rPr>
        <w:t>2)</w:t>
      </w:r>
    </w:p>
    <w:p w14:paraId="1FFE381E" w14:textId="77777777" w:rsidR="00EE7D38" w:rsidRPr="00FF7945" w:rsidRDefault="00EE7D38" w:rsidP="000B7304">
      <w:pPr>
        <w:pStyle w:val="Text"/>
        <w:rPr>
          <w:lang w:val="it-IT"/>
        </w:rPr>
      </w:pPr>
    </w:p>
    <w:p w14:paraId="76BB893F" w14:textId="77777777" w:rsidR="002D4FF5" w:rsidRDefault="00EE7D38" w:rsidP="000B7304">
      <w:pPr>
        <w:pStyle w:val="Text"/>
      </w:pPr>
      <w:r>
        <w:t>7</w:t>
      </w:r>
      <w:r w:rsidR="002D4FF5">
        <w:t>.</w:t>
      </w:r>
      <w:r w:rsidR="002D4FF5">
        <w:tab/>
        <w:t>a.</w:t>
      </w:r>
      <w:r w:rsidR="002D4FF5">
        <w:tab/>
        <w:t>The survey of 40 people about environmental issues</w:t>
      </w:r>
    </w:p>
    <w:p w14:paraId="138D387D" w14:textId="77777777" w:rsidR="002D4FF5" w:rsidRDefault="002D4FF5" w:rsidP="000B7304">
      <w:pPr>
        <w:pStyle w:val="Text"/>
      </w:pPr>
      <w:r>
        <w:tab/>
        <w:t>b.</w:t>
      </w:r>
      <w:r>
        <w:tab/>
        <w:t>26 or more, respond yes for example</w:t>
      </w:r>
    </w:p>
    <w:p w14:paraId="2BBCDDF7" w14:textId="77777777" w:rsidR="002D4FF5" w:rsidRDefault="002D4FF5" w:rsidP="000B7304">
      <w:pPr>
        <w:pStyle w:val="Text"/>
      </w:pPr>
      <w:r>
        <w:tab/>
        <w:t>c.</w:t>
      </w:r>
      <w:r>
        <w:tab/>
        <w:t>0.25 found by 10/40</w:t>
      </w:r>
    </w:p>
    <w:p w14:paraId="079C1C4F" w14:textId="77777777" w:rsidR="002D4FF5" w:rsidRDefault="002D4FF5" w:rsidP="000B7304">
      <w:pPr>
        <w:pStyle w:val="Text"/>
      </w:pPr>
      <w:r>
        <w:tab/>
        <w:t>d.</w:t>
      </w:r>
      <w:r>
        <w:tab/>
        <w:t>Empirical</w:t>
      </w:r>
    </w:p>
    <w:p w14:paraId="0AF6B26F" w14:textId="77777777" w:rsidR="002D4FF5" w:rsidRDefault="00D77850" w:rsidP="000B7304">
      <w:pPr>
        <w:pStyle w:val="Text"/>
      </w:pPr>
      <w:r>
        <w:tab/>
        <w:t>e.</w:t>
      </w:r>
      <w:r>
        <w:tab/>
        <w:t xml:space="preserve">The events are </w:t>
      </w:r>
      <w:r w:rsidR="002D4FF5">
        <w:t xml:space="preserve">equally likely </w:t>
      </w:r>
      <w:r>
        <w:t>and are also mutually exclusive.</w: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</w:t>
      </w:r>
      <w:r w:rsidR="002C5A4A">
        <w:rPr>
          <w:b/>
        </w:rPr>
        <w:t>2</w:t>
      </w:r>
      <w:r w:rsidR="002C5A4A" w:rsidRPr="002C5A4A">
        <w:rPr>
          <w:b/>
        </w:rPr>
        <w:t>)</w:t>
      </w:r>
    </w:p>
    <w:p w14:paraId="3527F47D" w14:textId="77777777" w:rsidR="002D4FF5" w:rsidRDefault="002D4FF5" w:rsidP="000B7304">
      <w:pPr>
        <w:pStyle w:val="Text"/>
      </w:pPr>
    </w:p>
    <w:p w14:paraId="58DB20AC" w14:textId="77777777" w:rsidR="002D4FF5" w:rsidRDefault="00EE7D38" w:rsidP="000B7304">
      <w:pPr>
        <w:pStyle w:val="Text"/>
      </w:pPr>
      <w:r>
        <w:t>8</w:t>
      </w:r>
      <w:r w:rsidR="002D4FF5">
        <w:t>.</w:t>
      </w:r>
      <w:r w:rsidR="002D4FF5">
        <w:tab/>
        <w:t>a.</w:t>
      </w:r>
      <w:r w:rsidR="002D4FF5">
        <w:tab/>
        <w:t>Recording the number of violations</w:t>
      </w:r>
    </w:p>
    <w:p w14:paraId="69814857" w14:textId="77777777" w:rsidR="002D4FF5" w:rsidRDefault="002D4FF5" w:rsidP="000B7304">
      <w:pPr>
        <w:pStyle w:val="Text"/>
      </w:pPr>
      <w:bookmarkStart w:id="0" w:name="_GoBack"/>
      <w:r>
        <w:tab/>
        <w:t>b.</w:t>
      </w:r>
      <w:r>
        <w:tab/>
        <w:t>at least one violation, for example</w:t>
      </w:r>
    </w:p>
    <w:bookmarkEnd w:id="0"/>
    <w:p w14:paraId="1FC113FD" w14:textId="77777777" w:rsidR="002D4FF5" w:rsidRDefault="002D4FF5" w:rsidP="000B7304">
      <w:pPr>
        <w:pStyle w:val="Text"/>
      </w:pPr>
      <w:r>
        <w:lastRenderedPageBreak/>
        <w:tab/>
        <w:t>c.</w:t>
      </w:r>
      <w:r>
        <w:tab/>
        <w:t>0.009, found by 18/2000</w:t>
      </w:r>
    </w:p>
    <w:p w14:paraId="4D289758" w14:textId="77777777" w:rsidR="002D4FF5" w:rsidRDefault="002D4FF5" w:rsidP="000B7304">
      <w:pPr>
        <w:pStyle w:val="Text"/>
      </w:pPr>
      <w:r>
        <w:tab/>
        <w:t>d.</w:t>
      </w:r>
      <w:r>
        <w:tab/>
        <w:t>Empirical</w: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</w:t>
      </w:r>
      <w:r w:rsidR="002C5A4A">
        <w:rPr>
          <w:b/>
        </w:rPr>
        <w:t>2</w:t>
      </w:r>
      <w:r w:rsidR="002C5A4A" w:rsidRPr="002C5A4A">
        <w:rPr>
          <w:b/>
        </w:rPr>
        <w:t>)</w:t>
      </w:r>
    </w:p>
    <w:p w14:paraId="2942DAEB" w14:textId="77777777" w:rsidR="002D4FF5" w:rsidRDefault="002D4FF5" w:rsidP="000B7304">
      <w:pPr>
        <w:pStyle w:val="Text"/>
      </w:pPr>
    </w:p>
    <w:p w14:paraId="04D53BF2" w14:textId="4AB25751" w:rsidR="002D4FF5" w:rsidRDefault="00EE7D38" w:rsidP="000B7304">
      <w:pPr>
        <w:pStyle w:val="Text"/>
      </w:pPr>
      <w:r>
        <w:t>9</w:t>
      </w:r>
      <w:r w:rsidR="002D4FF5">
        <w:t>.</w:t>
      </w:r>
      <w:r w:rsidR="002D4FF5">
        <w:tab/>
        <w:t>a.</w:t>
      </w:r>
      <w:r w:rsidR="002D4FF5">
        <w:tab/>
        <w:t>Answers will var</w:t>
      </w:r>
      <w:r w:rsidR="000A5704">
        <w:t xml:space="preserve">y, here are some possibilities: </w:t>
      </w:r>
      <w:r w:rsidR="002D4FF5">
        <w:t>123</w:t>
      </w:r>
      <w:r w:rsidR="00357861">
        <w:t>6</w:t>
      </w:r>
      <w:r w:rsidR="002D4FF5">
        <w:t xml:space="preserve">, </w:t>
      </w:r>
      <w:r w:rsidR="00357861">
        <w:t>5</w:t>
      </w:r>
      <w:r w:rsidR="002D4FF5">
        <w:t xml:space="preserve">124, </w:t>
      </w:r>
      <w:r w:rsidR="00357861">
        <w:t>6</w:t>
      </w:r>
      <w:r w:rsidR="002D4FF5">
        <w:t xml:space="preserve">125, </w:t>
      </w:r>
      <w:r w:rsidR="00357861">
        <w:t>9</w:t>
      </w:r>
      <w:r w:rsidR="002D4FF5">
        <w:t>999</w:t>
      </w:r>
    </w:p>
    <w:p w14:paraId="6FE56BDE" w14:textId="01272863" w:rsidR="003168B1" w:rsidRDefault="002D4FF5" w:rsidP="003168B1">
      <w:r>
        <w:tab/>
        <w:t>b.</w:t>
      </w:r>
      <w:r>
        <w:tab/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There are 1</w:t>
      </w:r>
      <w:r w:rsidR="0035786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0,</w:t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000 different possibilities: (</w:t>
      </w:r>
      <w:r w:rsidR="007A0CB9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10) *</w:t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(10)*(10)</w:t>
      </w:r>
      <w:r w:rsidR="0035786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*10</w:t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.  </w:t>
      </w:r>
      <w:r w:rsidR="007A0CB9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So,</w:t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 xml:space="preserve"> the </w:t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ab/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ab/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ab/>
      </w:r>
      <w:r w:rsid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ab/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probability of any particular PIN is 1/1</w:t>
      </w:r>
      <w:r w:rsidR="0035786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0,</w:t>
      </w:r>
      <w:r w:rsidR="003168B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 xml:space="preserve">000 = </w:t>
      </w:r>
      <w:r w:rsidR="0035786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0.</w:t>
      </w:r>
      <w:r w:rsidR="0035786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0</w:t>
      </w:r>
      <w:r w:rsidR="00357861" w:rsidRPr="003168B1">
        <w:rPr>
          <w:rFonts w:ascii="Times" w:hAnsi="Times" w:cs="Lucida Grande"/>
          <w:color w:val="444444"/>
          <w:sz w:val="23"/>
          <w:szCs w:val="23"/>
          <w:shd w:val="clear" w:color="auto" w:fill="FFFFFF"/>
        </w:rPr>
        <w:t>001.</w:t>
      </w:r>
    </w:p>
    <w:p w14:paraId="7E8110E0" w14:textId="56451928" w:rsidR="002D4FF5" w:rsidRPr="003168B1" w:rsidRDefault="002D4FF5" w:rsidP="003168B1">
      <w:pPr>
        <w:rPr>
          <w:rFonts w:ascii="Times" w:hAnsi="Times"/>
          <w:sz w:val="20"/>
        </w:rPr>
      </w:pPr>
      <w:r>
        <w:tab/>
      </w:r>
      <w:r w:rsidR="003168B1">
        <w:t xml:space="preserve">c.  </w:t>
      </w:r>
      <w:r w:rsidR="007A0CB9">
        <w:tab/>
      </w:r>
      <w:r>
        <w:t>Classical</w: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</w:t>
      </w:r>
      <w:r w:rsidR="002C5A4A">
        <w:rPr>
          <w:b/>
        </w:rPr>
        <w:t>2</w:t>
      </w:r>
      <w:r w:rsidR="002C5A4A" w:rsidRPr="002C5A4A">
        <w:rPr>
          <w:b/>
        </w:rPr>
        <w:t>)</w:t>
      </w:r>
    </w:p>
    <w:p w14:paraId="387157FD" w14:textId="77777777" w:rsidR="002D4FF5" w:rsidRDefault="002D4FF5" w:rsidP="000B7304">
      <w:pPr>
        <w:pStyle w:val="Text"/>
      </w:pPr>
    </w:p>
    <w:p w14:paraId="6F494D10" w14:textId="77777777" w:rsidR="002D4FF5" w:rsidRDefault="002D4FF5" w:rsidP="000B7304">
      <w:pPr>
        <w:pStyle w:val="Text"/>
      </w:pPr>
      <w:r>
        <w:t>1</w:t>
      </w:r>
      <w:r w:rsidR="00EE7D38">
        <w:t>0</w:t>
      </w:r>
      <w:r>
        <w:t>.</w:t>
      </w:r>
      <w:r>
        <w:tab/>
        <w:t>a.</w:t>
      </w:r>
      <w:r>
        <w:tab/>
        <w:t xml:space="preserve">Answers will </w:t>
      </w:r>
      <w:r w:rsidR="00B02F4D">
        <w:t>vary;</w:t>
      </w:r>
      <w:r>
        <w:t xml:space="preserve"> </w:t>
      </w:r>
      <w:r w:rsidR="00B170DE">
        <w:t xml:space="preserve">price </w:t>
      </w:r>
      <w:r>
        <w:t>goes up</w:t>
      </w:r>
      <w:r w:rsidR="009F3303">
        <w:t>$1.00</w:t>
      </w:r>
      <w:r>
        <w:t xml:space="preserve">, goes up </w:t>
      </w:r>
      <w:r w:rsidR="009F3303">
        <w:t>$0.25</w:t>
      </w:r>
      <w:r>
        <w:t xml:space="preserve">, goes down </w:t>
      </w:r>
      <w:r w:rsidR="009F3303">
        <w:t>$</w:t>
      </w:r>
      <w:r>
        <w:t>1</w:t>
      </w:r>
    </w:p>
    <w:p w14:paraId="6A1E5BF1" w14:textId="77777777" w:rsidR="002D4FF5" w:rsidRDefault="00EE7D38" w:rsidP="000B7304">
      <w:pPr>
        <w:pStyle w:val="Text"/>
      </w:pPr>
      <w:r>
        <w:tab/>
        <w:t>b.</w:t>
      </w:r>
      <w:r>
        <w:tab/>
        <w:t>Answer depends upon when the data are collected</w:t>
      </w:r>
    </w:p>
    <w:p w14:paraId="29BA1394" w14:textId="77777777" w:rsidR="002D4FF5" w:rsidRPr="00FF05BD" w:rsidRDefault="00EE7D38" w:rsidP="000B7304">
      <w:pPr>
        <w:pStyle w:val="Text"/>
        <w:rPr>
          <w:lang w:val="es-US"/>
        </w:rPr>
      </w:pPr>
      <w:r>
        <w:tab/>
      </w:r>
      <w:r w:rsidRPr="00FF05BD">
        <w:rPr>
          <w:lang w:val="es-US"/>
        </w:rPr>
        <w:t>c.</w:t>
      </w:r>
      <w:r w:rsidRPr="00FF05BD">
        <w:rPr>
          <w:lang w:val="es-US"/>
        </w:rPr>
        <w:tab/>
        <w:t>Empirical</w:t>
      </w:r>
      <w:r w:rsidR="002C5A4A" w:rsidRPr="00FF05BD">
        <w:rPr>
          <w:lang w:val="es-US"/>
        </w:rPr>
        <w:t xml:space="preserve"> </w:t>
      </w:r>
      <w:r w:rsidR="002C5A4A" w:rsidRPr="00FF05BD">
        <w:rPr>
          <w:b/>
          <w:lang w:val="es-US"/>
        </w:rPr>
        <w:t>(LO</w:t>
      </w:r>
      <w:r w:rsidR="009E1C23" w:rsidRPr="00FF05BD">
        <w:rPr>
          <w:b/>
          <w:lang w:val="es-US"/>
        </w:rPr>
        <w:t>5-</w:t>
      </w:r>
      <w:r w:rsidR="002C5A4A" w:rsidRPr="00FF05BD">
        <w:rPr>
          <w:b/>
          <w:lang w:val="es-US"/>
        </w:rPr>
        <w:t>2)</w:t>
      </w:r>
    </w:p>
    <w:p w14:paraId="628DE53D" w14:textId="77777777" w:rsidR="002D4FF5" w:rsidRPr="00FF05BD" w:rsidRDefault="002D4FF5" w:rsidP="000B7304">
      <w:pPr>
        <w:pStyle w:val="Text"/>
        <w:rPr>
          <w:lang w:val="es-US"/>
        </w:rPr>
      </w:pPr>
    </w:p>
    <w:p w14:paraId="78A03225" w14:textId="77777777" w:rsidR="002D4FF5" w:rsidRPr="00FF05BD" w:rsidRDefault="002D4FF5" w:rsidP="000B7304">
      <w:pPr>
        <w:pStyle w:val="Text"/>
        <w:rPr>
          <w:lang w:val="es-US"/>
        </w:rPr>
      </w:pPr>
      <w:r w:rsidRPr="00FF05BD">
        <w:rPr>
          <w:lang w:val="es-US"/>
        </w:rPr>
        <w:t>1</w:t>
      </w:r>
      <w:r w:rsidR="00EE7D38" w:rsidRPr="00FF05BD">
        <w:rPr>
          <w:lang w:val="es-US"/>
        </w:rPr>
        <w:t>1</w:t>
      </w:r>
      <w:r w:rsidRPr="00FF05BD">
        <w:rPr>
          <w:lang w:val="es-US"/>
        </w:rPr>
        <w:t>.</w:t>
      </w:r>
      <w:r w:rsidRPr="00FF05BD">
        <w:rPr>
          <w:lang w:val="es-US"/>
        </w:rPr>
        <w:tab/>
      </w:r>
      <w:r w:rsidR="00BA1964" w:rsidRPr="00E43154">
        <w:rPr>
          <w:noProof/>
          <w:position w:val="-108"/>
        </w:rPr>
        <w:object w:dxaOrig="2380" w:dyaOrig="1280" w14:anchorId="0D19A3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19pt;height:65pt;mso-width-percent:0;mso-height-percent:0;mso-width-percent:0;mso-height-percent:0" o:ole="">
            <v:imagedata r:id="rId7" o:title=""/>
          </v:shape>
          <o:OLEObject Type="Embed" ProgID="Equation.DSMT4" ShapeID="_x0000_i1025" DrawAspect="Content" ObjectID="_1670228668" r:id="rId8"/>
        </w:object>
      </w:r>
      <w:r w:rsidR="002C5A4A" w:rsidRPr="00FF05BD">
        <w:rPr>
          <w:lang w:val="es-US"/>
        </w:rPr>
        <w:t xml:space="preserve"> </w:t>
      </w:r>
      <w:r w:rsidR="002C5A4A" w:rsidRPr="00FF05BD">
        <w:rPr>
          <w:b/>
          <w:lang w:val="es-US"/>
        </w:rPr>
        <w:t>(LO</w:t>
      </w:r>
      <w:r w:rsidR="009E1C23" w:rsidRPr="00FF05BD">
        <w:rPr>
          <w:b/>
          <w:lang w:val="es-US"/>
        </w:rPr>
        <w:t>5-</w:t>
      </w:r>
      <w:r w:rsidR="002C5A4A" w:rsidRPr="00FF05BD">
        <w:rPr>
          <w:b/>
          <w:lang w:val="es-US"/>
        </w:rPr>
        <w:t>3)</w:t>
      </w:r>
    </w:p>
    <w:p w14:paraId="34B09F3E" w14:textId="77777777" w:rsidR="002D4FF5" w:rsidRPr="00FF05BD" w:rsidRDefault="002D4FF5" w:rsidP="000B7304">
      <w:pPr>
        <w:pStyle w:val="Text"/>
        <w:rPr>
          <w:lang w:val="es-US"/>
        </w:rPr>
      </w:pPr>
    </w:p>
    <w:p w14:paraId="76D9D347" w14:textId="77777777" w:rsidR="002D4FF5" w:rsidRPr="00FF05BD" w:rsidRDefault="002D4FF5" w:rsidP="000B7304">
      <w:pPr>
        <w:pStyle w:val="Text"/>
        <w:rPr>
          <w:lang w:val="es-US"/>
        </w:rPr>
      </w:pPr>
      <w:r w:rsidRPr="00FF05BD">
        <w:rPr>
          <w:lang w:val="es-US"/>
        </w:rPr>
        <w:t>1</w:t>
      </w:r>
      <w:r w:rsidR="00EE7D38" w:rsidRPr="00FF05BD">
        <w:rPr>
          <w:lang w:val="es-US"/>
        </w:rPr>
        <w:t>2</w:t>
      </w:r>
      <w:r w:rsidRPr="00FF05BD">
        <w:rPr>
          <w:lang w:val="es-US"/>
        </w:rPr>
        <w:t>.</w:t>
      </w:r>
      <w:r w:rsidRPr="00FF05BD">
        <w:rPr>
          <w:lang w:val="es-US"/>
        </w:rPr>
        <w:tab/>
      </w:r>
      <w:r w:rsidR="00BA1964" w:rsidRPr="00E43154">
        <w:rPr>
          <w:noProof/>
          <w:position w:val="-108"/>
        </w:rPr>
        <w:object w:dxaOrig="2380" w:dyaOrig="1280" w14:anchorId="0E27616B">
          <v:shape id="_x0000_i1026" type="#_x0000_t75" alt="" style="width:119pt;height:65pt;mso-width-percent:0;mso-height-percent:0;mso-width-percent:0;mso-height-percent:0" o:ole="">
            <v:imagedata r:id="rId9" o:title=""/>
          </v:shape>
          <o:OLEObject Type="Embed" ProgID="Equation.DSMT4" ShapeID="_x0000_i1026" DrawAspect="Content" ObjectID="_1670228669" r:id="rId10"/>
        </w:object>
      </w:r>
      <w:r w:rsidR="002C5A4A" w:rsidRPr="00FF05BD">
        <w:rPr>
          <w:b/>
          <w:lang w:val="es-US"/>
        </w:rPr>
        <w:t>(</w:t>
      </w:r>
      <w:r w:rsidR="009E1C23" w:rsidRPr="00FF05BD">
        <w:rPr>
          <w:b/>
          <w:lang w:val="es-US"/>
        </w:rPr>
        <w:t>LO5-3</w:t>
      </w:r>
      <w:r w:rsidR="002C5A4A" w:rsidRPr="00FF05BD">
        <w:rPr>
          <w:b/>
          <w:lang w:val="es-US"/>
        </w:rPr>
        <w:t>)</w:t>
      </w:r>
    </w:p>
    <w:p w14:paraId="1D8B4F1E" w14:textId="77777777" w:rsidR="002D4FF5" w:rsidRPr="00FF05BD" w:rsidRDefault="002D4FF5" w:rsidP="000B7304">
      <w:pPr>
        <w:pStyle w:val="Text"/>
        <w:rPr>
          <w:lang w:val="es-US"/>
        </w:rPr>
      </w:pPr>
    </w:p>
    <w:p w14:paraId="04670359" w14:textId="77777777" w:rsidR="002D4FF5" w:rsidRDefault="002D4FF5" w:rsidP="000B7304">
      <w:pPr>
        <w:pStyle w:val="Text"/>
      </w:pPr>
      <w:r>
        <w:t>1</w:t>
      </w:r>
      <w:r w:rsidR="00EE7D38">
        <w:t>3</w:t>
      </w:r>
      <w:r>
        <w:t>.</w:t>
      </w:r>
      <w:r>
        <w:tab/>
        <w:t>a.</w:t>
      </w:r>
      <w:r>
        <w:tab/>
        <w:t>0.51 found by 102/200</w:t>
      </w:r>
    </w:p>
    <w:p w14:paraId="7EF831D0" w14:textId="77777777" w:rsidR="002D4FF5" w:rsidRDefault="002D4FF5" w:rsidP="000B7304">
      <w:pPr>
        <w:pStyle w:val="Text"/>
      </w:pPr>
      <w:r>
        <w:tab/>
        <w:t>b.</w:t>
      </w:r>
      <w:r>
        <w:tab/>
        <w:t>0.49 found by 61/200 + 37/200 = 0.305 + 0.185</w:t>
      </w:r>
      <w:r w:rsidR="00DC6E0A">
        <w:t xml:space="preserve"> using the</w:t>
      </w:r>
      <w:r>
        <w:t xml:space="preserve"> </w:t>
      </w:r>
      <w:r w:rsidR="00DC6E0A">
        <w:t>s</w:t>
      </w:r>
      <w:r>
        <w:t>pecial rule of addition</w:t>
      </w:r>
      <w:r w:rsidR="00DC6E0A">
        <w:t xml:space="preserve"> or found by 1 – 0.51 using the Complement Rule.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5-3</w:t>
      </w:r>
      <w:r w:rsidR="002C5A4A" w:rsidRPr="002C5A4A">
        <w:rPr>
          <w:b/>
        </w:rPr>
        <w:t>)</w:t>
      </w:r>
    </w:p>
    <w:p w14:paraId="129BF984" w14:textId="77777777" w:rsidR="002D4FF5" w:rsidRDefault="002D4FF5" w:rsidP="000B7304">
      <w:pPr>
        <w:pStyle w:val="Text"/>
      </w:pPr>
    </w:p>
    <w:p w14:paraId="04C007A9" w14:textId="77777777" w:rsidR="002D4FF5" w:rsidRDefault="002D4FF5" w:rsidP="000B7304">
      <w:pPr>
        <w:pStyle w:val="Text"/>
      </w:pPr>
      <w:r>
        <w:t>1</w:t>
      </w:r>
      <w:r w:rsidR="00EE7D38">
        <w:t>4</w:t>
      </w:r>
      <w:r>
        <w:t>.</w:t>
      </w:r>
      <w:r>
        <w:tab/>
        <w:t>a.</w:t>
      </w:r>
      <w:r>
        <w:tab/>
        <w:t>80%, found by 50% + 30%</w:t>
      </w:r>
    </w:p>
    <w:p w14:paraId="55F2958A" w14:textId="77777777" w:rsidR="002D4FF5" w:rsidRDefault="002D4FF5" w:rsidP="000B7304">
      <w:pPr>
        <w:pStyle w:val="Text"/>
      </w:pPr>
      <w:r>
        <w:tab/>
        <w:t>b.</w:t>
      </w:r>
      <w:r>
        <w:tab/>
        <w:t>80%, found by 100% – 20%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5-3</w:t>
      </w:r>
      <w:r w:rsidR="002C5A4A" w:rsidRPr="002C5A4A">
        <w:rPr>
          <w:b/>
        </w:rPr>
        <w:t>)</w:t>
      </w:r>
    </w:p>
    <w:p w14:paraId="565FC358" w14:textId="77777777" w:rsidR="002D4FF5" w:rsidRDefault="002D4FF5" w:rsidP="000B7304">
      <w:pPr>
        <w:pStyle w:val="Text"/>
      </w:pPr>
    </w:p>
    <w:p w14:paraId="32D5FC9B" w14:textId="77777777" w:rsidR="002D4FF5" w:rsidRDefault="00EE7D38" w:rsidP="000B7304">
      <w:pPr>
        <w:pStyle w:val="Text"/>
      </w:pPr>
      <w:r>
        <w:t>15</w:t>
      </w:r>
      <w:r w:rsidR="002D4FF5">
        <w:t>.</w:t>
      </w:r>
      <w:r w:rsidR="002D4FF5">
        <w:tab/>
        <w:t>0.75, found by 0.25 + 0.50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5-3</w:t>
      </w:r>
      <w:r w:rsidR="002C5A4A" w:rsidRPr="002C5A4A">
        <w:rPr>
          <w:b/>
        </w:rPr>
        <w:t>)</w:t>
      </w:r>
    </w:p>
    <w:p w14:paraId="5648A6E4" w14:textId="77777777" w:rsidR="002D4FF5" w:rsidRDefault="002D4FF5" w:rsidP="000B7304">
      <w:pPr>
        <w:pStyle w:val="Text"/>
      </w:pPr>
    </w:p>
    <w:p w14:paraId="3C3757D6" w14:textId="77777777" w:rsidR="002D4FF5" w:rsidRPr="00FF05BD" w:rsidRDefault="00EE7D38" w:rsidP="000B7304">
      <w:pPr>
        <w:pStyle w:val="Text"/>
        <w:rPr>
          <w:lang w:val="es-US"/>
        </w:rPr>
      </w:pPr>
      <w:r w:rsidRPr="00FF05BD">
        <w:rPr>
          <w:lang w:val="es-US"/>
        </w:rPr>
        <w:t>16</w:t>
      </w:r>
      <w:r w:rsidR="002D4FF5" w:rsidRPr="00FF05BD">
        <w:rPr>
          <w:lang w:val="es-US"/>
        </w:rPr>
        <w:t>.</w:t>
      </w:r>
      <w:r w:rsidR="002D4FF5" w:rsidRPr="00FF05BD">
        <w:rPr>
          <w:lang w:val="es-US"/>
        </w:rPr>
        <w:tab/>
      </w:r>
      <w:r w:rsidR="009D2280" w:rsidRPr="00FF05BD">
        <w:rPr>
          <w:lang w:val="es-US"/>
        </w:rPr>
        <w:t>y</w:t>
      </w:r>
      <w:r w:rsidR="002D4FF5" w:rsidRPr="00FF05BD">
        <w:rPr>
          <w:lang w:val="es-US"/>
        </w:rPr>
        <w:t>es, no</w:t>
      </w:r>
      <w:r w:rsidR="00895992" w:rsidRPr="00FF05BD">
        <w:rPr>
          <w:lang w:val="es-US"/>
        </w:rPr>
        <w:t xml:space="preserve"> </w:t>
      </w:r>
      <w:r w:rsidR="002C5A4A" w:rsidRPr="00FF05BD">
        <w:rPr>
          <w:b/>
          <w:lang w:val="es-US"/>
        </w:rPr>
        <w:t>(</w:t>
      </w:r>
      <w:r w:rsidR="009E1C23" w:rsidRPr="00FF05BD">
        <w:rPr>
          <w:b/>
          <w:lang w:val="es-US"/>
        </w:rPr>
        <w:t>LO5-3</w:t>
      </w:r>
      <w:r w:rsidR="002C5A4A" w:rsidRPr="00FF05BD">
        <w:rPr>
          <w:b/>
          <w:lang w:val="es-US"/>
        </w:rPr>
        <w:t>)</w:t>
      </w:r>
    </w:p>
    <w:p w14:paraId="323192DF" w14:textId="77777777" w:rsidR="002D4FF5" w:rsidRPr="00FF05BD" w:rsidRDefault="002D4FF5" w:rsidP="000B7304">
      <w:pPr>
        <w:pStyle w:val="Text"/>
        <w:rPr>
          <w:lang w:val="es-US"/>
        </w:rPr>
      </w:pPr>
    </w:p>
    <w:p w14:paraId="32DC3E98" w14:textId="77777777" w:rsidR="002D4FF5" w:rsidRPr="00FF05BD" w:rsidRDefault="00EE7D38" w:rsidP="000B7304">
      <w:pPr>
        <w:pStyle w:val="Text"/>
        <w:rPr>
          <w:lang w:val="es-US"/>
        </w:rPr>
      </w:pPr>
      <w:r w:rsidRPr="00FF05BD">
        <w:rPr>
          <w:lang w:val="es-US"/>
        </w:rPr>
        <w:t>17</w:t>
      </w:r>
      <w:r w:rsidR="002D4FF5" w:rsidRPr="00FF05BD">
        <w:rPr>
          <w:lang w:val="es-US"/>
        </w:rPr>
        <w:t>.</w:t>
      </w:r>
      <w:r w:rsidR="002D4FF5" w:rsidRPr="00FF05BD">
        <w:rPr>
          <w:lang w:val="es-US"/>
        </w:rPr>
        <w:tab/>
      </w:r>
      <w:r w:rsidR="00BA1964" w:rsidRPr="00E43154">
        <w:rPr>
          <w:noProof/>
          <w:position w:val="-72"/>
        </w:rPr>
        <w:object w:dxaOrig="3400" w:dyaOrig="920" w14:anchorId="411C2EB9">
          <v:shape id="_x0000_i1027" type="#_x0000_t75" alt="" style="width:169pt;height:47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670228670" r:id="rId12"/>
        </w:object>
      </w:r>
      <w:r w:rsidR="002C5A4A" w:rsidRPr="00FF05BD">
        <w:rPr>
          <w:lang w:val="es-US"/>
        </w:rPr>
        <w:t xml:space="preserve"> </w:t>
      </w:r>
      <w:r w:rsidR="002C5A4A" w:rsidRPr="00FF05BD">
        <w:rPr>
          <w:b/>
          <w:lang w:val="es-US"/>
        </w:rPr>
        <w:t>(</w:t>
      </w:r>
      <w:r w:rsidR="009E1C23" w:rsidRPr="00FF05BD">
        <w:rPr>
          <w:b/>
          <w:lang w:val="es-US"/>
        </w:rPr>
        <w:t>LO5-3</w:t>
      </w:r>
      <w:r w:rsidR="002C5A4A" w:rsidRPr="00FF05BD">
        <w:rPr>
          <w:b/>
          <w:lang w:val="es-US"/>
        </w:rPr>
        <w:t>)</w:t>
      </w:r>
    </w:p>
    <w:p w14:paraId="465A0EEE" w14:textId="77777777" w:rsidR="002D4FF5" w:rsidRPr="00FF05BD" w:rsidRDefault="002D4FF5" w:rsidP="000B7304">
      <w:pPr>
        <w:pStyle w:val="Text"/>
        <w:rPr>
          <w:lang w:val="es-US"/>
        </w:rPr>
      </w:pPr>
    </w:p>
    <w:p w14:paraId="07FBA5C5" w14:textId="77777777" w:rsidR="002D4FF5" w:rsidRPr="00FF05BD" w:rsidRDefault="00EE7D38" w:rsidP="000B7304">
      <w:pPr>
        <w:pStyle w:val="Text"/>
        <w:rPr>
          <w:lang w:val="es-US"/>
        </w:rPr>
      </w:pPr>
      <w:r w:rsidRPr="00FF05BD">
        <w:rPr>
          <w:lang w:val="es-US"/>
        </w:rPr>
        <w:t>18</w:t>
      </w:r>
      <w:r w:rsidR="002D4FF5" w:rsidRPr="00FF05BD">
        <w:rPr>
          <w:lang w:val="es-US"/>
        </w:rPr>
        <w:t>.</w:t>
      </w:r>
      <w:r w:rsidR="002D4FF5" w:rsidRPr="00FF05BD">
        <w:rPr>
          <w:lang w:val="es-US"/>
        </w:rPr>
        <w:tab/>
      </w:r>
      <w:r w:rsidR="00BA1964" w:rsidRPr="00E43154">
        <w:rPr>
          <w:noProof/>
          <w:position w:val="-72"/>
        </w:rPr>
        <w:object w:dxaOrig="3460" w:dyaOrig="920" w14:anchorId="50D0798E">
          <v:shape id="_x0000_i1028" type="#_x0000_t75" alt="" style="width:172pt;height:47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670228671" r:id="rId14"/>
        </w:object>
      </w:r>
      <w:r w:rsidR="002C5A4A" w:rsidRPr="00FF05BD">
        <w:rPr>
          <w:b/>
          <w:lang w:val="es-US"/>
        </w:rPr>
        <w:t>(</w:t>
      </w:r>
      <w:r w:rsidR="009E1C23" w:rsidRPr="00FF05BD">
        <w:rPr>
          <w:b/>
          <w:lang w:val="es-US"/>
        </w:rPr>
        <w:t>LO5-3</w:t>
      </w:r>
      <w:r w:rsidR="002C5A4A" w:rsidRPr="00FF05BD">
        <w:rPr>
          <w:b/>
          <w:lang w:val="es-US"/>
        </w:rPr>
        <w:t>)</w:t>
      </w:r>
    </w:p>
    <w:p w14:paraId="5C1319DB" w14:textId="77777777" w:rsidR="002D4FF5" w:rsidRPr="00FF05BD" w:rsidRDefault="002D4FF5" w:rsidP="000B7304">
      <w:pPr>
        <w:pStyle w:val="Text"/>
        <w:rPr>
          <w:lang w:val="es-US"/>
        </w:rPr>
      </w:pPr>
    </w:p>
    <w:p w14:paraId="63D3D59A" w14:textId="77777777" w:rsidR="002D4FF5" w:rsidRDefault="00EE7D38" w:rsidP="00C2646C">
      <w:pPr>
        <w:pStyle w:val="Text"/>
        <w:ind w:left="720" w:hanging="720"/>
      </w:pPr>
      <w:r>
        <w:t>19</w:t>
      </w:r>
      <w:r w:rsidR="002D4FF5">
        <w:t>.</w:t>
      </w:r>
      <w:r w:rsidR="002D4FF5">
        <w:tab/>
        <w:t>When two events are mutually exclusive it means that if one occurs the other event cannot occur</w:t>
      </w:r>
      <w:r w:rsidR="002C5A4A">
        <w:t xml:space="preserve">. </w:t>
      </w:r>
      <w:r w:rsidR="002D4FF5">
        <w:t>Therefore, the probability of their joint occurrence is zero.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5-3</w:t>
      </w:r>
      <w:r w:rsidR="002C5A4A" w:rsidRPr="002C5A4A">
        <w:rPr>
          <w:b/>
        </w:rPr>
        <w:t>)</w:t>
      </w:r>
    </w:p>
    <w:p w14:paraId="50B65620" w14:textId="77777777" w:rsidR="002D4FF5" w:rsidRDefault="002D4FF5" w:rsidP="00C2646C">
      <w:pPr>
        <w:pStyle w:val="Text"/>
      </w:pPr>
    </w:p>
    <w:p w14:paraId="7E12FA04" w14:textId="77777777" w:rsidR="002D4FF5" w:rsidRDefault="002D4FF5" w:rsidP="00C2646C">
      <w:pPr>
        <w:pStyle w:val="Text"/>
      </w:pPr>
      <w:r>
        <w:lastRenderedPageBreak/>
        <w:t>2</w:t>
      </w:r>
      <w:r w:rsidR="00EE7D38">
        <w:t>0</w:t>
      </w:r>
      <w:r>
        <w:t>.</w:t>
      </w:r>
      <w:r>
        <w:tab/>
      </w:r>
      <w:r w:rsidR="00F55714">
        <w:t xml:space="preserve">Abbreviate the events passing history as H and passing math as M </w:t>
      </w:r>
      <w:r w:rsidR="00BA1964" w:rsidRPr="00E43154">
        <w:rPr>
          <w:noProof/>
          <w:position w:val="-72"/>
        </w:rPr>
        <w:object w:dxaOrig="3580" w:dyaOrig="920" w14:anchorId="3984A47D">
          <v:shape id="_x0000_i1029" type="#_x0000_t75" alt="" style="width:179pt;height:47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670228672" r:id="rId16"/>
        </w:objec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5-3</w:t>
      </w:r>
      <w:r w:rsidR="002C5A4A" w:rsidRPr="002C5A4A">
        <w:rPr>
          <w:b/>
        </w:rPr>
        <w:t>)</w:t>
      </w:r>
    </w:p>
    <w:p w14:paraId="390E56FA" w14:textId="77777777" w:rsidR="0002061B" w:rsidRDefault="0002061B" w:rsidP="00C2646C">
      <w:pPr>
        <w:pStyle w:val="Text"/>
      </w:pPr>
    </w:p>
    <w:p w14:paraId="762B8178" w14:textId="77777777" w:rsidR="0002061B" w:rsidRDefault="0002061B" w:rsidP="00C2646C">
      <w:pPr>
        <w:pStyle w:val="Text"/>
      </w:pPr>
      <w:r>
        <w:t>21.</w:t>
      </w:r>
      <w:r>
        <w:tab/>
        <w:t>Let A denote the event the fish is green and B be the event the fish is male.</w:t>
      </w:r>
    </w:p>
    <w:p w14:paraId="7E12D1D3" w14:textId="77777777" w:rsidR="0002061B" w:rsidRDefault="0002061B" w:rsidP="00C2646C">
      <w:pPr>
        <w:pStyle w:val="Text"/>
      </w:pPr>
      <w:r>
        <w:tab/>
        <w:t>a.</w:t>
      </w:r>
      <w:r>
        <w:tab/>
        <w:t>P (A) = 80/140 = 0.5714</w:t>
      </w:r>
    </w:p>
    <w:p w14:paraId="330887F6" w14:textId="77777777" w:rsidR="0002061B" w:rsidRDefault="0002061B" w:rsidP="00C2646C">
      <w:pPr>
        <w:pStyle w:val="Text"/>
      </w:pPr>
      <w:r>
        <w:tab/>
        <w:t>b.</w:t>
      </w:r>
      <w:r>
        <w:tab/>
        <w:t>P (B) = 60/140 = 0.4286</w:t>
      </w:r>
    </w:p>
    <w:p w14:paraId="6954A907" w14:textId="77777777" w:rsidR="0002061B" w:rsidRDefault="0002061B" w:rsidP="00C2646C">
      <w:pPr>
        <w:pStyle w:val="Text"/>
      </w:pPr>
      <w:r>
        <w:tab/>
        <w:t>c.</w:t>
      </w:r>
      <w:r>
        <w:tab/>
        <w:t>P (A and B) = 36/140 = 0.2571</w:t>
      </w:r>
    </w:p>
    <w:p w14:paraId="6FE56860" w14:textId="77777777" w:rsidR="0002061B" w:rsidRDefault="0002061B" w:rsidP="00AA2546">
      <w:pPr>
        <w:pStyle w:val="Text"/>
      </w:pPr>
      <w:r>
        <w:tab/>
        <w:t>d.</w:t>
      </w:r>
      <w:r>
        <w:tab/>
        <w:t>P (A or B) = P (A) + P (B) – P (A and B) = 80/140 + 60/140 -36/140 = 104/140 = 0.7429</w:t>
      </w:r>
      <w:r w:rsidR="009E1C23">
        <w:t xml:space="preserve"> (</w:t>
      </w:r>
      <w:r w:rsidR="009E1C23" w:rsidRPr="002C5A4A">
        <w:rPr>
          <w:b/>
        </w:rPr>
        <w:t>LO</w:t>
      </w:r>
      <w:r w:rsidR="009E1C23">
        <w:rPr>
          <w:b/>
        </w:rPr>
        <w:t>5-3)</w:t>
      </w:r>
    </w:p>
    <w:p w14:paraId="4EE22E39" w14:textId="77777777" w:rsidR="00A66DE8" w:rsidRDefault="00A66DE8" w:rsidP="00AA2546">
      <w:pPr>
        <w:pStyle w:val="Text"/>
      </w:pPr>
    </w:p>
    <w:p w14:paraId="56142A94" w14:textId="77777777" w:rsidR="002D4FF5" w:rsidRDefault="002D4FF5" w:rsidP="00AA2546">
      <w:pPr>
        <w:pStyle w:val="Text"/>
      </w:pPr>
      <w:r>
        <w:t>2</w:t>
      </w:r>
      <w:r w:rsidR="00EE7D38">
        <w:t>2</w:t>
      </w:r>
      <w:r>
        <w:t>.</w:t>
      </w:r>
      <w:r>
        <w:tab/>
        <w:t>a.</w:t>
      </w:r>
      <w:r>
        <w:tab/>
        <w:t>0.55, found by 0.50 + 0.40 – 0.35</w:t>
      </w:r>
    </w:p>
    <w:p w14:paraId="5EB262DB" w14:textId="77777777" w:rsidR="002D4FF5" w:rsidRDefault="002D4FF5" w:rsidP="00AA2546">
      <w:pPr>
        <w:pStyle w:val="Text"/>
      </w:pPr>
      <w:r>
        <w:tab/>
        <w:t>b.</w:t>
      </w:r>
      <w:r>
        <w:tab/>
        <w:t>Joint probability</w:t>
      </w:r>
    </w:p>
    <w:p w14:paraId="7C874565" w14:textId="77777777" w:rsidR="002D4FF5" w:rsidRDefault="002D4FF5" w:rsidP="00AA2546">
      <w:pPr>
        <w:pStyle w:val="Text"/>
      </w:pPr>
      <w:r>
        <w:tab/>
        <w:t>c.</w:t>
      </w:r>
      <w:r>
        <w:tab/>
        <w:t>No, a vacationer can visit both attractions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5-3</w:t>
      </w:r>
      <w:r w:rsidR="002C5A4A" w:rsidRPr="002C5A4A">
        <w:rPr>
          <w:b/>
        </w:rPr>
        <w:t>)</w:t>
      </w:r>
    </w:p>
    <w:p w14:paraId="6C7E2BB9" w14:textId="77777777" w:rsidR="002D4FF5" w:rsidRDefault="002D4FF5" w:rsidP="00AA2546">
      <w:pPr>
        <w:pStyle w:val="Text"/>
      </w:pPr>
    </w:p>
    <w:p w14:paraId="3F60581C" w14:textId="77777777" w:rsidR="002D4FF5" w:rsidRDefault="002D4FF5" w:rsidP="00AA2546">
      <w:pPr>
        <w:pStyle w:val="Text"/>
      </w:pPr>
      <w:r>
        <w:t>2</w:t>
      </w:r>
      <w:r w:rsidR="00EE7D38">
        <w:t>3</w:t>
      </w:r>
      <w:r>
        <w:t>.</w:t>
      </w:r>
      <w:r>
        <w:tab/>
      </w:r>
      <w:r w:rsidR="00BA1964" w:rsidRPr="00E43154">
        <w:rPr>
          <w:noProof/>
          <w:position w:val="-72"/>
        </w:rPr>
        <w:object w:dxaOrig="2640" w:dyaOrig="920" w14:anchorId="5C7D0973">
          <v:shape id="_x0000_i1030" type="#_x0000_t75" alt="" style="width:132.5pt;height:47pt;mso-width-percent:0;mso-height-percent:0;mso-width-percent:0;mso-height-percent:0" o:ole="">
            <v:imagedata r:id="rId17" o:title=""/>
          </v:shape>
          <o:OLEObject Type="Embed" ProgID="Equation.DSMT4" ShapeID="_x0000_i1030" DrawAspect="Content" ObjectID="_1670228673" r:id="rId18"/>
        </w:objec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5-4</w:t>
      </w:r>
      <w:r w:rsidR="002C5A4A" w:rsidRPr="002C5A4A">
        <w:rPr>
          <w:b/>
        </w:rPr>
        <w:t>)</w:t>
      </w:r>
    </w:p>
    <w:p w14:paraId="6E210668" w14:textId="77777777" w:rsidR="002D4FF5" w:rsidRDefault="002D4FF5" w:rsidP="00AA2546">
      <w:pPr>
        <w:pStyle w:val="Text"/>
      </w:pPr>
    </w:p>
    <w:p w14:paraId="03FFB4A1" w14:textId="77777777" w:rsidR="002D4FF5" w:rsidRDefault="00EE7D38" w:rsidP="00AA2546">
      <w:pPr>
        <w:pStyle w:val="Text"/>
      </w:pPr>
      <w:r>
        <w:t>24</w:t>
      </w:r>
      <w:r w:rsidR="002D4FF5">
        <w:t>.</w:t>
      </w:r>
      <w:r w:rsidR="002D4FF5">
        <w:tab/>
      </w:r>
      <w:r w:rsidR="00BA1964" w:rsidRPr="00E43154">
        <w:rPr>
          <w:noProof/>
          <w:position w:val="-72"/>
        </w:rPr>
        <w:object w:dxaOrig="3060" w:dyaOrig="940" w14:anchorId="3430A585">
          <v:shape id="_x0000_i1031" type="#_x0000_t75" alt="" style="width:154pt;height:45pt;mso-width-percent:0;mso-height-percent:0;mso-width-percent:0;mso-height-percent:0" o:ole="">
            <v:imagedata r:id="rId19" o:title=""/>
          </v:shape>
          <o:OLEObject Type="Embed" ProgID="Equation.DSMT4" ShapeID="_x0000_i1031" DrawAspect="Content" ObjectID="_1670228674" r:id="rId20"/>
        </w:objec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5-4</w:t>
      </w:r>
      <w:r w:rsidR="002C5A4A" w:rsidRPr="002C5A4A">
        <w:rPr>
          <w:b/>
        </w:rPr>
        <w:t>)</w:t>
      </w:r>
    </w:p>
    <w:p w14:paraId="03C126E2" w14:textId="77777777" w:rsidR="002D4FF5" w:rsidRDefault="002D4FF5" w:rsidP="00AA2546">
      <w:pPr>
        <w:pStyle w:val="Text"/>
      </w:pPr>
    </w:p>
    <w:p w14:paraId="23FD6DE4" w14:textId="77777777" w:rsidR="002D4FF5" w:rsidRDefault="00EE7D38" w:rsidP="00AA2546">
      <w:pPr>
        <w:pStyle w:val="Text"/>
      </w:pPr>
      <w:r>
        <w:t>25</w:t>
      </w:r>
      <w:r w:rsidR="002D4FF5">
        <w:t>.</w:t>
      </w:r>
      <w:r w:rsidR="002D4FF5">
        <w:tab/>
        <w:t>0.90, found by (0.80 + 0.60 – 0.50</w:t>
      </w:r>
      <w:r w:rsidR="00015804">
        <w:t>)</w:t>
      </w:r>
    </w:p>
    <w:p w14:paraId="4C6D89BC" w14:textId="77777777" w:rsidR="002D4FF5" w:rsidRDefault="002D4FF5" w:rsidP="00AA2546">
      <w:pPr>
        <w:pStyle w:val="Text"/>
      </w:pPr>
      <w:r>
        <w:tab/>
        <w:t>0.10, found by (1 – 0.90)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5-4</w:t>
      </w:r>
      <w:r w:rsidR="002C5A4A" w:rsidRPr="002C5A4A">
        <w:rPr>
          <w:b/>
        </w:rPr>
        <w:t>)</w:t>
      </w:r>
    </w:p>
    <w:p w14:paraId="2149DD32" w14:textId="77777777" w:rsidR="002D4FF5" w:rsidRDefault="002D4FF5" w:rsidP="00AA2546">
      <w:pPr>
        <w:pStyle w:val="Text"/>
      </w:pPr>
    </w:p>
    <w:p w14:paraId="29B79039" w14:textId="77777777" w:rsidR="002D4FF5" w:rsidRDefault="00EE7D38" w:rsidP="00AA2546">
      <w:pPr>
        <w:pStyle w:val="Text"/>
      </w:pPr>
      <w:r>
        <w:t>26</w:t>
      </w:r>
      <w:r w:rsidR="002D4FF5">
        <w:t>.</w:t>
      </w:r>
      <w:r w:rsidR="002D4FF5">
        <w:tab/>
        <w:t xml:space="preserve">5%, found by (1 – </w:t>
      </w:r>
      <w:r w:rsidR="00C65F9B">
        <w:t>(0.75 + 0.5 – 0.3)</w:t>
      </w:r>
      <w:r w:rsidR="002D4FF5">
        <w:t>)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5-4</w:t>
      </w:r>
      <w:r w:rsidR="002C5A4A" w:rsidRPr="002C5A4A">
        <w:rPr>
          <w:b/>
        </w:rPr>
        <w:t>)</w:t>
      </w:r>
    </w:p>
    <w:p w14:paraId="02249202" w14:textId="77777777" w:rsidR="002D4FF5" w:rsidRDefault="002D4FF5" w:rsidP="00AA2546">
      <w:pPr>
        <w:pStyle w:val="Text"/>
      </w:pPr>
    </w:p>
    <w:p w14:paraId="50020C26" w14:textId="77777777" w:rsidR="002D4FF5" w:rsidRDefault="00EE7D38" w:rsidP="00AA2546">
      <w:pPr>
        <w:pStyle w:val="Text"/>
      </w:pPr>
      <w:r>
        <w:t>27</w:t>
      </w:r>
      <w:r w:rsidR="002D4FF5">
        <w:t>.</w:t>
      </w:r>
      <w:r w:rsidR="002D4FF5">
        <w:tab/>
        <w:t>a.</w:t>
      </w:r>
      <w:r w:rsidR="002D4FF5">
        <w:tab/>
      </w:r>
      <w:r w:rsidR="00B02F4D">
        <w:t>P (</w:t>
      </w:r>
      <w:r w:rsidR="002D4FF5">
        <w:t>A</w:t>
      </w:r>
      <w:r w:rsidR="002D4FF5">
        <w:rPr>
          <w:vertAlign w:val="subscript"/>
        </w:rPr>
        <w:t>1</w:t>
      </w:r>
      <w:r w:rsidR="002D4FF5">
        <w:t>) = 3/10 = 0.30</w:t>
      </w:r>
    </w:p>
    <w:p w14:paraId="7998FB33" w14:textId="77777777" w:rsidR="002D4FF5" w:rsidRDefault="002D4FF5" w:rsidP="00AA2546">
      <w:pPr>
        <w:pStyle w:val="Text"/>
      </w:pPr>
      <w:r>
        <w:tab/>
        <w:t>b.</w:t>
      </w:r>
      <w:r>
        <w:tab/>
      </w:r>
      <w:r w:rsidR="00B02F4D">
        <w:t>P (</w:t>
      </w:r>
      <w:r>
        <w:t>B</w:t>
      </w:r>
      <w:r>
        <w:rPr>
          <w:vertAlign w:val="subscript"/>
        </w:rPr>
        <w:t>1</w:t>
      </w:r>
      <w:r>
        <w:t>|A</w:t>
      </w:r>
      <w:r>
        <w:rPr>
          <w:vertAlign w:val="subscript"/>
        </w:rPr>
        <w:t>2</w:t>
      </w:r>
      <w:r>
        <w:t>) = 1/3 = 0.33</w:t>
      </w:r>
    </w:p>
    <w:p w14:paraId="7CE9CBDC" w14:textId="77777777" w:rsidR="002D4FF5" w:rsidRDefault="002D4FF5" w:rsidP="00EF5E2F">
      <w:pPr>
        <w:pStyle w:val="Text"/>
      </w:pPr>
      <w:r>
        <w:tab/>
        <w:t>c.</w:t>
      </w:r>
      <w:r>
        <w:tab/>
      </w:r>
      <w:r w:rsidR="00B02F4D">
        <w:t>P (</w:t>
      </w:r>
      <w:r>
        <w:t>B</w:t>
      </w:r>
      <w:r>
        <w:rPr>
          <w:vertAlign w:val="subscript"/>
        </w:rPr>
        <w:t>2</w:t>
      </w:r>
      <w:r>
        <w:t xml:space="preserve"> and A</w:t>
      </w:r>
      <w:r>
        <w:rPr>
          <w:vertAlign w:val="subscript"/>
        </w:rPr>
        <w:t>3</w:t>
      </w:r>
      <w:r>
        <w:t>) = 1/10 = 0.10</w: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5-5</w:t>
      </w:r>
      <w:r w:rsidR="002C5A4A" w:rsidRPr="002C5A4A">
        <w:rPr>
          <w:b/>
        </w:rPr>
        <w:t>)</w:t>
      </w:r>
    </w:p>
    <w:p w14:paraId="303EAC56" w14:textId="77777777" w:rsidR="00EE7D38" w:rsidRDefault="00EE7D38" w:rsidP="00EF5E2F">
      <w:pPr>
        <w:pStyle w:val="Text"/>
      </w:pPr>
    </w:p>
    <w:p w14:paraId="6F662AFE" w14:textId="77777777" w:rsidR="002D4FF5" w:rsidRDefault="00EE7D38" w:rsidP="00EF5E2F">
      <w:pPr>
        <w:pStyle w:val="Text"/>
      </w:pPr>
      <w:r>
        <w:t>28</w:t>
      </w:r>
      <w:r w:rsidR="002D4FF5">
        <w:t>.</w:t>
      </w:r>
      <w:r w:rsidR="002D4FF5">
        <w:tab/>
        <w:t>a.</w:t>
      </w:r>
      <w:r w:rsidR="002D4FF5">
        <w:tab/>
        <w:t xml:space="preserve">6/380 or 0.01579, found by 3/20 </w:t>
      </w:r>
      <w:r w:rsidR="002C5A4A">
        <w:t>×</w:t>
      </w:r>
      <w:r w:rsidR="002D4FF5">
        <w:t xml:space="preserve"> 2/19</w:t>
      </w:r>
    </w:p>
    <w:p w14:paraId="3D8C449D" w14:textId="77777777" w:rsidR="002D4FF5" w:rsidRDefault="002D4FF5" w:rsidP="00EF5E2F">
      <w:pPr>
        <w:pStyle w:val="Text"/>
      </w:pPr>
      <w:r>
        <w:tab/>
        <w:t>b.</w:t>
      </w:r>
      <w:r>
        <w:tab/>
        <w:t xml:space="preserve">272/380 or 0.7158, found by 17/20 </w:t>
      </w:r>
      <w:r w:rsidR="002C5A4A">
        <w:t>×</w:t>
      </w:r>
      <w:r>
        <w:t xml:space="preserve"> 16/19</w:t>
      </w:r>
      <w:r w:rsidR="002C5A4A"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9E1C23">
        <w:rPr>
          <w:b/>
        </w:rPr>
        <w:t>-4</w:t>
      </w:r>
      <w:r w:rsidR="002C5A4A" w:rsidRPr="002C5A4A">
        <w:rPr>
          <w:b/>
        </w:rPr>
        <w:t>)</w:t>
      </w:r>
    </w:p>
    <w:p w14:paraId="49311C11" w14:textId="77777777" w:rsidR="002D4FF5" w:rsidRDefault="002D4FF5" w:rsidP="00EF5E2F">
      <w:pPr>
        <w:pStyle w:val="Text"/>
      </w:pPr>
    </w:p>
    <w:p w14:paraId="7C0E9AA1" w14:textId="77777777" w:rsidR="002D4FF5" w:rsidRDefault="00EE7D38" w:rsidP="00EF5E2F">
      <w:pPr>
        <w:pStyle w:val="Text"/>
      </w:pPr>
      <w:r>
        <w:t>29</w:t>
      </w:r>
      <w:r w:rsidR="002D4FF5">
        <w:t>.</w:t>
      </w:r>
      <w:r w:rsidR="002D4FF5">
        <w:tab/>
        <w:t>a.</w:t>
      </w:r>
      <w:r w:rsidR="002D4FF5">
        <w:tab/>
        <w:t>A contingency table</w:t>
      </w:r>
    </w:p>
    <w:p w14:paraId="574F0640" w14:textId="77777777" w:rsidR="002D4FF5" w:rsidRDefault="002D4FF5" w:rsidP="00EF5E2F">
      <w:pPr>
        <w:pStyle w:val="Text"/>
      </w:pPr>
      <w:r>
        <w:tab/>
        <w:t>b.</w:t>
      </w:r>
      <w:r>
        <w:tab/>
        <w:t xml:space="preserve">0.27, found by 300/500 </w:t>
      </w:r>
      <w:r>
        <w:sym w:font="Symbol" w:char="F0B4"/>
      </w:r>
      <w:r>
        <w:t xml:space="preserve"> 135 </w:t>
      </w:r>
      <w:r>
        <w:sym w:font="Symbol" w:char="F0B8"/>
      </w:r>
      <w:r>
        <w:t xml:space="preserve"> 300</w:t>
      </w:r>
    </w:p>
    <w:p w14:paraId="0DAFB785" w14:textId="77777777" w:rsidR="002D4FF5" w:rsidRDefault="002D4FF5" w:rsidP="00EF5E2F">
      <w:pPr>
        <w:pStyle w:val="Text"/>
      </w:pPr>
      <w:r>
        <w:tab/>
        <w:t>c.</w:t>
      </w:r>
      <w:r>
        <w:tab/>
        <w:t>A tree diagram would appear as:</w: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5-5</w:t>
      </w:r>
      <w:r w:rsidR="002C5A4A" w:rsidRPr="002C5A4A">
        <w:rPr>
          <w:b/>
        </w:rPr>
        <w:t>)</w:t>
      </w:r>
    </w:p>
    <w:p w14:paraId="29201CDE" w14:textId="77777777" w:rsidR="002D4FF5" w:rsidRDefault="00F9648C">
      <w:pPr>
        <w:pStyle w:val="TableBody"/>
        <w:jc w:val="center"/>
      </w:pPr>
      <w:r>
        <w:rPr>
          <w:noProof/>
          <w:lang w:val="en-IN" w:eastAsia="en-IN"/>
        </w:rPr>
        <w:lastRenderedPageBreak/>
        <w:drawing>
          <wp:inline distT="0" distB="0" distL="0" distR="0" wp14:anchorId="06880BF3" wp14:editId="2C3F19FB">
            <wp:extent cx="3619500" cy="2114550"/>
            <wp:effectExtent l="0" t="0" r="0" b="0"/>
            <wp:docPr id="9" name="Picture 9" descr="page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age3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0494A" w14:textId="77777777" w:rsidR="00AA3A9E" w:rsidRDefault="00AA3A9E">
      <w:r>
        <w:br w:type="page"/>
      </w:r>
    </w:p>
    <w:p w14:paraId="36087127" w14:textId="77777777" w:rsidR="002D4FF5" w:rsidRPr="00FF7945" w:rsidRDefault="002D4FF5">
      <w:pPr>
        <w:pStyle w:val="TableBody"/>
        <w:tabs>
          <w:tab w:val="left" w:pos="720"/>
          <w:tab w:val="left" w:pos="1800"/>
          <w:tab w:val="left" w:pos="2250"/>
          <w:tab w:val="left" w:pos="2700"/>
          <w:tab w:val="left" w:pos="3420"/>
          <w:tab w:val="left" w:pos="4050"/>
          <w:tab w:val="left" w:pos="4410"/>
          <w:tab w:val="left" w:pos="4770"/>
          <w:tab w:val="left" w:pos="5130"/>
          <w:tab w:val="left" w:pos="6210"/>
          <w:tab w:val="left" w:pos="6570"/>
          <w:tab w:val="left" w:pos="6930"/>
          <w:tab w:val="left" w:pos="7200"/>
          <w:tab w:val="left" w:pos="7560"/>
          <w:tab w:val="left" w:pos="7920"/>
        </w:tabs>
        <w:rPr>
          <w:i/>
          <w:lang w:val="pl-PL"/>
        </w:rPr>
      </w:pPr>
      <w:r w:rsidRPr="00FF7945">
        <w:rPr>
          <w:lang w:val="pl-PL"/>
        </w:rPr>
        <w:lastRenderedPageBreak/>
        <w:t>3</w:t>
      </w:r>
      <w:r w:rsidR="00EE7D38" w:rsidRPr="00FF7945">
        <w:rPr>
          <w:lang w:val="pl-PL"/>
        </w:rPr>
        <w:t>0</w:t>
      </w:r>
      <w:r w:rsidRPr="00FF7945">
        <w:rPr>
          <w:lang w:val="pl-PL"/>
        </w:rPr>
        <w:t>.</w:t>
      </w:r>
      <w:r w:rsidRPr="00FF7945">
        <w:rPr>
          <w:lang w:val="pl-PL"/>
        </w:rPr>
        <w:tab/>
      </w:r>
      <w:r w:rsidRPr="00FF7945">
        <w:rPr>
          <w:i/>
          <w:lang w:val="pl-PL"/>
        </w:rPr>
        <w:t>Outcome</w:t>
      </w:r>
      <w:r w:rsidRPr="00FF7945">
        <w:rPr>
          <w:i/>
          <w:lang w:val="pl-PL"/>
        </w:rPr>
        <w:tab/>
        <w:t>A</w:t>
      </w:r>
      <w:r w:rsidRPr="00FF7945">
        <w:rPr>
          <w:i/>
          <w:lang w:val="pl-PL"/>
        </w:rPr>
        <w:tab/>
        <w:t>B</w:t>
      </w:r>
      <w:r w:rsidRPr="00FF7945">
        <w:rPr>
          <w:i/>
          <w:lang w:val="pl-PL"/>
        </w:rPr>
        <w:tab/>
        <w:t>C</w:t>
      </w:r>
      <w:r w:rsidRPr="00FF7945">
        <w:rPr>
          <w:i/>
          <w:lang w:val="pl-PL"/>
        </w:rPr>
        <w:tab/>
        <w:t>Outcome</w:t>
      </w:r>
      <w:r w:rsidRPr="00FF7945">
        <w:rPr>
          <w:i/>
          <w:lang w:val="pl-PL"/>
        </w:rPr>
        <w:tab/>
        <w:t>A</w:t>
      </w:r>
      <w:r w:rsidRPr="00FF7945">
        <w:rPr>
          <w:i/>
          <w:lang w:val="pl-PL"/>
        </w:rPr>
        <w:tab/>
        <w:t>B</w:t>
      </w:r>
      <w:r w:rsidRPr="00FF7945">
        <w:rPr>
          <w:i/>
          <w:lang w:val="pl-PL"/>
        </w:rPr>
        <w:tab/>
        <w:t>C</w:t>
      </w:r>
      <w:r w:rsidRPr="00FF7945">
        <w:rPr>
          <w:i/>
          <w:lang w:val="pl-PL"/>
        </w:rPr>
        <w:tab/>
        <w:t>Outcome</w:t>
      </w:r>
      <w:r w:rsidRPr="00FF7945">
        <w:rPr>
          <w:i/>
          <w:lang w:val="pl-PL"/>
        </w:rPr>
        <w:tab/>
        <w:t>A</w:t>
      </w:r>
      <w:r w:rsidRPr="00FF7945">
        <w:rPr>
          <w:i/>
          <w:lang w:val="pl-PL"/>
        </w:rPr>
        <w:tab/>
        <w:t>B</w:t>
      </w:r>
      <w:r w:rsidRPr="00FF7945">
        <w:rPr>
          <w:i/>
          <w:lang w:val="pl-PL"/>
        </w:rPr>
        <w:tab/>
        <w:t>C</w:t>
      </w:r>
    </w:p>
    <w:p w14:paraId="7CE9B3C4" w14:textId="77777777" w:rsidR="002D4FF5" w:rsidRPr="00FF794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  <w:rPr>
          <w:lang w:val="pl-PL"/>
        </w:rPr>
      </w:pPr>
      <w:r w:rsidRPr="00FF7945">
        <w:rPr>
          <w:lang w:val="pl-PL"/>
        </w:rPr>
        <w:tab/>
        <w:t>1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U</w:t>
      </w:r>
      <w:r>
        <w:sym w:font="Wingdings" w:char="F0FC"/>
      </w:r>
      <w:r w:rsidRPr="00FF7945">
        <w:rPr>
          <w:lang w:val="pl-PL"/>
        </w:rPr>
        <w:tab/>
        <w:t>10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U</w:t>
      </w:r>
      <w:r>
        <w:sym w:font="Wingdings" w:char="F0FC"/>
      </w:r>
      <w:r w:rsidRPr="00FF7945">
        <w:rPr>
          <w:lang w:val="pl-PL"/>
        </w:rPr>
        <w:tab/>
        <w:t>19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U</w:t>
      </w:r>
      <w:r>
        <w:sym w:font="Wingdings" w:char="F0FC"/>
      </w:r>
    </w:p>
    <w:p w14:paraId="2CA254CC" w14:textId="77777777" w:rsidR="002D4FF5" w:rsidRPr="00FF794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  <w:rPr>
          <w:lang w:val="pl-PL"/>
        </w:rPr>
      </w:pPr>
      <w:r w:rsidRPr="00FF7945">
        <w:rPr>
          <w:lang w:val="pl-PL"/>
        </w:rPr>
        <w:tab/>
        <w:t>2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D</w:t>
      </w:r>
      <w:r>
        <w:sym w:font="Wingdings" w:char="F0FC"/>
      </w:r>
      <w:r w:rsidRPr="00FF7945">
        <w:rPr>
          <w:lang w:val="pl-PL"/>
        </w:rPr>
        <w:tab/>
        <w:t>11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20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D</w:t>
      </w:r>
    </w:p>
    <w:p w14:paraId="6A9BF3D8" w14:textId="77777777" w:rsidR="002D4FF5" w:rsidRPr="00FF794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  <w:rPr>
          <w:lang w:val="pl-PL"/>
        </w:rPr>
      </w:pPr>
      <w:r w:rsidRPr="00FF7945">
        <w:rPr>
          <w:lang w:val="pl-PL"/>
        </w:rPr>
        <w:tab/>
        <w:t>3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S</w:t>
      </w:r>
      <w:r>
        <w:sym w:font="Wingdings" w:char="F0FC"/>
      </w:r>
      <w:r w:rsidRPr="00FF7945">
        <w:rPr>
          <w:lang w:val="pl-PL"/>
        </w:rPr>
        <w:tab/>
        <w:t>12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21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S</w:t>
      </w:r>
    </w:p>
    <w:p w14:paraId="7BE68839" w14:textId="77777777" w:rsidR="002D4FF5" w:rsidRPr="00FF794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  <w:rPr>
          <w:lang w:val="pl-PL"/>
        </w:rPr>
      </w:pPr>
      <w:r w:rsidRPr="00FF7945">
        <w:rPr>
          <w:lang w:val="pl-PL"/>
        </w:rPr>
        <w:tab/>
        <w:t>4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U</w:t>
      </w:r>
      <w:r>
        <w:sym w:font="Wingdings" w:char="F0FC"/>
      </w:r>
      <w:r w:rsidRPr="00FF7945">
        <w:rPr>
          <w:lang w:val="pl-PL"/>
        </w:rPr>
        <w:tab/>
        <w:t>13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22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U</w:t>
      </w:r>
    </w:p>
    <w:p w14:paraId="5604DBFB" w14:textId="77777777" w:rsidR="002D4FF5" w:rsidRPr="00FF794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  <w:rPr>
          <w:lang w:val="pl-PL"/>
        </w:rPr>
      </w:pPr>
      <w:r w:rsidRPr="00FF7945">
        <w:rPr>
          <w:lang w:val="pl-PL"/>
        </w:rPr>
        <w:tab/>
        <w:t>5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14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23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D</w:t>
      </w:r>
    </w:p>
    <w:p w14:paraId="13780DF8" w14:textId="77777777" w:rsidR="002D4FF5" w:rsidRPr="00FF794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  <w:rPr>
          <w:lang w:val="pl-PL"/>
        </w:rPr>
      </w:pPr>
      <w:r w:rsidRPr="00FF7945">
        <w:rPr>
          <w:lang w:val="pl-PL"/>
        </w:rPr>
        <w:tab/>
        <w:t>6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15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24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S</w:t>
      </w:r>
    </w:p>
    <w:p w14:paraId="7FBC9824" w14:textId="77777777" w:rsidR="002D4FF5" w:rsidRPr="00FF794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  <w:rPr>
          <w:lang w:val="pl-PL"/>
        </w:rPr>
      </w:pPr>
      <w:r w:rsidRPr="00FF7945">
        <w:rPr>
          <w:lang w:val="pl-PL"/>
        </w:rPr>
        <w:tab/>
        <w:t>7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U</w:t>
      </w:r>
      <w:r>
        <w:sym w:font="Wingdings" w:char="F0FC"/>
      </w:r>
      <w:r w:rsidRPr="00FF7945">
        <w:rPr>
          <w:lang w:val="pl-PL"/>
        </w:rPr>
        <w:tab/>
        <w:t>16</w:t>
      </w:r>
      <w:r w:rsidRPr="00FF7945">
        <w:rPr>
          <w:lang w:val="pl-PL"/>
        </w:rPr>
        <w:tab/>
        <w:t>D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U</w:t>
      </w:r>
      <w:r w:rsidRPr="00FF7945">
        <w:rPr>
          <w:lang w:val="pl-PL"/>
        </w:rPr>
        <w:tab/>
        <w:t>25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S</w:t>
      </w:r>
      <w:r w:rsidRPr="00FF7945">
        <w:rPr>
          <w:lang w:val="pl-PL"/>
        </w:rPr>
        <w:tab/>
        <w:t>U</w:t>
      </w:r>
    </w:p>
    <w:p w14:paraId="01258E00" w14:textId="77777777" w:rsidR="002D4FF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</w:pPr>
      <w:r w:rsidRPr="00FF7945">
        <w:rPr>
          <w:lang w:val="pl-PL"/>
        </w:rPr>
        <w:tab/>
      </w:r>
      <w:r>
        <w:t>8</w:t>
      </w:r>
      <w:r>
        <w:tab/>
        <w:t>U</w:t>
      </w:r>
      <w:r>
        <w:tab/>
        <w:t>S</w:t>
      </w:r>
      <w:r>
        <w:tab/>
        <w:t>D</w:t>
      </w:r>
      <w:r>
        <w:tab/>
        <w:t>17</w:t>
      </w:r>
      <w:r>
        <w:tab/>
        <w:t>D</w:t>
      </w:r>
      <w:r>
        <w:tab/>
        <w:t>S</w:t>
      </w:r>
      <w:r>
        <w:tab/>
        <w:t>D</w:t>
      </w:r>
      <w:r>
        <w:tab/>
        <w:t>26</w:t>
      </w:r>
      <w:r>
        <w:tab/>
        <w:t>S</w:t>
      </w:r>
      <w:r>
        <w:tab/>
        <w:t>S</w:t>
      </w:r>
      <w:r>
        <w:tab/>
        <w:t>D</w:t>
      </w:r>
    </w:p>
    <w:p w14:paraId="18C53F4A" w14:textId="77777777" w:rsidR="002D4FF5" w:rsidRDefault="002D4FF5">
      <w:pPr>
        <w:pStyle w:val="TableBody"/>
        <w:tabs>
          <w:tab w:val="left" w:pos="1080"/>
          <w:tab w:val="left" w:pos="1800"/>
          <w:tab w:val="left" w:pos="2250"/>
          <w:tab w:val="left" w:pos="2700"/>
          <w:tab w:val="left" w:pos="3780"/>
          <w:tab w:val="left" w:pos="4410"/>
          <w:tab w:val="left" w:pos="4770"/>
          <w:tab w:val="left" w:pos="5130"/>
          <w:tab w:val="left" w:pos="6570"/>
          <w:tab w:val="left" w:pos="7200"/>
          <w:tab w:val="left" w:pos="7560"/>
          <w:tab w:val="left" w:pos="7920"/>
        </w:tabs>
      </w:pPr>
      <w:r>
        <w:tab/>
        <w:t>9</w:t>
      </w:r>
      <w:r>
        <w:tab/>
        <w:t>U</w:t>
      </w:r>
      <w:r>
        <w:tab/>
        <w:t>S</w:t>
      </w:r>
      <w:r>
        <w:tab/>
        <w:t>S</w:t>
      </w:r>
      <w:r>
        <w:tab/>
        <w:t>18</w:t>
      </w:r>
      <w:r>
        <w:tab/>
        <w:t>D</w:t>
      </w:r>
      <w:r>
        <w:tab/>
        <w:t>S</w:t>
      </w:r>
      <w:r>
        <w:tab/>
        <w:t>S</w:t>
      </w:r>
      <w:r>
        <w:tab/>
        <w:t>27</w:t>
      </w:r>
      <w:r>
        <w:tab/>
        <w:t>S</w:t>
      </w:r>
      <w:r>
        <w:tab/>
        <w:t>S</w:t>
      </w:r>
      <w:r>
        <w:tab/>
        <w:t>S</w:t>
      </w:r>
    </w:p>
    <w:p w14:paraId="6219B094" w14:textId="77777777" w:rsidR="002D4FF5" w:rsidRDefault="002D4FF5">
      <w:pPr>
        <w:pStyle w:val="TableBody"/>
      </w:pPr>
      <w:r>
        <w:tab/>
        <w:t>U = Stock is up</w:t>
      </w:r>
      <w:r>
        <w:tab/>
      </w:r>
      <w:r>
        <w:tab/>
        <w:t>D = Stock is down</w:t>
      </w:r>
      <w:r>
        <w:tab/>
        <w:t>S = Stock is same</w:t>
      </w:r>
      <w:r>
        <w:tab/>
      </w:r>
    </w:p>
    <w:p w14:paraId="0E981A0A" w14:textId="77777777" w:rsidR="002D4FF5" w:rsidRDefault="002D4FF5">
      <w:pPr>
        <w:pStyle w:val="TableBody"/>
        <w:ind w:firstLine="720"/>
      </w:pPr>
      <w:r>
        <w:sym w:font="Wingdings" w:char="F0FC"/>
      </w:r>
      <w:r>
        <w:t>indicates the criteria that two stocks went up is met.</w:t>
      </w:r>
    </w:p>
    <w:p w14:paraId="7C2B9B97" w14:textId="77777777" w:rsidR="002D4FF5" w:rsidRDefault="002D4FF5">
      <w:pPr>
        <w:pStyle w:val="TableBody"/>
        <w:ind w:left="720"/>
      </w:pPr>
      <w:r>
        <w:t>2 of the stocks went up on seven of the 27 outcomes P(A) = 7/27 = 0.259.</w:t>
      </w:r>
      <w:r w:rsidR="002C5A4A"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9E1C23">
        <w:rPr>
          <w:b/>
        </w:rPr>
        <w:t>-4</w:t>
      </w:r>
      <w:r w:rsidR="002C5A4A" w:rsidRPr="002C5A4A">
        <w:rPr>
          <w:b/>
        </w:rPr>
        <w:t>)</w:t>
      </w:r>
    </w:p>
    <w:p w14:paraId="2FFCE545" w14:textId="77777777" w:rsidR="002D4FF5" w:rsidRDefault="002D4FF5" w:rsidP="00AA3A9E">
      <w:pPr>
        <w:pStyle w:val="Text"/>
      </w:pPr>
    </w:p>
    <w:p w14:paraId="13F453D2" w14:textId="77777777" w:rsidR="0002061B" w:rsidRDefault="0002061B" w:rsidP="00AA3A9E">
      <w:pPr>
        <w:pStyle w:val="Text"/>
      </w:pPr>
      <w:r>
        <w:t>31.</w:t>
      </w:r>
      <w:r>
        <w:tab/>
        <w:t>a.</w:t>
      </w:r>
      <w:r>
        <w:tab/>
        <w:t>Out of all 54</w:t>
      </w:r>
      <w:r w:rsidR="006E795E">
        <w:t>5 students, 171 prefer skiing, s</w:t>
      </w:r>
      <w:r>
        <w:t xml:space="preserve">o the probability is 171/545 or 0.3138.  </w:t>
      </w:r>
    </w:p>
    <w:p w14:paraId="1F406B45" w14:textId="77777777" w:rsidR="0002061B" w:rsidRDefault="00AA3A9E" w:rsidP="00AA3A9E">
      <w:pPr>
        <w:pStyle w:val="Text"/>
      </w:pPr>
      <w:r>
        <w:tab/>
      </w:r>
      <w:r w:rsidR="0002061B">
        <w:t>b.</w:t>
      </w:r>
      <w:r w:rsidR="0002061B">
        <w:tab/>
        <w:t>Out of all 545 stude</w:t>
      </w:r>
      <w:r w:rsidR="006E795E">
        <w:t>nts, 155 are in junior college,</w:t>
      </w:r>
      <w:r w:rsidR="0002061B">
        <w:t xml:space="preserve"> </w:t>
      </w:r>
      <w:r w:rsidR="006E795E">
        <w:t>t</w:t>
      </w:r>
      <w:r w:rsidR="0002061B">
        <w:t>hus the probability is 155/545 or 0.2844.</w:t>
      </w:r>
    </w:p>
    <w:p w14:paraId="055FF097" w14:textId="77777777" w:rsidR="0002061B" w:rsidRDefault="00AA3A9E" w:rsidP="00AA3A9E">
      <w:pPr>
        <w:pStyle w:val="Text"/>
      </w:pPr>
      <w:r>
        <w:tab/>
      </w:r>
      <w:r w:rsidR="0002061B">
        <w:t>c.</w:t>
      </w:r>
      <w:r w:rsidR="0002061B">
        <w:tab/>
        <w:t>Out of 210 four-year students, 70 prefer</w:t>
      </w:r>
      <w:r w:rsidR="006E795E">
        <w:t xml:space="preserve"> ice skating, s</w:t>
      </w:r>
      <w:r w:rsidR="0002061B">
        <w:t>o the probability is 70/210 or 0.3333.</w:t>
      </w:r>
    </w:p>
    <w:p w14:paraId="4C9D7F03" w14:textId="77777777" w:rsidR="0002061B" w:rsidRDefault="00AA3A9E" w:rsidP="00AA3A9E">
      <w:pPr>
        <w:pStyle w:val="Text"/>
      </w:pPr>
      <w:r>
        <w:tab/>
      </w:r>
      <w:r w:rsidR="0002061B">
        <w:t>d.</w:t>
      </w:r>
      <w:r w:rsidR="0002061B">
        <w:tab/>
        <w:t>Out of 211 students who prefer snowboard</w:t>
      </w:r>
      <w:r w:rsidR="006E795E">
        <w:t>ing, 68 are in junior college, s</w:t>
      </w:r>
      <w:r w:rsidR="0002061B">
        <w:t>o the probability is 68/211 or 0.3223.</w:t>
      </w:r>
    </w:p>
    <w:p w14:paraId="511E6BBB" w14:textId="77777777" w:rsidR="0002061B" w:rsidRDefault="00AA3A9E" w:rsidP="00AA3A9E">
      <w:pPr>
        <w:pStyle w:val="Text"/>
        <w:rPr>
          <w:b/>
        </w:rPr>
      </w:pPr>
      <w:r>
        <w:tab/>
      </w:r>
      <w:r w:rsidR="0002061B">
        <w:t>e.</w:t>
      </w:r>
      <w:r w:rsidR="0002061B">
        <w:tab/>
        <w:t>Out of 180 graduate students, 74 prefer ski</w:t>
      </w:r>
      <w:r w:rsidR="006E795E">
        <w:t>ing and 47 prefer ice skating</w:t>
      </w:r>
      <w:r w:rsidR="00B93D11">
        <w:t>,</w:t>
      </w:r>
      <w:r w:rsidR="006E795E">
        <w:t xml:space="preserve"> </w:t>
      </w:r>
      <w:r w:rsidR="00B93D11">
        <w:t>s</w:t>
      </w:r>
      <w:r w:rsidR="0002061B">
        <w:t>o the probability is (74 + 47)/180 = 121/180 or 0.6722.</w:t>
      </w:r>
      <w:r w:rsidR="009E1C23">
        <w:t xml:space="preserve"> </w:t>
      </w:r>
      <w:r w:rsidR="009E1C23" w:rsidRPr="009E1C23">
        <w:rPr>
          <w:b/>
        </w:rPr>
        <w:t>(</w:t>
      </w:r>
      <w:r w:rsidR="00C640F9" w:rsidRPr="002C5A4A">
        <w:rPr>
          <w:b/>
        </w:rPr>
        <w:t>LO</w:t>
      </w:r>
      <w:r w:rsidR="00C640F9" w:rsidRPr="009E1C23">
        <w:rPr>
          <w:b/>
        </w:rPr>
        <w:t xml:space="preserve"> </w:t>
      </w:r>
      <w:r w:rsidR="009E1C23" w:rsidRPr="009E1C23">
        <w:rPr>
          <w:b/>
        </w:rPr>
        <w:t>5-5)</w:t>
      </w:r>
    </w:p>
    <w:p w14:paraId="1717D661" w14:textId="77777777" w:rsidR="009E1C23" w:rsidRDefault="009E1C23" w:rsidP="00AA3A9E">
      <w:pPr>
        <w:pStyle w:val="Text"/>
      </w:pPr>
    </w:p>
    <w:p w14:paraId="0887FADE" w14:textId="77777777" w:rsidR="002D4FF5" w:rsidRDefault="002D4FF5" w:rsidP="009F6D54">
      <w:pPr>
        <w:pStyle w:val="Text"/>
      </w:pPr>
      <w:r>
        <w:t>3</w:t>
      </w:r>
      <w:r w:rsidR="00EE7D38">
        <w:t>2</w:t>
      </w:r>
      <w:r>
        <w:t>.</w:t>
      </w:r>
      <w:r>
        <w:tab/>
        <w:t>a.</w:t>
      </w:r>
      <w:r>
        <w:tab/>
      </w:r>
      <w:r w:rsidR="00BA1964" w:rsidRPr="00E43154">
        <w:rPr>
          <w:noProof/>
          <w:position w:val="-26"/>
        </w:rPr>
        <w:object w:dxaOrig="1340" w:dyaOrig="680" w14:anchorId="29CF805D">
          <v:shape id="_x0000_i1032" type="#_x0000_t75" alt="" style="width:67.5pt;height:35pt;mso-width-percent:0;mso-height-percent:0;mso-width-percent:0;mso-height-percent:0" o:ole="">
            <v:imagedata r:id="rId22" o:title=""/>
          </v:shape>
          <o:OLEObject Type="Embed" ProgID="Equation.DSMT4" ShapeID="_x0000_i1032" DrawAspect="Content" ObjectID="_1670228675" r:id="rId23"/>
        </w:object>
      </w:r>
    </w:p>
    <w:p w14:paraId="63AFCFE4" w14:textId="77777777" w:rsidR="002D4FF5" w:rsidRDefault="002D4FF5" w:rsidP="009F6D54">
      <w:pPr>
        <w:pStyle w:val="Text"/>
      </w:pPr>
      <w:r>
        <w:tab/>
        <w:t>b.</w:t>
      </w:r>
      <w:r>
        <w:tab/>
      </w:r>
      <w:r w:rsidR="00BA1964" w:rsidRPr="00E43154">
        <w:rPr>
          <w:noProof/>
          <w:position w:val="-26"/>
        </w:rPr>
        <w:object w:dxaOrig="1920" w:dyaOrig="639" w14:anchorId="172DF007">
          <v:shape id="_x0000_i1033" type="#_x0000_t75" alt="" style="width:96pt;height:32pt;mso-width-percent:0;mso-height-percent:0;mso-width-percent:0;mso-height-percent:0" o:ole="">
            <v:imagedata r:id="rId24" o:title=""/>
          </v:shape>
          <o:OLEObject Type="Embed" ProgID="Equation.DSMT4" ShapeID="_x0000_i1033" DrawAspect="Content" ObjectID="_1670228676" r:id="rId25"/>
        </w:object>
      </w:r>
    </w:p>
    <w:p w14:paraId="6AC75556" w14:textId="77777777" w:rsidR="002D4FF5" w:rsidRDefault="002D4FF5" w:rsidP="009F6D54">
      <w:pPr>
        <w:pStyle w:val="Text"/>
      </w:pPr>
      <w:r>
        <w:tab/>
        <w:t>c.</w:t>
      </w:r>
      <w:r>
        <w:tab/>
      </w:r>
      <w:r w:rsidR="00BA1964" w:rsidRPr="00E43154">
        <w:rPr>
          <w:noProof/>
          <w:position w:val="-26"/>
        </w:rPr>
        <w:object w:dxaOrig="1240" w:dyaOrig="680" w14:anchorId="5BCBFF76">
          <v:shape id="_x0000_i1034" type="#_x0000_t75" alt="" style="width:62pt;height:35pt;mso-width-percent:0;mso-height-percent:0;mso-width-percent:0;mso-height-percent:0" o:ole="">
            <v:imagedata r:id="rId26" o:title=""/>
          </v:shape>
          <o:OLEObject Type="Embed" ProgID="Equation.DSMT4" ShapeID="_x0000_i1034" DrawAspect="Content" ObjectID="_1670228677" r:id="rId27"/>
        </w:object>
      </w:r>
      <w:r w:rsidR="002C5A4A"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9E1C23">
        <w:rPr>
          <w:b/>
        </w:rPr>
        <w:t>-4</w:t>
      </w:r>
      <w:r w:rsidR="002C5A4A" w:rsidRPr="002C5A4A">
        <w:rPr>
          <w:b/>
        </w:rPr>
        <w:t>)</w:t>
      </w:r>
    </w:p>
    <w:p w14:paraId="7C21B994" w14:textId="77777777" w:rsidR="002D4FF5" w:rsidRDefault="002D4FF5" w:rsidP="009F6D54">
      <w:pPr>
        <w:pStyle w:val="Text"/>
      </w:pPr>
    </w:p>
    <w:p w14:paraId="1B00A40E" w14:textId="77777777" w:rsidR="002B1CD3" w:rsidRDefault="002B1CD3" w:rsidP="009F6D54">
      <w:pPr>
        <w:pStyle w:val="Text"/>
      </w:pPr>
    </w:p>
    <w:p w14:paraId="60B881BB" w14:textId="739FABBC" w:rsidR="002D4FF5" w:rsidRDefault="00EE7D38" w:rsidP="00156B42">
      <w:pPr>
        <w:pStyle w:val="Text"/>
      </w:pPr>
      <w:r>
        <w:t>3</w:t>
      </w:r>
      <w:r w:rsidR="00E00B97">
        <w:t>3</w:t>
      </w:r>
      <w:r w:rsidR="002D4FF5">
        <w:t>.</w:t>
      </w:r>
      <w:r w:rsidR="002D4FF5">
        <w:tab/>
        <w:t>a.</w:t>
      </w:r>
      <w:r w:rsidR="002D4FF5">
        <w:tab/>
        <w:t>78,960,960</w:t>
      </w:r>
    </w:p>
    <w:p w14:paraId="2155DB32" w14:textId="77777777" w:rsidR="002D4FF5" w:rsidRDefault="002D4FF5" w:rsidP="00156B42">
      <w:pPr>
        <w:pStyle w:val="Text"/>
      </w:pPr>
      <w:r>
        <w:tab/>
        <w:t>b.</w:t>
      </w:r>
      <w:r>
        <w:tab/>
        <w:t>840, found by (7)(6)(5)(4). That is 7!/3!</w:t>
      </w:r>
    </w:p>
    <w:p w14:paraId="75C6D518" w14:textId="2EA98A82" w:rsidR="002D4FF5" w:rsidRDefault="002D4FF5" w:rsidP="00156B42">
      <w:pPr>
        <w:pStyle w:val="Text"/>
      </w:pPr>
      <w:r>
        <w:tab/>
        <w:t>c.</w:t>
      </w:r>
      <w:r>
        <w:tab/>
        <w:t>10, found by 5!/3!2!</w:t>
      </w:r>
      <w:r w:rsidR="002C5A4A"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67E9E1F1" w14:textId="77777777" w:rsidR="002C5A4A" w:rsidRDefault="002C5A4A" w:rsidP="00E62FFF">
      <w:pPr>
        <w:pStyle w:val="Text"/>
      </w:pPr>
    </w:p>
    <w:p w14:paraId="128DCDDE" w14:textId="05CC6933" w:rsidR="002D4FF5" w:rsidRDefault="00E00B97" w:rsidP="00E62FFF">
      <w:pPr>
        <w:pStyle w:val="Text"/>
      </w:pPr>
      <w:r>
        <w:t>34</w:t>
      </w:r>
      <w:r w:rsidR="002D4FF5">
        <w:t>.</w:t>
      </w:r>
      <w:r w:rsidR="002D4FF5">
        <w:tab/>
        <w:t>a.</w:t>
      </w:r>
      <w:r w:rsidR="002D4FF5">
        <w:tab/>
        <w:t>6,840</w:t>
      </w:r>
    </w:p>
    <w:p w14:paraId="651F8607" w14:textId="77777777" w:rsidR="002D4FF5" w:rsidRDefault="002D4FF5" w:rsidP="00E62FFF">
      <w:pPr>
        <w:pStyle w:val="Text"/>
      </w:pPr>
      <w:r>
        <w:tab/>
        <w:t>b.</w:t>
      </w:r>
      <w:r>
        <w:tab/>
        <w:t>504</w:t>
      </w:r>
      <w:r w:rsidR="00534BFD">
        <w:t>, found by (9</w:t>
      </w:r>
      <w:r w:rsidR="00EA2040">
        <w:t>) (</w:t>
      </w:r>
      <w:r w:rsidR="00534BFD">
        <w:t>8</w:t>
      </w:r>
      <w:r w:rsidR="00EA2040">
        <w:t>) (</w:t>
      </w:r>
      <w:r w:rsidR="00534BFD">
        <w:t>7). That is 9</w:t>
      </w:r>
      <w:r w:rsidR="00EA2040">
        <w:t>! /</w:t>
      </w:r>
      <w:r w:rsidR="00534BFD">
        <w:t>6!</w:t>
      </w:r>
    </w:p>
    <w:p w14:paraId="0565A638" w14:textId="025DE78A" w:rsidR="002D4FF5" w:rsidRDefault="002D4FF5" w:rsidP="00E62FFF">
      <w:pPr>
        <w:pStyle w:val="Text"/>
      </w:pPr>
      <w:r>
        <w:tab/>
        <w:t>c.</w:t>
      </w:r>
      <w:r>
        <w:tab/>
        <w:t>21</w:t>
      </w:r>
      <w:r w:rsidR="00534BFD">
        <w:t xml:space="preserve">, found by </w:t>
      </w:r>
      <w:r w:rsidR="000F6B47">
        <w:t>7</w:t>
      </w:r>
      <w:r w:rsidR="00914DA6">
        <w:t>! /</w:t>
      </w:r>
      <w:r w:rsidR="000F6B47">
        <w:t>5</w:t>
      </w:r>
      <w:r w:rsidR="00914DA6">
        <w:t>! 2</w:t>
      </w:r>
      <w:r w:rsidR="00534BFD">
        <w:t>!</w:t>
      </w:r>
      <w:r w:rsidR="002C5A4A"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27A6667F" w14:textId="77777777" w:rsidR="002D4FF5" w:rsidRDefault="002D4FF5" w:rsidP="00E62FFF">
      <w:pPr>
        <w:pStyle w:val="Text"/>
      </w:pPr>
    </w:p>
    <w:p w14:paraId="35B6D9CC" w14:textId="26D7E870" w:rsidR="002D4FF5" w:rsidRDefault="00E00B97" w:rsidP="00E62FFF">
      <w:pPr>
        <w:pStyle w:val="Text"/>
      </w:pPr>
      <w:r>
        <w:t>35</w:t>
      </w:r>
      <w:r w:rsidR="002D4FF5">
        <w:t>.</w:t>
      </w:r>
      <w:r w:rsidR="002D4FF5">
        <w:tab/>
        <w:t>210, found by (10)(9)(8)(7)/(4)(3)(2)</w:t>
      </w:r>
      <w:r w:rsidR="002C5A4A">
        <w:t xml:space="preserve"> </w:t>
      </w:r>
      <w:r w:rsidR="002C5A4A" w:rsidRPr="002C5A4A">
        <w:rPr>
          <w:b/>
        </w:rPr>
        <w:t>(</w:t>
      </w:r>
      <w:r>
        <w:rPr>
          <w:b/>
        </w:rPr>
        <w:t>LO5-6</w:t>
      </w:r>
      <w:r w:rsidR="002C5A4A" w:rsidRPr="002C5A4A">
        <w:rPr>
          <w:b/>
        </w:rPr>
        <w:t>)</w:t>
      </w:r>
    </w:p>
    <w:p w14:paraId="42CE41C6" w14:textId="77777777" w:rsidR="002D4FF5" w:rsidRDefault="002D4FF5" w:rsidP="00E62FFF">
      <w:pPr>
        <w:pStyle w:val="Text"/>
      </w:pPr>
    </w:p>
    <w:p w14:paraId="7DBE1A86" w14:textId="60E6D92D" w:rsidR="002D4FF5" w:rsidRDefault="00E00B97" w:rsidP="00E62FFF">
      <w:pPr>
        <w:pStyle w:val="Text"/>
      </w:pPr>
      <w:r>
        <w:t>36</w:t>
      </w:r>
      <w:r w:rsidR="002D4FF5">
        <w:t>.</w:t>
      </w:r>
      <w:r w:rsidR="002D4FF5">
        <w:tab/>
        <w:t>10,000, found by (10)</w:t>
      </w:r>
      <w:r w:rsidR="002D4FF5">
        <w:rPr>
          <w:vertAlign w:val="superscript"/>
        </w:rPr>
        <w:t>4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</w:t>
      </w:r>
      <w:r>
        <w:rPr>
          <w:b/>
        </w:rPr>
        <w:t>LO5-6</w:t>
      </w:r>
      <w:r w:rsidR="002C5A4A" w:rsidRPr="002C5A4A">
        <w:rPr>
          <w:b/>
        </w:rPr>
        <w:t>)</w:t>
      </w:r>
    </w:p>
    <w:p w14:paraId="010C7F78" w14:textId="77777777" w:rsidR="002D4FF5" w:rsidRDefault="002D4FF5" w:rsidP="00E62FFF">
      <w:pPr>
        <w:pStyle w:val="Text"/>
      </w:pPr>
    </w:p>
    <w:p w14:paraId="5782CA93" w14:textId="2C840065" w:rsidR="002D4FF5" w:rsidRDefault="00E00B97" w:rsidP="00E62FFF">
      <w:pPr>
        <w:pStyle w:val="Text"/>
      </w:pPr>
      <w:r>
        <w:t>37</w:t>
      </w:r>
      <w:r w:rsidR="002D4FF5">
        <w:t>.</w:t>
      </w:r>
      <w:r w:rsidR="002D4FF5">
        <w:tab/>
        <w:t>120, found by 5!</w:t>
      </w:r>
      <w:r w:rsidR="002C5A4A">
        <w:t xml:space="preserve"> </w:t>
      </w:r>
      <w:r w:rsidR="002C5A4A" w:rsidRPr="002C5A4A">
        <w:rPr>
          <w:b/>
        </w:rPr>
        <w:t>(</w:t>
      </w:r>
      <w:r>
        <w:rPr>
          <w:b/>
        </w:rPr>
        <w:t>LO5-6</w:t>
      </w:r>
      <w:r w:rsidR="002C5A4A" w:rsidRPr="002C5A4A">
        <w:rPr>
          <w:b/>
        </w:rPr>
        <w:t>)</w:t>
      </w:r>
    </w:p>
    <w:p w14:paraId="4FA25B25" w14:textId="77777777" w:rsidR="002D4FF5" w:rsidRDefault="002D4FF5" w:rsidP="001C6A07">
      <w:pPr>
        <w:pStyle w:val="Text"/>
      </w:pPr>
    </w:p>
    <w:p w14:paraId="228F7568" w14:textId="21EFF97B" w:rsidR="002D4FF5" w:rsidRDefault="00E00B97" w:rsidP="001C6A07">
      <w:pPr>
        <w:pStyle w:val="Text"/>
      </w:pPr>
      <w:r>
        <w:t>3</w:t>
      </w:r>
      <w:r w:rsidR="009E41E2">
        <w:t>8</w:t>
      </w:r>
      <w:r w:rsidR="002D4FF5">
        <w:t>.</w:t>
      </w:r>
      <w:r w:rsidR="002D4FF5">
        <w:tab/>
        <w:t xml:space="preserve">3003, found by </w:t>
      </w:r>
      <w:r w:rsidR="00BA1964" w:rsidRPr="00E43154">
        <w:rPr>
          <w:noProof/>
          <w:position w:val="-22"/>
        </w:rPr>
        <w:object w:dxaOrig="2420" w:dyaOrig="580" w14:anchorId="7E848EA5">
          <v:shape id="_x0000_i1035" type="#_x0000_t75" alt="" style="width:121pt;height:29pt;mso-width-percent:0;mso-height-percent:0;mso-width-percent:0;mso-height-percent:0" o:ole="">
            <v:imagedata r:id="rId28" o:title=""/>
          </v:shape>
          <o:OLEObject Type="Embed" ProgID="Equation.DSMT4" ShapeID="_x0000_i1035" DrawAspect="Content" ObjectID="_1670228678" r:id="rId29"/>
        </w:object>
      </w:r>
      <w:r w:rsidR="00BD5A1E">
        <w:t xml:space="preserve"> </w:t>
      </w:r>
      <w:r w:rsidR="002C5A4A" w:rsidRPr="002C5A4A">
        <w:rPr>
          <w:b/>
        </w:rPr>
        <w:t>(</w:t>
      </w:r>
      <w:r>
        <w:rPr>
          <w:b/>
        </w:rPr>
        <w:t>LO5-6</w:t>
      </w:r>
      <w:r w:rsidR="002C5A4A" w:rsidRPr="002C5A4A">
        <w:rPr>
          <w:b/>
        </w:rPr>
        <w:t>)</w:t>
      </w:r>
    </w:p>
    <w:p w14:paraId="7497DDE3" w14:textId="77777777" w:rsidR="002D4FF5" w:rsidRDefault="002D4FF5" w:rsidP="001C6A07">
      <w:pPr>
        <w:pStyle w:val="Text"/>
      </w:pPr>
    </w:p>
    <w:p w14:paraId="012835C5" w14:textId="77691EDD" w:rsidR="002D4FF5" w:rsidRDefault="00E00B97" w:rsidP="001C6A07">
      <w:pPr>
        <w:pStyle w:val="Text"/>
      </w:pPr>
      <w:commentRangeStart w:id="1"/>
      <w:r>
        <w:t>3</w:t>
      </w:r>
      <w:r w:rsidR="009E41E2">
        <w:t>9</w:t>
      </w:r>
      <w:r w:rsidR="002D4FF5">
        <w:t>.</w:t>
      </w:r>
      <w:commentRangeEnd w:id="1"/>
      <w:r w:rsidR="00930F53">
        <w:rPr>
          <w:rStyle w:val="CommentReference"/>
        </w:rPr>
        <w:commentReference w:id="1"/>
      </w:r>
      <w:r w:rsidR="002D4FF5">
        <w:tab/>
        <w:t xml:space="preserve"> </w:t>
      </w:r>
      <w:r w:rsidR="00FF05BD">
        <w:t xml:space="preserve">96 </w:t>
      </w:r>
      <w:r w:rsidR="002D4FF5">
        <w:t xml:space="preserve">found </w:t>
      </w:r>
      <w:r w:rsidR="00FF05BD">
        <w:t>by applying the multiplication formula: 4 x 8 x 3</w:t>
      </w:r>
      <w:r w:rsidR="002C5A4A">
        <w:t xml:space="preserve"> </w:t>
      </w:r>
      <w:r w:rsidR="002C5A4A" w:rsidRPr="002C5A4A">
        <w:rPr>
          <w:b/>
        </w:rPr>
        <w:t>(</w:t>
      </w:r>
      <w:r>
        <w:rPr>
          <w:b/>
        </w:rPr>
        <w:t>LO5-6</w:t>
      </w:r>
      <w:r w:rsidR="002C5A4A" w:rsidRPr="002C5A4A">
        <w:rPr>
          <w:b/>
        </w:rPr>
        <w:t>)</w:t>
      </w:r>
    </w:p>
    <w:p w14:paraId="7EA3740B" w14:textId="77777777" w:rsidR="002D4FF5" w:rsidRDefault="002D4FF5" w:rsidP="001C6A07">
      <w:pPr>
        <w:pStyle w:val="Text"/>
      </w:pPr>
    </w:p>
    <w:p w14:paraId="5FA7D403" w14:textId="43DA341C" w:rsidR="002D4FF5" w:rsidRDefault="009E41E2" w:rsidP="001C6A07">
      <w:pPr>
        <w:pStyle w:val="Text"/>
      </w:pPr>
      <w:r>
        <w:t>40</w:t>
      </w:r>
      <w:r w:rsidR="002D4FF5">
        <w:t>.</w:t>
      </w:r>
      <w:r w:rsidR="002D4FF5">
        <w:tab/>
        <w:t>210</w:t>
      </w:r>
      <w:r w:rsidR="001C6A07">
        <w:t xml:space="preserve">, found by </w:t>
      </w:r>
      <w:r w:rsidR="00FF05BD">
        <w:t>7 x 6 x 5</w:t>
      </w:r>
      <w:r w:rsidR="002C5A4A"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447D72CC" w14:textId="77777777" w:rsidR="002D4FF5" w:rsidRDefault="002D4FF5" w:rsidP="001C6A07">
      <w:pPr>
        <w:pStyle w:val="Text"/>
      </w:pPr>
    </w:p>
    <w:p w14:paraId="1BA9D1AE" w14:textId="4DFF9C69" w:rsidR="002D4FF5" w:rsidRDefault="00E00B97" w:rsidP="001C6A07">
      <w:pPr>
        <w:pStyle w:val="Text"/>
      </w:pPr>
      <w:r>
        <w:t>4</w:t>
      </w:r>
      <w:r w:rsidR="009E41E2">
        <w:t>1</w:t>
      </w:r>
      <w:r w:rsidR="002D4FF5">
        <w:t>.</w:t>
      </w:r>
      <w:r w:rsidR="002D4FF5">
        <w:tab/>
        <w:t>a.</w:t>
      </w:r>
      <w:r w:rsidR="002D4FF5">
        <w:tab/>
        <w:t>Asking teenagers their reactions to a newly developed soft drink.</w:t>
      </w:r>
    </w:p>
    <w:p w14:paraId="5B30BCA6" w14:textId="7E40705E" w:rsidR="009C45A9" w:rsidRDefault="002D4FF5" w:rsidP="001C6A07">
      <w:pPr>
        <w:pStyle w:val="Text"/>
      </w:pPr>
      <w:r>
        <w:tab/>
        <w:t>b.</w:t>
      </w:r>
      <w:r>
        <w:tab/>
        <w:t xml:space="preserve">Answers will </w:t>
      </w:r>
      <w:r w:rsidR="009C45A9">
        <w:t>vary;</w:t>
      </w:r>
      <w:r>
        <w:t xml:space="preserve"> one possibility is more than half of the respondents like it.</w:t>
      </w:r>
      <w:r w:rsidR="002C5A4A">
        <w:t xml:space="preserve"> </w:t>
      </w:r>
    </w:p>
    <w:p w14:paraId="5CDDC452" w14:textId="6C01EDA0" w:rsidR="002D4FF5" w:rsidRPr="00E00B97" w:rsidRDefault="009C45A9" w:rsidP="001C6A07">
      <w:pPr>
        <w:pStyle w:val="Text"/>
        <w:rPr>
          <w:lang w:val="es-US"/>
        </w:rPr>
      </w:pPr>
      <w:r>
        <w:tab/>
      </w:r>
      <w:r>
        <w:tab/>
      </w:r>
      <w:r w:rsidR="002C5A4A" w:rsidRPr="00E00B97">
        <w:rPr>
          <w:b/>
          <w:lang w:val="es-US"/>
        </w:rPr>
        <w:t>(LO</w:t>
      </w:r>
      <w:r w:rsidR="009E1C23" w:rsidRPr="00E00B97">
        <w:rPr>
          <w:b/>
          <w:lang w:val="es-US"/>
        </w:rPr>
        <w:t>5-</w:t>
      </w:r>
      <w:r w:rsidR="002C5A4A" w:rsidRPr="00E00B97">
        <w:rPr>
          <w:b/>
          <w:lang w:val="es-US"/>
        </w:rPr>
        <w:t>1)</w:t>
      </w:r>
    </w:p>
    <w:p w14:paraId="42C15BE6" w14:textId="77777777" w:rsidR="002D4FF5" w:rsidRPr="00E00B97" w:rsidRDefault="002D4FF5" w:rsidP="00284658">
      <w:pPr>
        <w:pStyle w:val="Text"/>
        <w:rPr>
          <w:lang w:val="es-US"/>
        </w:rPr>
      </w:pPr>
    </w:p>
    <w:p w14:paraId="0EEF65CB" w14:textId="08AD47F3" w:rsidR="002D4FF5" w:rsidRPr="00F23F8A" w:rsidRDefault="00EE7D38" w:rsidP="00284658">
      <w:pPr>
        <w:pStyle w:val="Text"/>
        <w:rPr>
          <w:lang w:val="es-US"/>
        </w:rPr>
      </w:pPr>
      <w:r w:rsidRPr="00F23F8A">
        <w:rPr>
          <w:lang w:val="es-US"/>
        </w:rPr>
        <w:t>4</w:t>
      </w:r>
      <w:r w:rsidR="009E41E2" w:rsidRPr="00F23F8A">
        <w:rPr>
          <w:lang w:val="es-US"/>
        </w:rPr>
        <w:t>2</w:t>
      </w:r>
      <w:r w:rsidR="002D4FF5" w:rsidRPr="00F23F8A">
        <w:rPr>
          <w:lang w:val="es-US"/>
        </w:rPr>
        <w:t>.</w:t>
      </w:r>
      <w:r w:rsidR="002D4FF5" w:rsidRPr="00F23F8A">
        <w:rPr>
          <w:lang w:val="es-US"/>
        </w:rPr>
        <w:tab/>
        <w:t>Empirical</w:t>
      </w:r>
      <w:r w:rsidR="002C5A4A" w:rsidRPr="00F23F8A">
        <w:rPr>
          <w:lang w:val="es-US"/>
        </w:rPr>
        <w:t xml:space="preserve"> </w:t>
      </w:r>
      <w:r w:rsidR="002C5A4A" w:rsidRPr="00F23F8A">
        <w:rPr>
          <w:b/>
          <w:lang w:val="es-US"/>
        </w:rPr>
        <w:t>(LO</w:t>
      </w:r>
      <w:r w:rsidR="009E1C23" w:rsidRPr="00F23F8A">
        <w:rPr>
          <w:b/>
          <w:lang w:val="es-US"/>
        </w:rPr>
        <w:t>5-</w:t>
      </w:r>
      <w:r w:rsidR="002C5A4A" w:rsidRPr="00F23F8A">
        <w:rPr>
          <w:b/>
          <w:lang w:val="es-US"/>
        </w:rPr>
        <w:t>2)</w:t>
      </w:r>
    </w:p>
    <w:p w14:paraId="1120CB0E" w14:textId="77777777" w:rsidR="00EE7D38" w:rsidRPr="00F23F8A" w:rsidRDefault="00EE7D38" w:rsidP="00284658">
      <w:pPr>
        <w:pStyle w:val="Text"/>
        <w:rPr>
          <w:lang w:val="es-US"/>
        </w:rPr>
      </w:pPr>
    </w:p>
    <w:p w14:paraId="321A954E" w14:textId="7CFAC374" w:rsidR="002D4FF5" w:rsidRPr="00F23F8A" w:rsidRDefault="00EE7D38" w:rsidP="00284658">
      <w:pPr>
        <w:pStyle w:val="Text"/>
        <w:rPr>
          <w:lang w:val="es-US"/>
        </w:rPr>
      </w:pPr>
      <w:r w:rsidRPr="00F23F8A">
        <w:rPr>
          <w:lang w:val="es-US"/>
        </w:rPr>
        <w:t>4</w:t>
      </w:r>
      <w:r w:rsidR="009E41E2" w:rsidRPr="00F23F8A">
        <w:rPr>
          <w:lang w:val="es-US"/>
        </w:rPr>
        <w:t>3</w:t>
      </w:r>
      <w:r w:rsidR="002D4FF5" w:rsidRPr="00F23F8A">
        <w:rPr>
          <w:lang w:val="es-US"/>
        </w:rPr>
        <w:t>.</w:t>
      </w:r>
      <w:r w:rsidR="002D4FF5" w:rsidRPr="00F23F8A">
        <w:rPr>
          <w:lang w:val="es-US"/>
        </w:rPr>
        <w:tab/>
        <w:t>Subjective</w:t>
      </w:r>
      <w:r w:rsidR="002C5A4A" w:rsidRPr="00F23F8A">
        <w:rPr>
          <w:lang w:val="es-US"/>
        </w:rPr>
        <w:t xml:space="preserve"> </w:t>
      </w:r>
      <w:r w:rsidR="002C5A4A" w:rsidRPr="00F23F8A">
        <w:rPr>
          <w:b/>
          <w:lang w:val="es-US"/>
        </w:rPr>
        <w:t>(LO</w:t>
      </w:r>
      <w:r w:rsidR="009E1C23" w:rsidRPr="00F23F8A">
        <w:rPr>
          <w:b/>
          <w:lang w:val="es-US"/>
        </w:rPr>
        <w:t>5-</w:t>
      </w:r>
      <w:r w:rsidR="002C5A4A" w:rsidRPr="00F23F8A">
        <w:rPr>
          <w:b/>
          <w:lang w:val="es-US"/>
        </w:rPr>
        <w:t>2)</w:t>
      </w:r>
    </w:p>
    <w:p w14:paraId="40DE942C" w14:textId="77777777" w:rsidR="002D4FF5" w:rsidRPr="00F23F8A" w:rsidRDefault="002D4FF5" w:rsidP="00284658">
      <w:pPr>
        <w:pStyle w:val="Text"/>
        <w:rPr>
          <w:lang w:val="es-US"/>
        </w:rPr>
      </w:pPr>
    </w:p>
    <w:p w14:paraId="35E736B9" w14:textId="60EF49E3" w:rsidR="002D4FF5" w:rsidRDefault="009E41E2" w:rsidP="00284658">
      <w:pPr>
        <w:pStyle w:val="Text"/>
      </w:pPr>
      <w:r>
        <w:t>44</w:t>
      </w:r>
      <w:r w:rsidR="002D4FF5">
        <w:t>.</w:t>
      </w:r>
      <w:r w:rsidR="002D4FF5">
        <w:tab/>
        <w:t>a.</w:t>
      </w:r>
      <w:r w:rsidR="002D4FF5">
        <w:tab/>
        <w:t>0.10, found by 50/500</w:t>
      </w:r>
      <w:r w:rsidR="00D77850">
        <w:t>.</w:t>
      </w:r>
    </w:p>
    <w:p w14:paraId="022B2FC7" w14:textId="77777777" w:rsidR="002D4FF5" w:rsidRDefault="002D4FF5" w:rsidP="00284658">
      <w:pPr>
        <w:pStyle w:val="Text"/>
      </w:pPr>
      <w:r>
        <w:tab/>
        <w:t>b.</w:t>
      </w:r>
      <w:r>
        <w:tab/>
        <w:t>Yes, mutually exclusive, because a given tip cannot fall in more than one category.</w:t>
      </w:r>
    </w:p>
    <w:p w14:paraId="4DD48D3B" w14:textId="77777777" w:rsidR="002D4FF5" w:rsidRDefault="002D4FF5" w:rsidP="00284658">
      <w:pPr>
        <w:pStyle w:val="Text"/>
      </w:pPr>
      <w:r>
        <w:tab/>
        <w:t>c.</w:t>
      </w:r>
      <w:r>
        <w:tab/>
        <w:t>1.00</w:t>
      </w:r>
    </w:p>
    <w:p w14:paraId="6E3AE327" w14:textId="77777777" w:rsidR="002D4FF5" w:rsidRDefault="002D4FF5" w:rsidP="00284658">
      <w:pPr>
        <w:pStyle w:val="Text"/>
      </w:pPr>
      <w:r>
        <w:tab/>
        <w:t>d.</w:t>
      </w:r>
      <w:r>
        <w:tab/>
        <w:t>0.60, found by 300/500</w:t>
      </w:r>
      <w:r w:rsidR="00D77850">
        <w:t>.</w:t>
      </w:r>
    </w:p>
    <w:p w14:paraId="64295463" w14:textId="77777777" w:rsidR="002D4FF5" w:rsidRDefault="002D4FF5" w:rsidP="00284658">
      <w:pPr>
        <w:pStyle w:val="Text"/>
      </w:pPr>
      <w:r>
        <w:tab/>
        <w:t>e.</w:t>
      </w:r>
      <w:r>
        <w:tab/>
        <w:t>0.90, found by 450/500 or 1 – (50/500)</w: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5-5</w:t>
      </w:r>
      <w:r w:rsidR="002C5A4A" w:rsidRPr="002C5A4A">
        <w:rPr>
          <w:b/>
        </w:rPr>
        <w:t>)</w:t>
      </w:r>
    </w:p>
    <w:p w14:paraId="209758AC" w14:textId="77777777" w:rsidR="002D4FF5" w:rsidRDefault="002D4FF5" w:rsidP="00284658">
      <w:pPr>
        <w:pStyle w:val="Text"/>
      </w:pPr>
    </w:p>
    <w:p w14:paraId="693177E1" w14:textId="61CFB3A0" w:rsidR="00171CFE" w:rsidRDefault="009E41E2" w:rsidP="00284658">
      <w:pPr>
        <w:pStyle w:val="Text"/>
      </w:pPr>
      <w:r>
        <w:t>45</w:t>
      </w:r>
      <w:r w:rsidR="002D4FF5">
        <w:t>.</w:t>
      </w:r>
      <w:r w:rsidR="002D4FF5">
        <w:tab/>
        <w:t>a.</w:t>
      </w:r>
      <w:r w:rsidR="002D4FF5">
        <w:tab/>
      </w:r>
      <w:r w:rsidR="00BA1964" w:rsidRPr="00171CFE">
        <w:rPr>
          <w:noProof/>
          <w:position w:val="-24"/>
        </w:rPr>
        <w:object w:dxaOrig="240" w:dyaOrig="620" w14:anchorId="0E97B326">
          <v:shape id="_x0000_i1036" type="#_x0000_t75" alt="" style="width:12pt;height:31.5pt;mso-width-percent:0;mso-height-percent:0;mso-width-percent:0;mso-height-percent:0" o:ole="">
            <v:imagedata r:id="rId32" o:title=""/>
          </v:shape>
          <o:OLEObject Type="Embed" ProgID="Equation.DSMT4" ShapeID="_x0000_i1036" DrawAspect="Content" ObjectID="_1670228679" r:id="rId33"/>
        </w:object>
      </w:r>
      <w:r w:rsidR="00171CFE">
        <w:t xml:space="preserve">, found by </w:t>
      </w:r>
      <w:r w:rsidR="00BA1964" w:rsidRPr="00171CFE">
        <w:rPr>
          <w:noProof/>
          <w:position w:val="-24"/>
        </w:rPr>
        <w:object w:dxaOrig="499" w:dyaOrig="620" w14:anchorId="77C3BD90">
          <v:shape id="_x0000_i1037" type="#_x0000_t75" alt="" style="width:25pt;height:31.5pt;mso-width-percent:0;mso-height-percent:0;mso-width-percent:0;mso-height-percent:0" o:ole="">
            <v:imagedata r:id="rId34" o:title=""/>
          </v:shape>
          <o:OLEObject Type="Embed" ProgID="Equation.DSMT4" ShapeID="_x0000_i1037" DrawAspect="Content" ObjectID="_1670228680" r:id="rId35"/>
        </w:object>
      </w:r>
    </w:p>
    <w:p w14:paraId="29D0D1D3" w14:textId="77777777" w:rsidR="002D4FF5" w:rsidRDefault="00171CFE" w:rsidP="00284658">
      <w:pPr>
        <w:pStyle w:val="Text"/>
      </w:pPr>
      <w:r>
        <w:tab/>
        <w:t>b.</w:t>
      </w:r>
      <w:r>
        <w:tab/>
      </w:r>
      <w:r w:rsidR="00BA1964" w:rsidRPr="00171CFE">
        <w:rPr>
          <w:noProof/>
          <w:position w:val="-24"/>
        </w:rPr>
        <w:object w:dxaOrig="240" w:dyaOrig="620" w14:anchorId="52E4BBF5">
          <v:shape id="_x0000_i1038" type="#_x0000_t75" alt="" style="width:12pt;height:31.5pt;mso-width-percent:0;mso-height-percent:0;mso-width-percent:0;mso-height-percent:0" o:ole="">
            <v:imagedata r:id="rId36" o:title=""/>
          </v:shape>
          <o:OLEObject Type="Embed" ProgID="Equation.DSMT4" ShapeID="_x0000_i1038" DrawAspect="Content" ObjectID="_1670228681" r:id="rId37"/>
        </w:object>
      </w:r>
      <w:r>
        <w:t xml:space="preserve">, because </w:t>
      </w:r>
      <w:r w:rsidR="00BA1964" w:rsidRPr="00171CFE">
        <w:rPr>
          <w:noProof/>
          <w:position w:val="-24"/>
        </w:rPr>
        <w:object w:dxaOrig="900" w:dyaOrig="620" w14:anchorId="1FFDB65F">
          <v:shape id="_x0000_i1039" type="#_x0000_t75" alt="" style="width:45pt;height:31.5pt;mso-width-percent:0;mso-height-percent:0;mso-width-percent:0;mso-height-percent:0" o:ole="">
            <v:imagedata r:id="rId38" o:title=""/>
          </v:shape>
          <o:OLEObject Type="Embed" ProgID="Equation.DSMT4" ShapeID="_x0000_i1039" DrawAspect="Content" ObjectID="_1670228682" r:id="rId39"/>
        </w:object>
      </w:r>
      <w:r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9E1C23">
        <w:rPr>
          <w:b/>
        </w:rPr>
        <w:t>-4</w:t>
      </w:r>
      <w:r w:rsidR="002C5A4A" w:rsidRPr="002C5A4A">
        <w:rPr>
          <w:b/>
        </w:rPr>
        <w:t>)</w:t>
      </w:r>
    </w:p>
    <w:p w14:paraId="4B0E5262" w14:textId="77777777" w:rsidR="002D4FF5" w:rsidRDefault="002D4FF5" w:rsidP="00284658">
      <w:pPr>
        <w:pStyle w:val="Text"/>
      </w:pPr>
    </w:p>
    <w:p w14:paraId="7F7B656B" w14:textId="46BE42D4" w:rsidR="002D4FF5" w:rsidRDefault="009E41E2" w:rsidP="00284658">
      <w:pPr>
        <w:pStyle w:val="Text"/>
      </w:pPr>
      <w:r>
        <w:t>46</w:t>
      </w:r>
      <w:r w:rsidR="002D4FF5">
        <w:t>.</w:t>
      </w:r>
      <w:r w:rsidR="002D4FF5">
        <w:tab/>
        <w:t>a.</w:t>
      </w:r>
      <w:r w:rsidR="002D4FF5">
        <w:tab/>
      </w:r>
      <w:r w:rsidR="00404389">
        <w:t xml:space="preserve">0.077 or </w:t>
      </w:r>
      <w:r w:rsidR="002D4FF5">
        <w:t>4/52</w:t>
      </w:r>
    </w:p>
    <w:p w14:paraId="3BEEC8AF" w14:textId="77777777" w:rsidR="002D4FF5" w:rsidRDefault="002D4FF5" w:rsidP="00284658">
      <w:pPr>
        <w:pStyle w:val="Text"/>
      </w:pPr>
      <w:r>
        <w:tab/>
        <w:t>b.</w:t>
      </w:r>
      <w:r>
        <w:tab/>
      </w:r>
      <w:r w:rsidR="00404389">
        <w:t xml:space="preserve">0.059 or </w:t>
      </w:r>
      <w:r>
        <w:t>3/51</w:t>
      </w:r>
    </w:p>
    <w:p w14:paraId="5295C381" w14:textId="0A01E739" w:rsidR="002D4FF5" w:rsidRDefault="002D4FF5" w:rsidP="00284658">
      <w:pPr>
        <w:pStyle w:val="Text"/>
      </w:pPr>
      <w:r>
        <w:tab/>
        <w:t>c.</w:t>
      </w:r>
      <w:r>
        <w:tab/>
      </w:r>
      <w:r w:rsidR="002C3BD3">
        <w:t xml:space="preserve">The events are not independent.  When the first king is drawn and not replaced, the number of kings in the deck </w:t>
      </w:r>
      <w:r w:rsidR="009C45A9">
        <w:t>is</w:t>
      </w:r>
      <w:r w:rsidR="002C3BD3">
        <w:t xml:space="preserve"> reduced to 3.  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5-4</w:t>
      </w:r>
      <w:r w:rsidR="002C5A4A" w:rsidRPr="002C5A4A">
        <w:rPr>
          <w:b/>
        </w:rPr>
        <w:t>)</w:t>
      </w:r>
    </w:p>
    <w:p w14:paraId="567A1536" w14:textId="77777777" w:rsidR="002D4FF5" w:rsidRDefault="002D4FF5" w:rsidP="00284658">
      <w:pPr>
        <w:pStyle w:val="Text"/>
      </w:pPr>
    </w:p>
    <w:p w14:paraId="248CA14B" w14:textId="3C555B45" w:rsidR="002D4FF5" w:rsidRDefault="009E41E2" w:rsidP="00284658">
      <w:pPr>
        <w:pStyle w:val="Text"/>
      </w:pPr>
      <w:r>
        <w:t>47</w:t>
      </w:r>
      <w:r w:rsidR="002D4FF5">
        <w:t>.</w:t>
      </w:r>
      <w:r w:rsidR="002D4FF5">
        <w:tab/>
        <w:t>a.</w:t>
      </w:r>
      <w:r w:rsidR="002D4FF5">
        <w:tab/>
        <w:t>0.8145, found by (0.95)</w:t>
      </w:r>
      <w:r w:rsidR="002D4FF5">
        <w:rPr>
          <w:vertAlign w:val="superscript"/>
        </w:rPr>
        <w:t>4</w:t>
      </w:r>
    </w:p>
    <w:p w14:paraId="42148A92" w14:textId="77777777" w:rsidR="002D4FF5" w:rsidRDefault="002D4FF5" w:rsidP="00284658">
      <w:pPr>
        <w:pStyle w:val="Text"/>
      </w:pPr>
      <w:r>
        <w:tab/>
        <w:t>b.</w:t>
      </w:r>
      <w:r>
        <w:tab/>
        <w:t>Special rule of multiplication</w:t>
      </w:r>
    </w:p>
    <w:p w14:paraId="2914D217" w14:textId="77777777" w:rsidR="002D4FF5" w:rsidRDefault="002D4FF5" w:rsidP="00284658">
      <w:pPr>
        <w:pStyle w:val="Text"/>
      </w:pPr>
      <w:r>
        <w:tab/>
        <w:t>c.</w:t>
      </w:r>
      <w:r>
        <w:tab/>
        <w:t xml:space="preserve">P(A and B and C and D) = P(A) </w:t>
      </w:r>
      <w:r w:rsidR="00AD0022">
        <w:t>×</w:t>
      </w:r>
      <w:r>
        <w:t xml:space="preserve"> P(B) </w:t>
      </w:r>
      <w:r w:rsidR="00AD0022">
        <w:t>×</w:t>
      </w:r>
      <w:r>
        <w:t xml:space="preserve"> P(C) </w:t>
      </w:r>
      <w:r w:rsidR="00AD0022">
        <w:t>×</w:t>
      </w:r>
      <w:r>
        <w:t xml:space="preserve"> P(D)</w:t>
      </w:r>
      <w:r w:rsidR="002C5A4A">
        <w:t xml:space="preserve"> </w:t>
      </w:r>
      <w:r w:rsidR="002C5A4A" w:rsidRPr="002C5A4A">
        <w:rPr>
          <w:b/>
        </w:rPr>
        <w:t>(</w:t>
      </w:r>
      <w:r w:rsidR="009E1C23" w:rsidRPr="002C5A4A">
        <w:rPr>
          <w:b/>
        </w:rPr>
        <w:t>LO</w:t>
      </w:r>
      <w:r w:rsidR="009E1C23">
        <w:rPr>
          <w:b/>
        </w:rPr>
        <w:t>5-4</w:t>
      </w:r>
      <w:r w:rsidR="002C5A4A" w:rsidRPr="002C5A4A">
        <w:rPr>
          <w:b/>
        </w:rPr>
        <w:t>)</w:t>
      </w:r>
    </w:p>
    <w:p w14:paraId="1ECC8809" w14:textId="77777777" w:rsidR="002D4FF5" w:rsidRDefault="002D4FF5" w:rsidP="00284658">
      <w:pPr>
        <w:pStyle w:val="Text"/>
      </w:pPr>
    </w:p>
    <w:p w14:paraId="278B8648" w14:textId="1090D9EB" w:rsidR="002D4FF5" w:rsidRDefault="009E41E2" w:rsidP="00284658">
      <w:pPr>
        <w:pStyle w:val="Text"/>
      </w:pPr>
      <w:r>
        <w:t>48</w:t>
      </w:r>
      <w:r w:rsidR="002D4FF5">
        <w:t>.</w:t>
      </w:r>
      <w:r w:rsidR="002D4FF5">
        <w:tab/>
        <w:t>a.</w:t>
      </w:r>
      <w:r w:rsidR="002D4FF5">
        <w:tab/>
        <w:t>Venn diagram</w:t>
      </w:r>
    </w:p>
    <w:p w14:paraId="2EAB36CC" w14:textId="77777777" w:rsidR="002D4FF5" w:rsidRDefault="002D4FF5" w:rsidP="00284658">
      <w:pPr>
        <w:pStyle w:val="Text"/>
      </w:pPr>
      <w:r>
        <w:tab/>
        <w:t>b.</w:t>
      </w:r>
      <w:r>
        <w:tab/>
        <w:t>Complement rule</w:t>
      </w:r>
    </w:p>
    <w:p w14:paraId="79620440" w14:textId="77777777" w:rsidR="002D4FF5" w:rsidRDefault="002D4FF5" w:rsidP="00284658">
      <w:pPr>
        <w:pStyle w:val="Text"/>
      </w:pPr>
      <w:r>
        <w:tab/>
        <w:t>c.</w:t>
      </w:r>
      <w:r>
        <w:tab/>
        <w:t>1</w:t>
      </w:r>
      <w:r w:rsidR="002C5A4A">
        <w:t xml:space="preserve"> </w:t>
      </w:r>
      <w:r w:rsidR="002C5A4A" w:rsidRPr="002C5A4A">
        <w:rPr>
          <w:b/>
        </w:rPr>
        <w:t>(LO</w:t>
      </w:r>
      <w:r w:rsidR="009E1C23">
        <w:rPr>
          <w:b/>
        </w:rPr>
        <w:t>5-1</w:t>
      </w:r>
      <w:r w:rsidR="002C5A4A" w:rsidRPr="002C5A4A">
        <w:rPr>
          <w:b/>
        </w:rPr>
        <w:t>)</w:t>
      </w:r>
    </w:p>
    <w:p w14:paraId="404A0AC7" w14:textId="77777777" w:rsidR="002D4FF5" w:rsidRDefault="002D4FF5" w:rsidP="00284658">
      <w:pPr>
        <w:pStyle w:val="Text"/>
      </w:pPr>
    </w:p>
    <w:p w14:paraId="738C5420" w14:textId="2E06F5FA" w:rsidR="002D4FF5" w:rsidRDefault="009E41E2" w:rsidP="00284658">
      <w:pPr>
        <w:pStyle w:val="Text"/>
      </w:pPr>
      <w:r>
        <w:t>49</w:t>
      </w:r>
      <w:r w:rsidR="002D4FF5">
        <w:t>.</w:t>
      </w:r>
      <w:r w:rsidR="002D4FF5">
        <w:tab/>
        <w:t>a.</w:t>
      </w:r>
      <w:r w:rsidR="002D4FF5">
        <w:tab/>
        <w:t xml:space="preserve">0.08, found by 0.80 </w:t>
      </w:r>
      <w:r w:rsidR="00A56AA9">
        <w:t>×</w:t>
      </w:r>
      <w:r w:rsidR="002D4FF5">
        <w:t xml:space="preserve"> 0.10</w:t>
      </w:r>
      <w:r w:rsidR="002C5A4A">
        <w:t xml:space="preserve">  </w:t>
      </w:r>
    </w:p>
    <w:p w14:paraId="698435AD" w14:textId="77777777" w:rsidR="00EE7D38" w:rsidRDefault="00EE7D38" w:rsidP="00284658">
      <w:pPr>
        <w:pStyle w:val="Text"/>
      </w:pPr>
      <w:r>
        <w:tab/>
        <w:t>b.</w:t>
      </w:r>
      <w:r>
        <w:tab/>
        <w:t>No, because if you know a person’s gender it changes the probability they attended</w:t>
      </w:r>
      <w:r w:rsidR="009E1C23">
        <w:t xml:space="preserve"> </w:t>
      </w:r>
      <w:r>
        <w:t>college.</w:t>
      </w:r>
    </w:p>
    <w:p w14:paraId="100C16FA" w14:textId="77777777" w:rsidR="007E3076" w:rsidRDefault="002D4FF5" w:rsidP="007E3076">
      <w:pPr>
        <w:pStyle w:val="Text"/>
      </w:pPr>
      <w:r>
        <w:tab/>
      </w:r>
      <w:r w:rsidR="00EE7D38">
        <w:t>c</w:t>
      </w:r>
      <w:r>
        <w:t>.</w:t>
      </w:r>
      <w:r>
        <w:tab/>
      </w:r>
      <w:r w:rsidR="007E3076">
        <w:rPr>
          <w:noProof/>
          <w:lang w:val="en-IN" w:eastAsia="en-IN"/>
        </w:rPr>
        <mc:AlternateContent>
          <mc:Choice Requires="wpc">
            <w:drawing>
              <wp:inline distT="0" distB="0" distL="0" distR="0" wp14:anchorId="357A2516" wp14:editId="29ED9F4D">
                <wp:extent cx="3577133" cy="1392172"/>
                <wp:effectExtent l="0" t="0" r="0" b="0"/>
                <wp:docPr id="16" name="Canvas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7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35999" y="228287"/>
                            <a:ext cx="219456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5999" y="685486"/>
                            <a:ext cx="219456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316158" y="422899"/>
                            <a:ext cx="911520" cy="1638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547361" y="36002"/>
                            <a:ext cx="54864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0BA4B1C" w14:textId="77777777" w:rsidR="00DC7DC4" w:rsidRDefault="00DC7DC4" w:rsidP="007E3076">
                              <w:pPr>
                                <w:pStyle w:val="NormalWeb"/>
                                <w:tabs>
                                  <w:tab w:val="left" w:pos="0"/>
                                  <w:tab w:val="right" w:pos="360"/>
                                  <w:tab w:val="left" w:pos="540"/>
                                  <w:tab w:val="left" w:pos="600"/>
                                  <w:tab w:val="left" w:pos="720"/>
                                  <w:tab w:val="left" w:pos="900"/>
                                  <w:tab w:val="left" w:pos="1080"/>
                                  <w:tab w:val="left" w:pos="1440"/>
                                  <w:tab w:val="left" w:pos="1560"/>
                                  <w:tab w:val="left" w:pos="1800"/>
                                  <w:tab w:val="left" w:pos="204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6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i/>
                                  <w:iCs/>
                                  <w:sz w:val="22"/>
                                  <w:szCs w:val="22"/>
                                </w:rPr>
                                <w:t>0.90</w:t>
                              </w:r>
                            </w:p>
                            <w:p w14:paraId="25E03C07" w14:textId="77777777" w:rsidR="00DC7DC4" w:rsidRDefault="00DC7DC4" w:rsidP="007E307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547361" y="640633"/>
                            <a:ext cx="54864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8AEF1A" w14:textId="77777777" w:rsidR="00DC7DC4" w:rsidRDefault="00DC7DC4" w:rsidP="007E3076">
                              <w:pPr>
                                <w:pStyle w:val="NormalWeb"/>
                                <w:tabs>
                                  <w:tab w:val="left" w:pos="0"/>
                                  <w:tab w:val="right" w:pos="360"/>
                                  <w:tab w:val="left" w:pos="540"/>
                                  <w:tab w:val="left" w:pos="600"/>
                                  <w:tab w:val="left" w:pos="720"/>
                                  <w:tab w:val="left" w:pos="900"/>
                                  <w:tab w:val="left" w:pos="1080"/>
                                  <w:tab w:val="left" w:pos="1440"/>
                                  <w:tab w:val="left" w:pos="1560"/>
                                  <w:tab w:val="left" w:pos="1800"/>
                                  <w:tab w:val="left" w:pos="204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6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i/>
                                  <w:iCs/>
                                  <w:sz w:val="22"/>
                                  <w:szCs w:val="22"/>
                                </w:rPr>
                                <w:t>0.22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547361" y="427212"/>
                            <a:ext cx="54864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D77F59" w14:textId="77777777" w:rsidR="00DC7DC4" w:rsidRDefault="00DC7DC4" w:rsidP="007E3076">
                              <w:pPr>
                                <w:pStyle w:val="NormalWeb"/>
                                <w:tabs>
                                  <w:tab w:val="left" w:pos="0"/>
                                  <w:tab w:val="right" w:pos="360"/>
                                  <w:tab w:val="left" w:pos="540"/>
                                  <w:tab w:val="left" w:pos="600"/>
                                  <w:tab w:val="left" w:pos="720"/>
                                  <w:tab w:val="left" w:pos="900"/>
                                  <w:tab w:val="left" w:pos="1080"/>
                                  <w:tab w:val="left" w:pos="1440"/>
                                  <w:tab w:val="left" w:pos="1560"/>
                                  <w:tab w:val="left" w:pos="1800"/>
                                  <w:tab w:val="left" w:pos="2040"/>
                                  <w:tab w:val="left" w:pos="2160"/>
                                  <w:tab w:val="left" w:pos="2520"/>
                                  <w:tab w:val="left" w:pos="2880"/>
                                  <w:tab w:val="left" w:pos="324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6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i/>
                                  <w:iCs/>
                                  <w:sz w:val="22"/>
                                  <w:szCs w:val="22"/>
                                </w:rPr>
                                <w:t>0.10</w:t>
                              </w:r>
                            </w:p>
                            <w:p w14:paraId="543D557E" w14:textId="77777777" w:rsidR="00DC7DC4" w:rsidRDefault="00DC7DC4" w:rsidP="007E307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547361" y="1033748"/>
                            <a:ext cx="45339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4BD2909" w14:textId="77777777" w:rsidR="00DC7DC4" w:rsidRDefault="00DC7DC4" w:rsidP="007E307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eastAsia="Times New Roman"/>
                                  <w:i/>
                                  <w:iCs/>
                                  <w:sz w:val="22"/>
                                  <w:szCs w:val="22"/>
                                </w:rPr>
                                <w:t>0.78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205732" y="96069"/>
                            <a:ext cx="1290356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BD5FE0E" w14:textId="77777777" w:rsidR="00DC7DC4" w:rsidRDefault="00DC7DC4" w:rsidP="007E3076">
                              <w:pPr>
                                <w:pStyle w:val="NormalWeb"/>
                                <w:tabs>
                                  <w:tab w:val="right" w:pos="360"/>
                                  <w:tab w:val="left" w:pos="540"/>
                                  <w:tab w:val="left" w:pos="90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0.80 × 0.90 = 0.720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205732" y="456472"/>
                            <a:ext cx="13716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C32C67" w14:textId="77777777" w:rsidR="00DC7DC4" w:rsidRDefault="00DC7DC4" w:rsidP="007E3076">
                              <w:pPr>
                                <w:pStyle w:val="NormalWeb"/>
                                <w:tabs>
                                  <w:tab w:val="right" w:pos="360"/>
                                  <w:tab w:val="left" w:pos="540"/>
                                  <w:tab w:val="left" w:pos="90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0.80 × 0.10 = 0.080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205732" y="1041672"/>
                            <a:ext cx="137160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69B70B8" w14:textId="77777777" w:rsidR="00DC7DC4" w:rsidRDefault="00DC7DC4" w:rsidP="007E3076">
                              <w:pPr>
                                <w:pStyle w:val="NormalWeb"/>
                                <w:tabs>
                                  <w:tab w:val="right" w:pos="360"/>
                                  <w:tab w:val="left" w:pos="540"/>
                                  <w:tab w:val="left" w:pos="90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0.20 × 0.78 = 0.156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205987" y="687804"/>
                            <a:ext cx="133477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BB5CA72" w14:textId="77777777" w:rsidR="00DC7DC4" w:rsidRDefault="00DC7DC4" w:rsidP="007E3076">
                              <w:pPr>
                                <w:pStyle w:val="NormalWeb"/>
                                <w:tabs>
                                  <w:tab w:val="right" w:pos="360"/>
                                  <w:tab w:val="left" w:pos="540"/>
                                  <w:tab w:val="left" w:pos="90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0.20 × 0.22 = 0.044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1319334" y="798854"/>
                            <a:ext cx="911225" cy="16319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48250" y="310317"/>
                            <a:ext cx="822960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0968718" w14:textId="77777777" w:rsidR="00DC7DC4" w:rsidRPr="007E3076" w:rsidRDefault="00DC7DC4" w:rsidP="007E3076">
                              <w:pPr>
                                <w:pStyle w:val="NormalWeb"/>
                                <w:tabs>
                                  <w:tab w:val="right" w:pos="360"/>
                                  <w:tab w:val="left" w:pos="540"/>
                                  <w:tab w:val="left" w:pos="90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0" w:beforeAutospacing="0" w:after="0" w:afterAutospacing="0"/>
                                <w:ind w:left="547" w:hanging="547"/>
                                <w:rPr>
                                  <w:i/>
                                </w:rPr>
                              </w:pPr>
                              <w:r w:rsidRPr="007E3076">
                                <w:rPr>
                                  <w:rFonts w:eastAsia="Times New Roman"/>
                                  <w:i/>
                                  <w:sz w:val="22"/>
                                  <w:szCs w:val="22"/>
                                </w:rPr>
                                <w:t>0.80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348250" y="788224"/>
                            <a:ext cx="54864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44E6C1" w14:textId="77777777" w:rsidR="00DC7DC4" w:rsidRDefault="00DC7DC4" w:rsidP="007E3076">
                              <w:pPr>
                                <w:pStyle w:val="NormalWeb"/>
                                <w:tabs>
                                  <w:tab w:val="right" w:pos="360"/>
                                  <w:tab w:val="left" w:pos="540"/>
                                  <w:tab w:val="left" w:pos="900"/>
                                  <w:tab w:val="left" w:pos="3780"/>
                                  <w:tab w:val="left" w:pos="4500"/>
                                  <w:tab w:val="left" w:pos="5850"/>
                                  <w:tab w:val="right" w:pos="7200"/>
                                </w:tabs>
                                <w:spacing w:before="0" w:beforeAutospacing="0" w:after="0" w:afterAutospacing="0"/>
                                <w:ind w:left="547" w:hanging="547"/>
                              </w:pPr>
                              <w:r>
                                <w:rPr>
                                  <w:rFonts w:eastAsia="Times New Roman"/>
                                  <w:i/>
                                  <w:iCs/>
                                  <w:sz w:val="22"/>
                                  <w:szCs w:val="22"/>
                                </w:rPr>
                                <w:t>0.20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7A2516" id="Canvas 16" o:spid="_x0000_s1026" editas="canvas" style="width:281.65pt;height:109.6pt;mso-position-horizontal-relative:char;mso-position-vertical-relative:line" coordsize="35769,13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">
                <v:shape id="_x0000_s1027" type="#_x0000_t75" style="position:absolute;width:35769;height:13919;visibility:visible;mso-wrap-style:square">
                  <v:fill o:detectmouseclick="t"/>
                  <v:path o:connecttype="none"/>
                </v:shape>
                <v:line id="Line 21" o:spid="_x0000_s1028" style="position:absolute;flip:y;visibility:visible;mso-wrap-style:square" from="359,2282" to="22305,6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VzlL8AAADbAAAADwAAAGRycy9kb3ducmV2LnhtbERPS4vCMBC+L/gfwgje1tTFrVKNIrKK&#10;1/WB16EZ29JmUpJU67/fCMLe5uN7znLdm0bcyfnKsoLJOAFBnFtdcaHgfNp9zkH4gKyxsUwKnuRh&#10;vRp8LDHT9sG/dD+GQsQQ9hkqKENoMyl9XpJBP7YtceRu1hkMEbpCaoePGG4a+ZUkqTRYcWwosaVt&#10;SXl97IyCrjbXy2XX1dOfwzcl6d616dYpNRr2mwWIQH34F7/dBx3nz+D1SzxArv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SVzlL8AAADbAAAADwAAAAAAAAAAAAAAAACh&#10;AgAAZHJzL2Rvd25yZXYueG1sUEsFBgAAAAAEAAQA+QAAAI0DAAAAAA==&#10;">
                  <v:stroke startarrow="oval" endarrow="oval"/>
                </v:line>
                <v:line id="Line 22" o:spid="_x0000_s1029" style="position:absolute;visibility:visible;mso-wrap-style:square" from="359,6854" to="22305,11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6F98IAAADbAAAADwAAAGRycy9kb3ducmV2LnhtbESPQWuDQBCF74X+h2UKuTWrUkqxWSUI&#10;DTmV1uQHDO5EbdxZcbdq/n3mUOhtHvO+N2925eoGNdMUes8G0m0CirjxtufWwPn08fwGKkRki4Nn&#10;MnCjAGXx+LDD3PqFv2muY6skhEOOBroYx1zr0HTkMGz9SCy7i58cRpFTq+2Ei4S7QWdJ8qod9iwX&#10;Ohyp6qi51r9Oahyy5vZJdXJOqxf7dfqZeR0vxmye1v07qEhr/Df/0UcrnJSVX2Q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C6F98IAAADbAAAADwAAAAAAAAAAAAAA&#10;AAChAgAAZHJzL2Rvd25yZXYueG1sUEsFBgAAAAAEAAQA+QAAAJADAAAAAA==&#10;">
                  <v:stroke startarrow="oval" endarrow="oval"/>
                </v:line>
                <v:line id="Line 24" o:spid="_x0000_s1030" style="position:absolute;visibility:visible;mso-wrap-style:square" from="13161,4228" to="22276,5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RDTMIAAADbAAAADwAAAGRycy9kb3ducmV2LnhtbESPy2rDQAxF94H8w6BAd/E4ppTgZhJC&#10;oKWr0tr5AOGRH41HYzxTx/77alHIUlzdo6PDaXa9mmgMnWcDuyQFRVx523Fj4Fq+bfegQkS22Hsm&#10;AwsFOB3XqwPm1t/5m6YiNkogHHI00MY45FqHqiWHIfEDsWS1Hx1GGcdG2xHvAne9ztL0RTvsWC60&#10;ONClpepW/DrReM+q5ZOK9Lq7PNuv8mfieaiNedrM51dQkeb4WP5vf1gDmdjLLwIAf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RDTMIAAADbAAAADwAAAAAAAAAAAAAA&#10;AAChAgAAZHJzL2Rvd25yZXYueG1sUEsFBgAAAAAEAAQA+QAAAJADAAAAAA==&#10;">
                  <v:stroke startarrow="oval" endarrow="oval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31" type="#_x0000_t202" style="position:absolute;left:15473;top:360;width:5487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14:paraId="20BA4B1C" w14:textId="77777777" w:rsidR="00DC7DC4" w:rsidRDefault="00DC7DC4" w:rsidP="007E3076">
                        <w:pPr>
                          <w:pStyle w:val="NormalWeb"/>
                          <w:tabs>
                            <w:tab w:val="left" w:pos="0"/>
                            <w:tab w:val="right" w:pos="360"/>
                            <w:tab w:val="left" w:pos="540"/>
                            <w:tab w:val="left" w:pos="600"/>
                            <w:tab w:val="left" w:pos="720"/>
                            <w:tab w:val="left" w:pos="900"/>
                            <w:tab w:val="left" w:pos="1080"/>
                            <w:tab w:val="left" w:pos="1440"/>
                            <w:tab w:val="left" w:pos="1560"/>
                            <w:tab w:val="left" w:pos="1800"/>
                            <w:tab w:val="left" w:pos="204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6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i/>
                            <w:iCs/>
                            <w:sz w:val="22"/>
                            <w:szCs w:val="22"/>
                          </w:rPr>
                          <w:t>0.90</w:t>
                        </w:r>
                      </w:p>
                      <w:p w14:paraId="25E03C07" w14:textId="77777777" w:rsidR="00DC7DC4" w:rsidRDefault="00DC7DC4" w:rsidP="007E307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Text Box 31" o:spid="_x0000_s1032" type="#_x0000_t202" style="position:absolute;left:15473;top:6406;width:5487;height: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14:paraId="098AEF1A" w14:textId="77777777" w:rsidR="00DC7DC4" w:rsidRDefault="00DC7DC4" w:rsidP="007E3076">
                        <w:pPr>
                          <w:pStyle w:val="NormalWeb"/>
                          <w:tabs>
                            <w:tab w:val="left" w:pos="0"/>
                            <w:tab w:val="right" w:pos="360"/>
                            <w:tab w:val="left" w:pos="540"/>
                            <w:tab w:val="left" w:pos="600"/>
                            <w:tab w:val="left" w:pos="720"/>
                            <w:tab w:val="left" w:pos="900"/>
                            <w:tab w:val="left" w:pos="1080"/>
                            <w:tab w:val="left" w:pos="1440"/>
                            <w:tab w:val="left" w:pos="1560"/>
                            <w:tab w:val="left" w:pos="1800"/>
                            <w:tab w:val="left" w:pos="204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6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i/>
                            <w:iCs/>
                            <w:sz w:val="22"/>
                            <w:szCs w:val="22"/>
                          </w:rPr>
                          <w:t>0.22</w:t>
                        </w:r>
                      </w:p>
                    </w:txbxContent>
                  </v:textbox>
                </v:shape>
                <v:shape id="Text Box 32" o:spid="_x0000_s1033" type="#_x0000_t202" style="position:absolute;left:15473;top:4272;width:5487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14:paraId="46D77F59" w14:textId="77777777" w:rsidR="00DC7DC4" w:rsidRDefault="00DC7DC4" w:rsidP="007E3076">
                        <w:pPr>
                          <w:pStyle w:val="NormalWeb"/>
                          <w:tabs>
                            <w:tab w:val="left" w:pos="0"/>
                            <w:tab w:val="right" w:pos="360"/>
                            <w:tab w:val="left" w:pos="540"/>
                            <w:tab w:val="left" w:pos="600"/>
                            <w:tab w:val="left" w:pos="720"/>
                            <w:tab w:val="left" w:pos="900"/>
                            <w:tab w:val="left" w:pos="1080"/>
                            <w:tab w:val="left" w:pos="1440"/>
                            <w:tab w:val="left" w:pos="1560"/>
                            <w:tab w:val="left" w:pos="1800"/>
                            <w:tab w:val="left" w:pos="2040"/>
                            <w:tab w:val="left" w:pos="2160"/>
                            <w:tab w:val="left" w:pos="2520"/>
                            <w:tab w:val="left" w:pos="2880"/>
                            <w:tab w:val="left" w:pos="324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6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i/>
                            <w:iCs/>
                            <w:sz w:val="22"/>
                            <w:szCs w:val="22"/>
                          </w:rPr>
                          <w:t>0.10</w:t>
                        </w:r>
                      </w:p>
                      <w:p w14:paraId="543D557E" w14:textId="77777777" w:rsidR="00DC7DC4" w:rsidRDefault="00DC7DC4" w:rsidP="007E307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Text Box 20" o:spid="_x0000_s1034" type="#_x0000_t202" style="position:absolute;left:15473;top:10337;width:4534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04BD2909" w14:textId="77777777" w:rsidR="00DC7DC4" w:rsidRDefault="00DC7DC4" w:rsidP="007E307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eastAsia="Times New Roman"/>
                            <w:i/>
                            <w:iCs/>
                            <w:sz w:val="22"/>
                            <w:szCs w:val="22"/>
                          </w:rPr>
                          <w:t>0.78</w:t>
                        </w:r>
                      </w:p>
                    </w:txbxContent>
                  </v:textbox>
                </v:shape>
                <v:shape id="Text Box 26" o:spid="_x0000_s1035" type="#_x0000_t202" style="position:absolute;left:22057;top:960;width:12903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7BD5FE0E" w14:textId="77777777" w:rsidR="00DC7DC4" w:rsidRDefault="00DC7DC4" w:rsidP="007E3076">
                        <w:pPr>
                          <w:pStyle w:val="NormalWeb"/>
                          <w:tabs>
                            <w:tab w:val="right" w:pos="360"/>
                            <w:tab w:val="left" w:pos="540"/>
                            <w:tab w:val="left" w:pos="90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0.80 × 0.90 = 0.720</w:t>
                        </w:r>
                      </w:p>
                    </w:txbxContent>
                  </v:textbox>
                </v:shape>
                <v:shape id="Text Box 29" o:spid="_x0000_s1036" type="#_x0000_t202" style="position:absolute;left:22057;top:4564;width:13716;height:2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14:paraId="66C32C67" w14:textId="77777777" w:rsidR="00DC7DC4" w:rsidRDefault="00DC7DC4" w:rsidP="007E3076">
                        <w:pPr>
                          <w:pStyle w:val="NormalWeb"/>
                          <w:tabs>
                            <w:tab w:val="right" w:pos="360"/>
                            <w:tab w:val="left" w:pos="540"/>
                            <w:tab w:val="left" w:pos="90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0.80 × 0.10 = 0.080</w:t>
                        </w:r>
                      </w:p>
                    </w:txbxContent>
                  </v:textbox>
                </v:shape>
                <v:shape id="Text Box 33" o:spid="_x0000_s1037" type="#_x0000_t202" style="position:absolute;left:22057;top:10416;width:13716;height:3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469B70B8" w14:textId="77777777" w:rsidR="00DC7DC4" w:rsidRDefault="00DC7DC4" w:rsidP="007E3076">
                        <w:pPr>
                          <w:pStyle w:val="NormalWeb"/>
                          <w:tabs>
                            <w:tab w:val="right" w:pos="360"/>
                            <w:tab w:val="left" w:pos="540"/>
                            <w:tab w:val="left" w:pos="90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0.20 × 0.78 = 0.156</w:t>
                        </w:r>
                      </w:p>
                    </w:txbxContent>
                  </v:textbox>
                </v:shape>
                <v:shape id="Text Box 30" o:spid="_x0000_s1038" type="#_x0000_t202" style="position:absolute;left:22059;top:6878;width:13348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14:paraId="3BB5CA72" w14:textId="77777777" w:rsidR="00DC7DC4" w:rsidRDefault="00DC7DC4" w:rsidP="007E3076">
                        <w:pPr>
                          <w:pStyle w:val="NormalWeb"/>
                          <w:tabs>
                            <w:tab w:val="right" w:pos="360"/>
                            <w:tab w:val="left" w:pos="540"/>
                            <w:tab w:val="left" w:pos="90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0.20 × 0.22 = 0.044</w:t>
                        </w:r>
                      </w:p>
                    </w:txbxContent>
                  </v:textbox>
                </v:shape>
                <v:line id="Line 24" o:spid="_x0000_s1039" style="position:absolute;flip:y;visibility:visible;mso-wrap-style:square" from="13193,7988" to="22305,9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+7hr8AAADbAAAADwAAAGRycy9kb3ducmV2LnhtbERPz2vCMBS+D/wfwht4W5PNrYzaKCJT&#10;vM5Ndn00z7a0eSlJqvW/Xw6Cx4/vd7mebC8u5EPrWMNrpkAQV860XGv4/dm9fIIIEdlg75g03CjA&#10;ejV7KrEw7srfdDnGWqQQDgVqaGIcCilD1ZDFkLmBOHFn5y3GBH0tjcdrCre9fFMqlxZbTg0NDrRt&#10;qOqOo9UwdvbvdNqN3fvX4YNUvvdDvvVaz5+nzRJEpCk+xHf3wWhYpLHpS/oBcvU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w+7hr8AAADbAAAADwAAAAAAAAAAAAAAAACh&#10;AgAAZHJzL2Rvd25yZXYueG1sUEsFBgAAAAAEAAQA+QAAAI0DAAAAAA==&#10;">
                  <v:stroke startarrow="oval" endarrow="oval"/>
                </v:line>
                <v:shape id="Text Box 25" o:spid="_x0000_s1040" type="#_x0000_t202" style="position:absolute;left:3482;top:3103;width:8230;height:2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14:paraId="30968718" w14:textId="77777777" w:rsidR="00DC7DC4" w:rsidRPr="007E3076" w:rsidRDefault="00DC7DC4" w:rsidP="007E3076">
                        <w:pPr>
                          <w:pStyle w:val="NormalWeb"/>
                          <w:tabs>
                            <w:tab w:val="right" w:pos="360"/>
                            <w:tab w:val="left" w:pos="540"/>
                            <w:tab w:val="left" w:pos="90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0" w:beforeAutospacing="0" w:after="0" w:afterAutospacing="0"/>
                          <w:ind w:left="547" w:hanging="547"/>
                          <w:rPr>
                            <w:i/>
                          </w:rPr>
                        </w:pPr>
                        <w:r w:rsidRPr="007E3076">
                          <w:rPr>
                            <w:rFonts w:eastAsia="Times New Roman"/>
                            <w:i/>
                            <w:sz w:val="22"/>
                            <w:szCs w:val="22"/>
                          </w:rPr>
                          <w:t>0.80</w:t>
                        </w:r>
                      </w:p>
                    </w:txbxContent>
                  </v:textbox>
                </v:shape>
                <v:shape id="Text Box 27" o:spid="_x0000_s1041" type="#_x0000_t202" style="position:absolute;left:3482;top:7882;width:5486;height: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5F44E6C1" w14:textId="77777777" w:rsidR="00DC7DC4" w:rsidRDefault="00DC7DC4" w:rsidP="007E3076">
                        <w:pPr>
                          <w:pStyle w:val="NormalWeb"/>
                          <w:tabs>
                            <w:tab w:val="right" w:pos="360"/>
                            <w:tab w:val="left" w:pos="540"/>
                            <w:tab w:val="left" w:pos="900"/>
                            <w:tab w:val="left" w:pos="3780"/>
                            <w:tab w:val="left" w:pos="4500"/>
                            <w:tab w:val="left" w:pos="5850"/>
                            <w:tab w:val="right" w:pos="7200"/>
                          </w:tabs>
                          <w:spacing w:before="0" w:beforeAutospacing="0" w:after="0" w:afterAutospacing="0"/>
                          <w:ind w:left="547" w:hanging="547"/>
                        </w:pPr>
                        <w:r>
                          <w:rPr>
                            <w:rFonts w:eastAsia="Times New Roman"/>
                            <w:i/>
                            <w:iCs/>
                            <w:sz w:val="22"/>
                            <w:szCs w:val="22"/>
                          </w:rPr>
                          <w:t>0.20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DA223A" w14:textId="77777777" w:rsidR="002D4FF5" w:rsidRDefault="007E3076" w:rsidP="007E3076">
      <w:pPr>
        <w:pStyle w:val="Text"/>
      </w:pPr>
      <w:r>
        <w:tab/>
      </w:r>
      <w:r w:rsidR="00EE7D38">
        <w:t>d</w:t>
      </w:r>
      <w:r w:rsidR="002D4FF5">
        <w:t>.</w:t>
      </w:r>
      <w:r w:rsidR="002D4FF5">
        <w:tab/>
        <w:t>Yes, because all the possible outcomes are shown on the tree diagram.</w:t>
      </w:r>
      <w:r w:rsidR="002C5A4A"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9E1C23">
        <w:rPr>
          <w:b/>
        </w:rPr>
        <w:t>-4</w:t>
      </w:r>
      <w:r w:rsidR="002C5A4A" w:rsidRPr="002C5A4A">
        <w:rPr>
          <w:b/>
        </w:rPr>
        <w:t>)</w:t>
      </w:r>
    </w:p>
    <w:p w14:paraId="5D5FE7C1" w14:textId="77777777" w:rsidR="002D4FF5" w:rsidRDefault="002D4FF5" w:rsidP="00284658">
      <w:pPr>
        <w:pStyle w:val="Text"/>
      </w:pPr>
    </w:p>
    <w:p w14:paraId="434ACB67" w14:textId="00F5E800" w:rsidR="002D4FF5" w:rsidRDefault="00EE7D38" w:rsidP="00284658">
      <w:pPr>
        <w:pStyle w:val="Text"/>
      </w:pPr>
      <w:r>
        <w:t>5</w:t>
      </w:r>
      <w:r w:rsidR="009E41E2">
        <w:t>0</w:t>
      </w:r>
      <w:r w:rsidR="002D4FF5">
        <w:t>.</w:t>
      </w:r>
      <w:r w:rsidR="002D4FF5">
        <w:tab/>
        <w:t>a.</w:t>
      </w:r>
      <w:r w:rsidR="002D4FF5">
        <w:tab/>
        <w:t>0.6561 found by (0.9)(0.9)(0.9)(0.9)</w:t>
      </w:r>
    </w:p>
    <w:p w14:paraId="276A04AA" w14:textId="77777777" w:rsidR="002D4FF5" w:rsidRDefault="002D4FF5" w:rsidP="00284658">
      <w:pPr>
        <w:pStyle w:val="Text"/>
      </w:pPr>
      <w:r>
        <w:tab/>
        <w:t>b.</w:t>
      </w:r>
      <w:r>
        <w:tab/>
        <w:t>0.0001 found by (0.1)(0.1)(0.1)(0.1)</w:t>
      </w:r>
    </w:p>
    <w:p w14:paraId="2941A3DC" w14:textId="77777777" w:rsidR="002D4FF5" w:rsidRDefault="002D4FF5" w:rsidP="00284658">
      <w:pPr>
        <w:pStyle w:val="Text"/>
      </w:pPr>
      <w:r>
        <w:tab/>
        <w:t>c.</w:t>
      </w:r>
      <w:r>
        <w:tab/>
        <w:t xml:space="preserve">0.3439 found by 1 </w:t>
      </w:r>
      <w:r>
        <w:sym w:font="Symbol" w:char="F02D"/>
      </w:r>
      <w:r>
        <w:t xml:space="preserve"> 0.6561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5637E7F1" w14:textId="77777777" w:rsidR="00EE7D38" w:rsidRDefault="00EE7D38" w:rsidP="00284658">
      <w:pPr>
        <w:pStyle w:val="Text"/>
      </w:pPr>
    </w:p>
    <w:p w14:paraId="39C9EB28" w14:textId="356A3759" w:rsidR="002D4FF5" w:rsidRDefault="00EE7D38" w:rsidP="00284658">
      <w:pPr>
        <w:pStyle w:val="Text"/>
      </w:pPr>
      <w:r>
        <w:t>5</w:t>
      </w:r>
      <w:r w:rsidR="009E41E2">
        <w:t>1</w:t>
      </w:r>
      <w:r w:rsidR="002D4FF5">
        <w:t>.</w:t>
      </w:r>
      <w:r w:rsidR="002D4FF5">
        <w:tab/>
        <w:t>a.</w:t>
      </w:r>
      <w:r w:rsidR="002D4FF5">
        <w:tab/>
        <w:t>0.57 found by 57/100</w:t>
      </w:r>
    </w:p>
    <w:p w14:paraId="124F38DF" w14:textId="77777777" w:rsidR="002D4FF5" w:rsidRDefault="002D4FF5" w:rsidP="00284658">
      <w:pPr>
        <w:pStyle w:val="Text"/>
      </w:pPr>
      <w:r>
        <w:tab/>
        <w:t>b.</w:t>
      </w:r>
      <w:r>
        <w:tab/>
        <w:t>0.97 found by (57/100) + (40/100)</w:t>
      </w:r>
    </w:p>
    <w:p w14:paraId="0445869A" w14:textId="77777777" w:rsidR="002D4FF5" w:rsidRDefault="002D4FF5" w:rsidP="00284658">
      <w:pPr>
        <w:pStyle w:val="Text"/>
      </w:pPr>
      <w:r>
        <w:tab/>
        <w:t>c.</w:t>
      </w:r>
      <w:r>
        <w:tab/>
        <w:t>Yes, because an employee cannot be both.</w:t>
      </w:r>
    </w:p>
    <w:p w14:paraId="7A496F46" w14:textId="77777777" w:rsidR="002D4FF5" w:rsidRDefault="002D4FF5" w:rsidP="00284658">
      <w:pPr>
        <w:pStyle w:val="Text"/>
      </w:pPr>
      <w:r>
        <w:tab/>
        <w:t>d.</w:t>
      </w:r>
      <w:r>
        <w:tab/>
        <w:t xml:space="preserve">0.03 found by 1 </w:t>
      </w:r>
      <w:r>
        <w:sym w:font="Symbol" w:char="F02D"/>
      </w:r>
      <w:r>
        <w:t xml:space="preserve"> 0.97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6E3ECC82" w14:textId="77777777" w:rsidR="00171CFE" w:rsidRDefault="00171CFE" w:rsidP="00284658">
      <w:pPr>
        <w:pStyle w:val="Text"/>
      </w:pPr>
    </w:p>
    <w:p w14:paraId="7A388FA2" w14:textId="3BF33A6E" w:rsidR="0002061B" w:rsidRDefault="0002061B" w:rsidP="00284658">
      <w:pPr>
        <w:pStyle w:val="Text"/>
      </w:pPr>
      <w:r>
        <w:t>5</w:t>
      </w:r>
      <w:r w:rsidR="009E41E2">
        <w:t>2</w:t>
      </w:r>
      <w:r>
        <w:t>.</w:t>
      </w:r>
      <w:r>
        <w:tab/>
        <w:t>a.</w:t>
      </w:r>
      <w:r>
        <w:tab/>
        <w:t>Batting average is the observed fraction of times he gets a hit</w:t>
      </w:r>
      <w:r w:rsidR="00DB1F08">
        <w:t xml:space="preserve"> divided by the total number of plate appearances</w:t>
      </w:r>
      <w:r>
        <w:t xml:space="preserve">. </w:t>
      </w:r>
      <w:r w:rsidR="009C45A9">
        <w:t>So,</w:t>
      </w:r>
      <w:r>
        <w:t xml:space="preserve"> this is an empirical probability.</w:t>
      </w:r>
    </w:p>
    <w:p w14:paraId="66EB3628" w14:textId="2B8A2CC6" w:rsidR="0002061B" w:rsidRDefault="0002061B" w:rsidP="00284658">
      <w:pPr>
        <w:pStyle w:val="Text"/>
      </w:pPr>
      <w:r>
        <w:tab/>
        <w:t>b.</w:t>
      </w:r>
      <w:r>
        <w:tab/>
        <w:t>Using the special rule of multiplication, you obtain 0.0</w:t>
      </w:r>
      <w:r w:rsidR="00E462E1">
        <w:t>14</w:t>
      </w:r>
      <w:r>
        <w:t xml:space="preserve"> by computing (0.</w:t>
      </w:r>
      <w:r w:rsidR="00E462E1">
        <w:t>346</w:t>
      </w:r>
      <w:r>
        <w:t>)</w:t>
      </w:r>
      <w:r w:rsidR="00E462E1">
        <w:rPr>
          <w:vertAlign w:val="superscript"/>
        </w:rPr>
        <w:t>4</w:t>
      </w:r>
      <w:r>
        <w:rPr>
          <w:vertAlign w:val="superscript"/>
        </w:rPr>
        <w:t>.</w:t>
      </w:r>
    </w:p>
    <w:p w14:paraId="6EE47255" w14:textId="608459C3" w:rsidR="00E462E1" w:rsidRPr="00E462E1" w:rsidRDefault="00E462E1" w:rsidP="00284658">
      <w:pPr>
        <w:pStyle w:val="Text"/>
      </w:pPr>
      <w:r>
        <w:tab/>
        <w:t>c.</w:t>
      </w:r>
      <w:r>
        <w:tab/>
        <w:t xml:space="preserve">Assuming independence between each at-bat is reasonable.  The result of an at-bat (getting a hit, or not) should have no effect on the next time at bat.  </w:t>
      </w:r>
    </w:p>
    <w:p w14:paraId="6889838E" w14:textId="6D637387" w:rsidR="0002061B" w:rsidRPr="007A2E6F" w:rsidRDefault="0002061B" w:rsidP="00284658">
      <w:pPr>
        <w:pStyle w:val="Text"/>
      </w:pPr>
      <w:r>
        <w:tab/>
      </w:r>
      <w:r w:rsidR="00E462E1">
        <w:t>d</w:t>
      </w:r>
      <w:r>
        <w:t>.</w:t>
      </w:r>
      <w:r>
        <w:tab/>
        <w:t>Us</w:t>
      </w:r>
      <w:r w:rsidR="009C45A9">
        <w:t>ing</w:t>
      </w:r>
      <w:r>
        <w:t xml:space="preserve"> the complement rule</w:t>
      </w:r>
      <w:r w:rsidR="009C45A9">
        <w:t>,</w:t>
      </w:r>
      <w:r>
        <w:t xml:space="preserve"> the probability of not getting a hit is 1-0</w:t>
      </w:r>
      <w:r w:rsidR="00E462E1">
        <w:t>.</w:t>
      </w:r>
      <w:r w:rsidR="00DB1F08">
        <w:t>346</w:t>
      </w:r>
      <w:r>
        <w:t xml:space="preserve"> or 0.</w:t>
      </w:r>
      <w:r w:rsidR="00DB1F08">
        <w:t>645</w:t>
      </w:r>
      <w:r>
        <w:t>. Then use the special rule of multiplication to obtain 0</w:t>
      </w:r>
      <w:r w:rsidR="00DB1F08">
        <w:t>.183</w:t>
      </w:r>
      <w:r>
        <w:t xml:space="preserve"> by calculating (0.</w:t>
      </w:r>
      <w:r w:rsidR="00DB1F08">
        <w:t>645</w:t>
      </w:r>
      <w:r>
        <w:t>)</w:t>
      </w:r>
      <w:r w:rsidR="00E462E1">
        <w:rPr>
          <w:vertAlign w:val="superscript"/>
        </w:rPr>
        <w:t>4</w:t>
      </w:r>
      <w:r>
        <w:t>.</w:t>
      </w:r>
    </w:p>
    <w:p w14:paraId="7E88D56B" w14:textId="6FA976B5" w:rsidR="0002061B" w:rsidRDefault="0024464E" w:rsidP="00284658">
      <w:pPr>
        <w:pStyle w:val="Text"/>
        <w:rPr>
          <w:b/>
        </w:rPr>
      </w:pPr>
      <w:r>
        <w:tab/>
      </w:r>
      <w:r w:rsidR="00E462E1">
        <w:t>e</w:t>
      </w:r>
      <w:r w:rsidR="0002061B">
        <w:t>.</w:t>
      </w:r>
      <w:r w:rsidR="0002061B">
        <w:tab/>
        <w:t xml:space="preserve">Getting at least one hit </w:t>
      </w:r>
      <w:r w:rsidR="00DB1F08">
        <w:t xml:space="preserve">in four attempts </w:t>
      </w:r>
      <w:r w:rsidR="0002061B">
        <w:t xml:space="preserve">is the complement of not getting any hits. </w:t>
      </w:r>
      <w:r w:rsidR="009C45A9">
        <w:t>So,</w:t>
      </w:r>
      <w:r w:rsidR="0002061B">
        <w:t xml:space="preserve"> the probability is 0.</w:t>
      </w:r>
      <w:r w:rsidR="00DB1F08">
        <w:t>986</w:t>
      </w:r>
      <w:r w:rsidR="0002061B">
        <w:t xml:space="preserve"> by computing (1 – 0.</w:t>
      </w:r>
      <w:r w:rsidR="00DB1F08">
        <w:t>014</w:t>
      </w:r>
      <w:r w:rsidR="0002061B">
        <w:t>)</w:t>
      </w:r>
      <w:r w:rsidR="00062F7A">
        <w:t xml:space="preserve"> </w:t>
      </w:r>
      <w:r w:rsidR="00062F7A" w:rsidRPr="00062F7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5-4)</w:t>
      </w:r>
    </w:p>
    <w:p w14:paraId="62706D38" w14:textId="77777777" w:rsidR="00EE7D38" w:rsidRDefault="00EE7D38" w:rsidP="00284658">
      <w:pPr>
        <w:pStyle w:val="Text"/>
      </w:pPr>
    </w:p>
    <w:p w14:paraId="0E1AE739" w14:textId="3A38E9C4" w:rsidR="008B09C4" w:rsidRDefault="00EE7D38" w:rsidP="00284658">
      <w:pPr>
        <w:pStyle w:val="Text"/>
      </w:pPr>
      <w:r>
        <w:t>5</w:t>
      </w:r>
      <w:r w:rsidR="009E41E2">
        <w:t>3</w:t>
      </w:r>
      <w:r w:rsidR="002D4FF5">
        <w:t>.</w:t>
      </w:r>
      <w:r w:rsidR="002D4FF5">
        <w:tab/>
      </w:r>
      <w:r w:rsidR="008B09C4">
        <w:t>a.</w:t>
      </w:r>
      <w:r w:rsidR="008B09C4">
        <w:tab/>
        <w:t>1/2, found by (2/3)(3/4)</w:t>
      </w:r>
    </w:p>
    <w:p w14:paraId="39251C12" w14:textId="77777777" w:rsidR="008B09C4" w:rsidRDefault="008B09C4" w:rsidP="00284658">
      <w:pPr>
        <w:pStyle w:val="Text"/>
      </w:pPr>
      <w:r>
        <w:tab/>
        <w:t>b.</w:t>
      </w:r>
      <w:r>
        <w:tab/>
        <w:t>1/12, found by (1/3)(1/4)</w:t>
      </w:r>
    </w:p>
    <w:p w14:paraId="5FB2B860" w14:textId="77777777" w:rsidR="0002061B" w:rsidRDefault="008B09C4" w:rsidP="00284658">
      <w:pPr>
        <w:pStyle w:val="Text"/>
        <w:rPr>
          <w:b/>
        </w:rPr>
      </w:pPr>
      <w:r>
        <w:tab/>
        <w:t>c.</w:t>
      </w:r>
      <w:r>
        <w:tab/>
        <w:t>11/12, found by 1 – 1/12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665832E8" w14:textId="77777777" w:rsidR="0002061B" w:rsidRDefault="0002061B" w:rsidP="00284658">
      <w:pPr>
        <w:pStyle w:val="Text"/>
        <w:rPr>
          <w:b/>
        </w:rPr>
      </w:pPr>
    </w:p>
    <w:p w14:paraId="60A5EE08" w14:textId="667D39F6" w:rsidR="0002061B" w:rsidRDefault="009E41E2" w:rsidP="00284658">
      <w:pPr>
        <w:pStyle w:val="Text"/>
      </w:pPr>
      <w:r>
        <w:t>54</w:t>
      </w:r>
      <w:r w:rsidR="002D4FF5">
        <w:t>.</w:t>
      </w:r>
      <w:r w:rsidR="002D4FF5">
        <w:tab/>
        <w:t>a.</w:t>
      </w:r>
      <w:r w:rsidR="002D4FF5">
        <w:tab/>
      </w:r>
      <w:r w:rsidR="008B09C4">
        <w:t xml:space="preserve">1/9 found by </w:t>
      </w:r>
      <w:r w:rsidR="00C22A57">
        <w:t>(1)</w:t>
      </w:r>
      <w:r w:rsidR="008B09C4">
        <w:t>(1/3)(1/3)</w:t>
      </w:r>
    </w:p>
    <w:p w14:paraId="58A99D7E" w14:textId="77777777" w:rsidR="0002061B" w:rsidRDefault="00C22A57" w:rsidP="00284658">
      <w:pPr>
        <w:pStyle w:val="Text"/>
      </w:pPr>
      <w:r>
        <w:tab/>
      </w:r>
      <w:r w:rsidR="002D4FF5">
        <w:t>b.</w:t>
      </w:r>
      <w:r w:rsidR="002D4FF5">
        <w:tab/>
      </w:r>
      <w:r w:rsidR="008B09C4">
        <w:t>1/27, found by (1/3)(1/3)(1/3)</w:t>
      </w:r>
    </w:p>
    <w:p w14:paraId="7E0BDCE3" w14:textId="77777777" w:rsidR="0002061B" w:rsidRDefault="00C22A57" w:rsidP="00284658">
      <w:pPr>
        <w:pStyle w:val="Text"/>
        <w:rPr>
          <w:b/>
        </w:rPr>
      </w:pPr>
      <w:r>
        <w:tab/>
      </w:r>
      <w:r w:rsidR="008B09C4">
        <w:t>c.</w:t>
      </w:r>
      <w:r w:rsidR="008B09C4">
        <w:tab/>
        <w:t xml:space="preserve">2/9, found by </w:t>
      </w:r>
      <w:r w:rsidR="00CF1984">
        <w:t>(1)</w:t>
      </w:r>
      <w:r w:rsidR="008B09C4">
        <w:t>(2/3)(1/3)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2825E2CF" w14:textId="77777777" w:rsidR="0002061B" w:rsidRDefault="0002061B" w:rsidP="00284658">
      <w:pPr>
        <w:pStyle w:val="Text"/>
        <w:rPr>
          <w:b/>
        </w:rPr>
      </w:pPr>
    </w:p>
    <w:p w14:paraId="507AD9DE" w14:textId="55761F32" w:rsidR="0002061B" w:rsidRDefault="009E41E2" w:rsidP="00284658">
      <w:pPr>
        <w:pStyle w:val="Text"/>
      </w:pPr>
      <w:r>
        <w:t>55</w:t>
      </w:r>
      <w:r w:rsidR="002D4FF5">
        <w:t>.</w:t>
      </w:r>
      <w:r w:rsidR="002D4FF5">
        <w:tab/>
        <w:t>a.</w:t>
      </w:r>
      <w:r w:rsidR="002D4FF5">
        <w:tab/>
        <w:t xml:space="preserve">0.9039 found by </w:t>
      </w:r>
      <w:r w:rsidR="00BA1964" w:rsidRPr="00E43154">
        <w:rPr>
          <w:noProof/>
          <w:position w:val="-10"/>
        </w:rPr>
        <w:object w:dxaOrig="680" w:dyaOrig="340" w14:anchorId="5D5E67FA">
          <v:shape id="_x0000_i1040" type="#_x0000_t75" alt="" style="width:35pt;height:17pt;mso-width-percent:0;mso-height-percent:0;mso-width-percent:0;mso-height-percent:0" o:ole="">
            <v:imagedata r:id="rId40" o:title=""/>
          </v:shape>
          <o:OLEObject Type="Embed" ProgID="Equation.DSMT4" ShapeID="_x0000_i1040" DrawAspect="Content" ObjectID="_1670228683" r:id="rId41"/>
        </w:object>
      </w:r>
    </w:p>
    <w:p w14:paraId="1404FC1B" w14:textId="77777777" w:rsidR="0002061B" w:rsidRDefault="00C22A57" w:rsidP="00284658">
      <w:pPr>
        <w:pStyle w:val="Text"/>
        <w:rPr>
          <w:b/>
        </w:rPr>
      </w:pPr>
      <w:r>
        <w:tab/>
      </w:r>
      <w:r w:rsidR="002D4FF5">
        <w:t>b.</w:t>
      </w:r>
      <w:r w:rsidR="002D4FF5">
        <w:tab/>
        <w:t xml:space="preserve">0.0961 found by 1 – 0.9039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1E486536" w14:textId="77777777" w:rsidR="0002061B" w:rsidRDefault="0002061B" w:rsidP="00284658">
      <w:pPr>
        <w:pStyle w:val="Text"/>
        <w:rPr>
          <w:b/>
        </w:rPr>
      </w:pPr>
    </w:p>
    <w:p w14:paraId="5A5F9471" w14:textId="14019AE2" w:rsidR="0002061B" w:rsidRDefault="009E41E2" w:rsidP="00284658">
      <w:pPr>
        <w:pStyle w:val="Text"/>
        <w:rPr>
          <w:vertAlign w:val="superscript"/>
        </w:rPr>
      </w:pPr>
      <w:r>
        <w:t>56</w:t>
      </w:r>
      <w:r w:rsidR="002D4FF5">
        <w:t>.</w:t>
      </w:r>
      <w:r w:rsidR="002D4FF5">
        <w:tab/>
        <w:t>a.</w:t>
      </w:r>
      <w:r w:rsidR="002D4FF5">
        <w:tab/>
        <w:t>0.064 found by (0.4)</w:t>
      </w:r>
      <w:r w:rsidR="002D4FF5">
        <w:rPr>
          <w:vertAlign w:val="superscript"/>
        </w:rPr>
        <w:t>3</w:t>
      </w:r>
    </w:p>
    <w:p w14:paraId="1FCEAC5D" w14:textId="77777777" w:rsidR="0002061B" w:rsidRDefault="00C22A57" w:rsidP="00284658">
      <w:pPr>
        <w:pStyle w:val="Text"/>
        <w:rPr>
          <w:vertAlign w:val="superscript"/>
        </w:rPr>
      </w:pPr>
      <w:r>
        <w:tab/>
      </w:r>
      <w:r w:rsidR="002D4FF5">
        <w:t>b.</w:t>
      </w:r>
      <w:r w:rsidR="002D4FF5">
        <w:tab/>
        <w:t>0.216 found by (0.6)</w:t>
      </w:r>
      <w:r w:rsidR="002D4FF5">
        <w:rPr>
          <w:vertAlign w:val="superscript"/>
        </w:rPr>
        <w:t>3</w:t>
      </w:r>
    </w:p>
    <w:p w14:paraId="56B7222F" w14:textId="77777777" w:rsidR="0002061B" w:rsidRDefault="00C22A57" w:rsidP="00284658">
      <w:pPr>
        <w:pStyle w:val="Text"/>
      </w:pPr>
      <w:r>
        <w:tab/>
      </w:r>
      <w:r w:rsidR="002D4FF5">
        <w:t>c.</w:t>
      </w:r>
      <w:r w:rsidR="002D4FF5">
        <w:tab/>
        <w:t>0.784 found by 1 – 0.216</w:t>
      </w:r>
    </w:p>
    <w:p w14:paraId="4AA739F8" w14:textId="77777777" w:rsidR="002D4FF5" w:rsidRDefault="00C22A57" w:rsidP="00284658">
      <w:pPr>
        <w:pStyle w:val="Text"/>
      </w:pPr>
      <w:r>
        <w:tab/>
      </w:r>
      <w:r w:rsidR="002D4FF5">
        <w:t>d.</w:t>
      </w:r>
      <w:r w:rsidR="002D4FF5">
        <w:tab/>
        <w:t>independent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0C67B138" w14:textId="77777777" w:rsidR="002D4FF5" w:rsidRDefault="002D4FF5" w:rsidP="00284658">
      <w:pPr>
        <w:pStyle w:val="Text"/>
      </w:pPr>
    </w:p>
    <w:p w14:paraId="010667D2" w14:textId="7C47F72F" w:rsidR="002D4FF5" w:rsidRPr="008B09C4" w:rsidRDefault="009E41E2" w:rsidP="00284658">
      <w:pPr>
        <w:pStyle w:val="Text"/>
        <w:rPr>
          <w:szCs w:val="22"/>
        </w:rPr>
      </w:pPr>
      <w:r>
        <w:rPr>
          <w:szCs w:val="22"/>
        </w:rPr>
        <w:t>57</w:t>
      </w:r>
      <w:r w:rsidR="002D4FF5" w:rsidRPr="008B09C4">
        <w:rPr>
          <w:szCs w:val="22"/>
        </w:rPr>
        <w:t>.</w:t>
      </w:r>
      <w:r w:rsidR="002D4FF5" w:rsidRPr="008B09C4">
        <w:rPr>
          <w:szCs w:val="22"/>
        </w:rPr>
        <w:tab/>
        <w:t xml:space="preserve">a. </w:t>
      </w:r>
      <w:r w:rsidR="002D4FF5" w:rsidRPr="008B09C4">
        <w:rPr>
          <w:szCs w:val="22"/>
        </w:rPr>
        <w:tab/>
        <w:t>0.0333 found by (4/10)(3/9)(2/8)</w:t>
      </w:r>
    </w:p>
    <w:p w14:paraId="6DC998C9" w14:textId="77777777" w:rsidR="002D4FF5" w:rsidRPr="008B09C4" w:rsidRDefault="002D4FF5" w:rsidP="00284658">
      <w:pPr>
        <w:pStyle w:val="Text"/>
        <w:rPr>
          <w:szCs w:val="22"/>
        </w:rPr>
      </w:pPr>
      <w:r w:rsidRPr="008B09C4">
        <w:rPr>
          <w:szCs w:val="22"/>
        </w:rPr>
        <w:tab/>
        <w:t>b.</w:t>
      </w:r>
      <w:r w:rsidRPr="008B09C4">
        <w:rPr>
          <w:szCs w:val="22"/>
        </w:rPr>
        <w:tab/>
        <w:t>0.1667 found by (6/10)(5/9)(4/8)</w:t>
      </w:r>
    </w:p>
    <w:p w14:paraId="69F74B62" w14:textId="77777777" w:rsidR="002D4FF5" w:rsidRPr="008B09C4" w:rsidRDefault="002D4FF5" w:rsidP="00284658">
      <w:pPr>
        <w:pStyle w:val="Text"/>
        <w:rPr>
          <w:szCs w:val="22"/>
        </w:rPr>
      </w:pPr>
      <w:r w:rsidRPr="008B09C4">
        <w:rPr>
          <w:szCs w:val="22"/>
        </w:rPr>
        <w:tab/>
        <w:t>c.</w:t>
      </w:r>
      <w:r w:rsidRPr="008B09C4">
        <w:rPr>
          <w:szCs w:val="22"/>
        </w:rPr>
        <w:tab/>
        <w:t>0.8333 found by 1 – 0.1667</w:t>
      </w:r>
    </w:p>
    <w:p w14:paraId="4F13D76D" w14:textId="77777777" w:rsidR="002D4FF5" w:rsidRDefault="002D4FF5" w:rsidP="00284658">
      <w:pPr>
        <w:pStyle w:val="Text"/>
        <w:rPr>
          <w:szCs w:val="22"/>
        </w:rPr>
      </w:pPr>
      <w:r w:rsidRPr="008B09C4">
        <w:rPr>
          <w:szCs w:val="22"/>
        </w:rPr>
        <w:tab/>
        <w:t>d.</w:t>
      </w:r>
      <w:r w:rsidRPr="008B09C4">
        <w:rPr>
          <w:szCs w:val="22"/>
        </w:rPr>
        <w:tab/>
        <w:t>dependent</w:t>
      </w:r>
      <w:r w:rsidR="002C5A4A">
        <w:rPr>
          <w:szCs w:val="22"/>
        </w:rPr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473C4EDB" w14:textId="77777777" w:rsidR="008B09C4" w:rsidRPr="008B09C4" w:rsidRDefault="008B09C4" w:rsidP="00284658">
      <w:pPr>
        <w:pStyle w:val="Text"/>
        <w:rPr>
          <w:szCs w:val="22"/>
        </w:rPr>
      </w:pPr>
    </w:p>
    <w:p w14:paraId="6FAA14BA" w14:textId="182DA0C5" w:rsidR="00A66DE8" w:rsidRPr="008B09C4" w:rsidRDefault="009E41E2" w:rsidP="00284658">
      <w:pPr>
        <w:pStyle w:val="Text"/>
        <w:rPr>
          <w:szCs w:val="22"/>
        </w:rPr>
      </w:pPr>
      <w:r>
        <w:rPr>
          <w:szCs w:val="22"/>
        </w:rPr>
        <w:t>58</w:t>
      </w:r>
      <w:r w:rsidR="002D4FF5" w:rsidRPr="008B09C4">
        <w:rPr>
          <w:szCs w:val="22"/>
        </w:rPr>
        <w:t>.</w:t>
      </w:r>
      <w:r w:rsidR="002D4FF5" w:rsidRPr="008B09C4">
        <w:rPr>
          <w:szCs w:val="22"/>
        </w:rPr>
        <w:tab/>
      </w:r>
      <w:r w:rsidR="00A66DE8" w:rsidRPr="008B09C4">
        <w:rPr>
          <w:szCs w:val="22"/>
        </w:rPr>
        <w:t>a.</w:t>
      </w:r>
      <w:r w:rsidR="00A66DE8" w:rsidRPr="008B09C4">
        <w:rPr>
          <w:szCs w:val="22"/>
        </w:rPr>
        <w:tab/>
        <w:t>0.50, found by 10/20</w:t>
      </w:r>
    </w:p>
    <w:p w14:paraId="6AEA165C" w14:textId="77777777" w:rsidR="002D4FF5" w:rsidRPr="008B09C4" w:rsidRDefault="007D1E8C" w:rsidP="00284658">
      <w:pPr>
        <w:pStyle w:val="Text"/>
        <w:rPr>
          <w:szCs w:val="22"/>
        </w:rPr>
      </w:pPr>
      <w:r>
        <w:rPr>
          <w:szCs w:val="22"/>
        </w:rPr>
        <w:tab/>
      </w:r>
      <w:r w:rsidR="00A66DE8" w:rsidRPr="008B09C4">
        <w:rPr>
          <w:szCs w:val="22"/>
        </w:rPr>
        <w:t>b.</w:t>
      </w:r>
      <w:r w:rsidR="00A66DE8" w:rsidRPr="008B09C4">
        <w:rPr>
          <w:szCs w:val="22"/>
        </w:rPr>
        <w:tab/>
        <w:t>0.2368, found by (10/20)(9/19)</w:t>
      </w:r>
    </w:p>
    <w:p w14:paraId="3168ABC1" w14:textId="77777777" w:rsidR="00A66DE8" w:rsidRPr="008B09C4" w:rsidRDefault="007D1E8C" w:rsidP="00284658">
      <w:pPr>
        <w:pStyle w:val="Text"/>
        <w:rPr>
          <w:szCs w:val="22"/>
        </w:rPr>
      </w:pPr>
      <w:r>
        <w:rPr>
          <w:szCs w:val="22"/>
        </w:rPr>
        <w:tab/>
      </w:r>
      <w:r w:rsidR="00A66DE8" w:rsidRPr="008B09C4">
        <w:rPr>
          <w:szCs w:val="22"/>
        </w:rPr>
        <w:t>c.</w:t>
      </w:r>
      <w:r w:rsidR="00A66DE8" w:rsidRPr="008B09C4">
        <w:rPr>
          <w:szCs w:val="22"/>
        </w:rPr>
        <w:tab/>
        <w:t>0.1053, found by (10/20)(9/18)(8/18)</w:t>
      </w:r>
    </w:p>
    <w:p w14:paraId="1791C6FC" w14:textId="77777777" w:rsidR="00A66DE8" w:rsidRPr="008B09C4" w:rsidRDefault="007D1E8C" w:rsidP="00284658">
      <w:pPr>
        <w:pStyle w:val="Text"/>
        <w:rPr>
          <w:szCs w:val="22"/>
        </w:rPr>
      </w:pPr>
      <w:r>
        <w:rPr>
          <w:szCs w:val="22"/>
        </w:rPr>
        <w:tab/>
      </w:r>
      <w:r w:rsidR="00A66DE8" w:rsidRPr="008B09C4">
        <w:rPr>
          <w:szCs w:val="22"/>
        </w:rPr>
        <w:t>d.</w:t>
      </w:r>
      <w:r w:rsidR="00A66DE8" w:rsidRPr="008B09C4">
        <w:rPr>
          <w:szCs w:val="22"/>
        </w:rPr>
        <w:tab/>
        <w:t>0.7158, found by (17/20)(16/19)</w:t>
      </w:r>
      <w:r w:rsidR="002C5A4A">
        <w:rPr>
          <w:szCs w:val="22"/>
        </w:rPr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4E8B6A0B" w14:textId="77777777" w:rsidR="002D4FF5" w:rsidRPr="008B09C4" w:rsidRDefault="002D4FF5" w:rsidP="00284658">
      <w:pPr>
        <w:pStyle w:val="Text"/>
        <w:rPr>
          <w:szCs w:val="22"/>
        </w:rPr>
      </w:pPr>
    </w:p>
    <w:p w14:paraId="55700030" w14:textId="524225E7" w:rsidR="002D4FF5" w:rsidRPr="008B09C4" w:rsidRDefault="009E41E2" w:rsidP="00284658">
      <w:pPr>
        <w:pStyle w:val="Text"/>
        <w:rPr>
          <w:szCs w:val="22"/>
        </w:rPr>
      </w:pPr>
      <w:r>
        <w:rPr>
          <w:szCs w:val="22"/>
        </w:rPr>
        <w:t>59</w:t>
      </w:r>
      <w:r w:rsidR="002D4FF5" w:rsidRPr="008B09C4">
        <w:rPr>
          <w:szCs w:val="22"/>
        </w:rPr>
        <w:t>.</w:t>
      </w:r>
      <w:r w:rsidR="002D4FF5" w:rsidRPr="008B09C4">
        <w:rPr>
          <w:szCs w:val="22"/>
        </w:rPr>
        <w:tab/>
        <w:t>a.</w:t>
      </w:r>
      <w:r w:rsidR="002D4FF5" w:rsidRPr="008B09C4">
        <w:rPr>
          <w:szCs w:val="22"/>
        </w:rPr>
        <w:tab/>
        <w:t>0.3818, found by (9/12)(8/11)(7/10)</w:t>
      </w:r>
    </w:p>
    <w:p w14:paraId="44C40342" w14:textId="77777777" w:rsidR="002D4FF5" w:rsidRPr="008B09C4" w:rsidRDefault="002D4FF5" w:rsidP="00284658">
      <w:pPr>
        <w:pStyle w:val="Text"/>
        <w:rPr>
          <w:szCs w:val="22"/>
        </w:rPr>
      </w:pPr>
      <w:r w:rsidRPr="008B09C4">
        <w:rPr>
          <w:szCs w:val="22"/>
        </w:rPr>
        <w:tab/>
        <w:t>b.</w:t>
      </w:r>
      <w:r w:rsidRPr="008B09C4">
        <w:rPr>
          <w:szCs w:val="22"/>
        </w:rPr>
        <w:tab/>
        <w:t>0.6182, found by 1 – 0.3818</w:t>
      </w:r>
      <w:r w:rsidR="002C5A4A">
        <w:rPr>
          <w:szCs w:val="22"/>
        </w:rPr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2EBDE24E" w14:textId="77777777" w:rsidR="002D4FF5" w:rsidRPr="008B09C4" w:rsidRDefault="002D4FF5" w:rsidP="00284658">
      <w:pPr>
        <w:pStyle w:val="Text"/>
        <w:rPr>
          <w:szCs w:val="22"/>
        </w:rPr>
      </w:pPr>
    </w:p>
    <w:p w14:paraId="459F9052" w14:textId="0DD0A676" w:rsidR="00A66DE8" w:rsidRPr="008B09C4" w:rsidRDefault="00EE7D38" w:rsidP="00284658">
      <w:pPr>
        <w:pStyle w:val="Text"/>
        <w:rPr>
          <w:szCs w:val="22"/>
        </w:rPr>
      </w:pPr>
      <w:r w:rsidRPr="008B09C4">
        <w:rPr>
          <w:szCs w:val="22"/>
        </w:rPr>
        <w:t>6</w:t>
      </w:r>
      <w:r w:rsidR="009E41E2">
        <w:rPr>
          <w:szCs w:val="22"/>
        </w:rPr>
        <w:t>0</w:t>
      </w:r>
      <w:r w:rsidR="002D4FF5" w:rsidRPr="008B09C4">
        <w:rPr>
          <w:szCs w:val="22"/>
        </w:rPr>
        <w:t>.</w:t>
      </w:r>
      <w:r w:rsidR="002D4FF5" w:rsidRPr="008B09C4">
        <w:rPr>
          <w:szCs w:val="22"/>
        </w:rPr>
        <w:tab/>
      </w:r>
      <w:r w:rsidR="00A66DE8" w:rsidRPr="008B09C4">
        <w:rPr>
          <w:szCs w:val="22"/>
        </w:rPr>
        <w:t>a.</w:t>
      </w:r>
      <w:r w:rsidR="00A66DE8" w:rsidRPr="008B09C4">
        <w:rPr>
          <w:szCs w:val="22"/>
        </w:rPr>
        <w:tab/>
        <w:t>0.30, found by 6/20</w:t>
      </w:r>
    </w:p>
    <w:p w14:paraId="1570664B" w14:textId="77777777" w:rsidR="00A66DE8" w:rsidRPr="008B09C4" w:rsidRDefault="00A66DE8" w:rsidP="00284658">
      <w:pPr>
        <w:pStyle w:val="Text"/>
        <w:rPr>
          <w:szCs w:val="22"/>
        </w:rPr>
      </w:pPr>
      <w:r w:rsidRPr="008B09C4">
        <w:rPr>
          <w:szCs w:val="22"/>
        </w:rPr>
        <w:lastRenderedPageBreak/>
        <w:tab/>
        <w:t>b.</w:t>
      </w:r>
      <w:r w:rsidRPr="008B09C4">
        <w:rPr>
          <w:szCs w:val="22"/>
        </w:rPr>
        <w:tab/>
        <w:t xml:space="preserve">0.45, found by (6 + 7 </w:t>
      </w:r>
      <w:r w:rsidR="002C5A4A">
        <w:rPr>
          <w:szCs w:val="22"/>
        </w:rPr>
        <w:t xml:space="preserve">– </w:t>
      </w:r>
      <w:r w:rsidRPr="008B09C4">
        <w:rPr>
          <w:szCs w:val="22"/>
        </w:rPr>
        <w:t>4)/20</w:t>
      </w:r>
    </w:p>
    <w:p w14:paraId="1411102F" w14:textId="77777777" w:rsidR="00A66DE8" w:rsidRPr="008B09C4" w:rsidRDefault="00A66DE8" w:rsidP="00284658">
      <w:pPr>
        <w:pStyle w:val="Text"/>
        <w:rPr>
          <w:szCs w:val="22"/>
        </w:rPr>
      </w:pPr>
      <w:r w:rsidRPr="008B09C4">
        <w:rPr>
          <w:szCs w:val="22"/>
        </w:rPr>
        <w:tab/>
        <w:t>c.</w:t>
      </w:r>
      <w:r w:rsidRPr="008B09C4">
        <w:rPr>
          <w:szCs w:val="22"/>
        </w:rPr>
        <w:tab/>
        <w:t>0.5714, found by 4/7</w:t>
      </w:r>
    </w:p>
    <w:p w14:paraId="6DA692BE" w14:textId="77777777" w:rsidR="00A66DE8" w:rsidRPr="008B09C4" w:rsidRDefault="002C5A4A" w:rsidP="00284658">
      <w:pPr>
        <w:pStyle w:val="Text"/>
        <w:rPr>
          <w:szCs w:val="22"/>
        </w:rPr>
      </w:pPr>
      <w:r>
        <w:rPr>
          <w:szCs w:val="22"/>
        </w:rPr>
        <w:tab/>
        <w:t>d.</w:t>
      </w:r>
      <w:r>
        <w:rPr>
          <w:szCs w:val="22"/>
        </w:rPr>
        <w:tab/>
        <w:t>0.0789, found by (6/20)</w:t>
      </w:r>
      <w:r w:rsidR="00A66DE8" w:rsidRPr="008B09C4">
        <w:rPr>
          <w:szCs w:val="22"/>
        </w:rPr>
        <w:t>(5/19)</w:t>
      </w:r>
      <w:r>
        <w:rPr>
          <w:szCs w:val="22"/>
        </w:rPr>
        <w:t xml:space="preserve"> </w:t>
      </w:r>
      <w:r w:rsidRPr="002C5A4A">
        <w:rPr>
          <w:b/>
        </w:rPr>
        <w:t>(LO</w:t>
      </w:r>
      <w:r w:rsidR="00062F7A">
        <w:rPr>
          <w:b/>
        </w:rPr>
        <w:t>5-5</w:t>
      </w:r>
      <w:r w:rsidRPr="002C5A4A">
        <w:rPr>
          <w:b/>
        </w:rPr>
        <w:t>)</w:t>
      </w:r>
    </w:p>
    <w:p w14:paraId="2A5881A7" w14:textId="77777777" w:rsidR="00A66DE8" w:rsidRPr="008B09C4" w:rsidRDefault="00A66DE8" w:rsidP="00284658">
      <w:pPr>
        <w:pStyle w:val="Text"/>
        <w:rPr>
          <w:szCs w:val="22"/>
        </w:rPr>
      </w:pPr>
    </w:p>
    <w:p w14:paraId="2072BC9C" w14:textId="36912050" w:rsidR="00A66DE8" w:rsidRPr="008B09C4" w:rsidRDefault="002C5A4A" w:rsidP="00284658">
      <w:pPr>
        <w:pStyle w:val="Text"/>
        <w:rPr>
          <w:szCs w:val="22"/>
        </w:rPr>
      </w:pPr>
      <w:r>
        <w:rPr>
          <w:szCs w:val="22"/>
        </w:rPr>
        <w:t>6</w:t>
      </w:r>
      <w:r w:rsidR="009E41E2">
        <w:rPr>
          <w:szCs w:val="22"/>
        </w:rPr>
        <w:t>1</w:t>
      </w:r>
      <w:r>
        <w:rPr>
          <w:szCs w:val="22"/>
        </w:rPr>
        <w:t>.</w:t>
      </w:r>
      <w:r>
        <w:rPr>
          <w:szCs w:val="22"/>
        </w:rPr>
        <w:tab/>
        <w:t>a.</w:t>
      </w:r>
      <w:r>
        <w:rPr>
          <w:szCs w:val="22"/>
        </w:rPr>
        <w:tab/>
        <w:t>0.51, found by 0.60(</w:t>
      </w:r>
      <w:r w:rsidR="00A66DE8" w:rsidRPr="008B09C4">
        <w:rPr>
          <w:szCs w:val="22"/>
        </w:rPr>
        <w:t>0.85</w:t>
      </w:r>
      <w:r>
        <w:rPr>
          <w:szCs w:val="22"/>
        </w:rPr>
        <w:t>)</w:t>
      </w:r>
    </w:p>
    <w:p w14:paraId="6CBA7773" w14:textId="77777777" w:rsidR="00A66DE8" w:rsidRPr="008B09C4" w:rsidRDefault="00A66DE8" w:rsidP="00284658">
      <w:pPr>
        <w:pStyle w:val="Text"/>
        <w:rPr>
          <w:szCs w:val="22"/>
        </w:rPr>
      </w:pPr>
      <w:r w:rsidRPr="008B09C4">
        <w:rPr>
          <w:szCs w:val="22"/>
        </w:rPr>
        <w:tab/>
        <w:t>b.</w:t>
      </w:r>
      <w:r w:rsidRPr="008B09C4">
        <w:rPr>
          <w:szCs w:val="22"/>
        </w:rPr>
        <w:tab/>
        <w:t>0.09, found by 0.60</w:t>
      </w:r>
      <w:r w:rsidR="002C5A4A">
        <w:rPr>
          <w:szCs w:val="22"/>
        </w:rPr>
        <w:t>(</w:t>
      </w:r>
      <w:r w:rsidRPr="008B09C4">
        <w:rPr>
          <w:szCs w:val="22"/>
        </w:rPr>
        <w:t>0.15</w:t>
      </w:r>
      <w:r w:rsidR="004F475B">
        <w:rPr>
          <w:szCs w:val="22"/>
        </w:rPr>
        <w:t xml:space="preserve">)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48855B42" w14:textId="77777777" w:rsidR="00A66DE8" w:rsidRPr="008B09C4" w:rsidRDefault="00A66DE8" w:rsidP="004F475B">
      <w:pPr>
        <w:pStyle w:val="Text"/>
      </w:pPr>
    </w:p>
    <w:p w14:paraId="3F0ABCC8" w14:textId="7D35687C" w:rsidR="00A66DE8" w:rsidRPr="008B09C4" w:rsidRDefault="008B09C4" w:rsidP="004F475B">
      <w:pPr>
        <w:pStyle w:val="Text"/>
        <w:rPr>
          <w:vertAlign w:val="superscript"/>
        </w:rPr>
      </w:pPr>
      <w:r>
        <w:t>6</w:t>
      </w:r>
      <w:r w:rsidR="009E41E2">
        <w:t>2</w:t>
      </w:r>
      <w:r>
        <w:t>.</w:t>
      </w:r>
      <w:r>
        <w:tab/>
      </w:r>
      <w:r w:rsidR="00A66DE8" w:rsidRPr="008B09C4">
        <w:t>0.2373, found by (¾)</w:t>
      </w:r>
      <w:r w:rsidR="00A66DE8" w:rsidRPr="008B09C4">
        <w:rPr>
          <w:vertAlign w:val="superscript"/>
        </w:rPr>
        <w:t>5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19F91B47" w14:textId="77777777" w:rsidR="00A66DE8" w:rsidRPr="008B09C4" w:rsidRDefault="00A66DE8" w:rsidP="004F475B">
      <w:pPr>
        <w:pStyle w:val="Text"/>
        <w:rPr>
          <w:vertAlign w:val="superscript"/>
        </w:rPr>
      </w:pPr>
    </w:p>
    <w:p w14:paraId="04982560" w14:textId="7C529BC0" w:rsidR="00A66DE8" w:rsidRPr="008B09C4" w:rsidRDefault="00A66DE8" w:rsidP="004F475B">
      <w:pPr>
        <w:pStyle w:val="Text"/>
      </w:pPr>
      <w:r w:rsidRPr="008B09C4">
        <w:t>6</w:t>
      </w:r>
      <w:r w:rsidR="009E41E2">
        <w:t>3</w:t>
      </w:r>
      <w:r w:rsidRPr="008B09C4">
        <w:t>.</w:t>
      </w:r>
      <w:r w:rsidRPr="008B09C4">
        <w:tab/>
        <w:t>a.</w:t>
      </w:r>
      <w:r w:rsidRPr="008B09C4">
        <w:tab/>
        <w:t>0.143, found by 1 – (857/1000)</w:t>
      </w:r>
    </w:p>
    <w:p w14:paraId="5BDE784A" w14:textId="77777777" w:rsidR="00A66DE8" w:rsidRPr="008B09C4" w:rsidRDefault="00A66DE8" w:rsidP="004F475B">
      <w:pPr>
        <w:pStyle w:val="Text"/>
      </w:pPr>
      <w:r w:rsidRPr="008B09C4">
        <w:tab/>
        <w:t>b.</w:t>
      </w:r>
      <w:r w:rsidRPr="008B09C4">
        <w:tab/>
        <w:t>0.2168, found by 31/143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00B9935E" w14:textId="77777777" w:rsidR="00EE7D38" w:rsidRPr="008B09C4" w:rsidRDefault="00EE7D38" w:rsidP="004F475B">
      <w:pPr>
        <w:pStyle w:val="Text"/>
      </w:pPr>
    </w:p>
    <w:p w14:paraId="6A572083" w14:textId="0C5DF35D" w:rsidR="002D4FF5" w:rsidRPr="008B09C4" w:rsidRDefault="009E41E2" w:rsidP="004F475B">
      <w:pPr>
        <w:pStyle w:val="Text"/>
      </w:pPr>
      <w:r>
        <w:t>64</w:t>
      </w:r>
      <w:r w:rsidR="002D4FF5" w:rsidRPr="008B09C4">
        <w:t>.</w:t>
      </w:r>
      <w:r w:rsidR="002D4FF5" w:rsidRPr="008B09C4">
        <w:tab/>
        <w:t>a.</w:t>
      </w:r>
      <w:r w:rsidR="002D4FF5" w:rsidRPr="008B09C4">
        <w:tab/>
        <w:t>0.42</w:t>
      </w:r>
      <w:r w:rsidR="00B61C53">
        <w:t>, found by (0.7)(0.6)</w:t>
      </w:r>
    </w:p>
    <w:p w14:paraId="2B87379B" w14:textId="77777777" w:rsidR="002D4FF5" w:rsidRPr="008B09C4" w:rsidRDefault="002D4FF5" w:rsidP="004F475B">
      <w:pPr>
        <w:pStyle w:val="Text"/>
      </w:pPr>
      <w:r w:rsidRPr="008B09C4">
        <w:tab/>
        <w:t>b.</w:t>
      </w:r>
      <w:r w:rsidRPr="008B09C4">
        <w:tab/>
      </w:r>
      <w:r w:rsidR="00B61C53">
        <w:t>0.28, found by (</w:t>
      </w:r>
      <w:r w:rsidRPr="008B09C4">
        <w:t>0.70</w:t>
      </w:r>
      <w:r w:rsidR="00B61C53">
        <w:t>)</w:t>
      </w:r>
      <w:r w:rsidRPr="008B09C4">
        <w:t xml:space="preserve">(0.40) </w:t>
      </w:r>
    </w:p>
    <w:p w14:paraId="7D6CF778" w14:textId="77777777" w:rsidR="004F475B" w:rsidRDefault="002D4FF5" w:rsidP="004F475B">
      <w:pPr>
        <w:pStyle w:val="Text"/>
        <w:rPr>
          <w:b/>
        </w:rPr>
      </w:pPr>
      <w:r w:rsidRPr="008B09C4">
        <w:tab/>
        <w:t>c.</w:t>
      </w:r>
      <w:r w:rsidRPr="008B09C4">
        <w:tab/>
        <w:t>0.88</w:t>
      </w:r>
      <w:r w:rsidR="006076BB">
        <w:t>, found by 1 – (0.3)(0.4)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585E9F58" w14:textId="77777777" w:rsidR="004F475B" w:rsidRDefault="004F475B" w:rsidP="004F475B">
      <w:pPr>
        <w:pStyle w:val="Text"/>
        <w:rPr>
          <w:b/>
        </w:rPr>
      </w:pPr>
    </w:p>
    <w:p w14:paraId="2CA4ED28" w14:textId="77777777" w:rsidR="00EE7D38" w:rsidRDefault="00EE7D38" w:rsidP="004F475B">
      <w:pPr>
        <w:pStyle w:val="Text"/>
      </w:pPr>
    </w:p>
    <w:p w14:paraId="4E2AE0E3" w14:textId="513001A3" w:rsidR="00914DA6" w:rsidRDefault="009E41E2" w:rsidP="004F475B">
      <w:pPr>
        <w:pStyle w:val="Text"/>
      </w:pPr>
      <w:r>
        <w:t>65</w:t>
      </w:r>
      <w:r w:rsidR="002D4FF5">
        <w:t>.</w:t>
      </w:r>
      <w:r w:rsidR="002D4FF5">
        <w:tab/>
        <w:t>a.</w:t>
      </w:r>
      <w:r w:rsidR="002D4FF5">
        <w:tab/>
      </w:r>
      <w:r w:rsidR="00914DA6">
        <w:t>P (</w:t>
      </w:r>
      <w:r w:rsidR="002D4FF5">
        <w:t>P or D) =</w:t>
      </w:r>
      <w:r w:rsidR="004D5AD0">
        <w:t>P(P) + P(D) – P(P and D) = 1/10 + 1/50 – 0 = 0.12</w:t>
      </w:r>
    </w:p>
    <w:p w14:paraId="5E0237A2" w14:textId="77777777" w:rsidR="002D4FF5" w:rsidRDefault="002D4FF5" w:rsidP="004F475B">
      <w:pPr>
        <w:pStyle w:val="Text"/>
      </w:pPr>
      <w:r>
        <w:tab/>
        <w:t>b.</w:t>
      </w:r>
      <w:r>
        <w:tab/>
      </w:r>
      <w:r w:rsidR="00914DA6">
        <w:t>P (</w:t>
      </w:r>
      <w:r>
        <w:t xml:space="preserve">No) = </w:t>
      </w:r>
      <w:r w:rsidR="00344161">
        <w:t xml:space="preserve">1 – P(P or D) = </w:t>
      </w:r>
      <w:r>
        <w:t>= 0.88</w:t>
      </w:r>
    </w:p>
    <w:p w14:paraId="161D3385" w14:textId="77777777" w:rsidR="002D4FF5" w:rsidRDefault="002D4FF5" w:rsidP="004F475B">
      <w:pPr>
        <w:pStyle w:val="Text"/>
      </w:pPr>
      <w:r>
        <w:tab/>
        <w:t>c.</w:t>
      </w:r>
      <w:r>
        <w:tab/>
      </w:r>
      <w:r w:rsidR="00914DA6">
        <w:t>P (</w:t>
      </w:r>
      <w:r>
        <w:t>No on 3) = (0.88)</w:t>
      </w:r>
      <w:r>
        <w:rPr>
          <w:vertAlign w:val="superscript"/>
        </w:rPr>
        <w:t>3</w:t>
      </w:r>
      <w:r>
        <w:t xml:space="preserve"> = 0.68</w:t>
      </w:r>
      <w:r w:rsidR="00D55FC7">
        <w:t>15</w:t>
      </w:r>
    </w:p>
    <w:p w14:paraId="794E3DD8" w14:textId="77777777" w:rsidR="002D4FF5" w:rsidRDefault="002D4FF5" w:rsidP="004F475B">
      <w:pPr>
        <w:pStyle w:val="Text"/>
      </w:pPr>
      <w:r>
        <w:tab/>
        <w:t>d.</w:t>
      </w:r>
      <w:r>
        <w:tab/>
      </w:r>
      <w:r w:rsidR="00914DA6">
        <w:t>P (</w:t>
      </w:r>
      <w:r>
        <w:t>at least one prize) = 1 – 0.68</w:t>
      </w:r>
      <w:r w:rsidR="00C66F5E">
        <w:t>15</w:t>
      </w:r>
      <w:r>
        <w:t xml:space="preserve"> = 0.31</w:t>
      </w:r>
      <w:r w:rsidR="00C66F5E">
        <w:t>85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49A78114" w14:textId="77777777" w:rsidR="002D4FF5" w:rsidRDefault="002D4FF5" w:rsidP="004F475B">
      <w:pPr>
        <w:pStyle w:val="Text"/>
      </w:pPr>
    </w:p>
    <w:p w14:paraId="3A0FAE9D" w14:textId="0F8781FB" w:rsidR="002D4FF5" w:rsidRDefault="009E41E2" w:rsidP="004F475B">
      <w:pPr>
        <w:pStyle w:val="Text"/>
      </w:pPr>
      <w:r>
        <w:t>66</w:t>
      </w:r>
      <w:r w:rsidR="002D4FF5">
        <w:t>.</w:t>
      </w:r>
      <w:r w:rsidR="002D4FF5">
        <w:tab/>
        <w:t>a.</w:t>
      </w:r>
      <w:r w:rsidR="002D4FF5">
        <w:tab/>
      </w:r>
      <w:r w:rsidR="00C428EA">
        <w:t xml:space="preserve">720 found by </w:t>
      </w:r>
      <w:r w:rsidR="00C428EA">
        <w:rPr>
          <w:vertAlign w:val="subscript"/>
        </w:rPr>
        <w:t>10</w:t>
      </w:r>
      <w:r w:rsidR="00C428EA">
        <w:t>P</w:t>
      </w:r>
      <w:r w:rsidR="00C428EA">
        <w:rPr>
          <w:vertAlign w:val="subscript"/>
        </w:rPr>
        <w:t>3</w:t>
      </w:r>
      <w:r w:rsidR="00C428EA">
        <w:rPr>
          <w:vertAlign w:val="superscript"/>
        </w:rPr>
        <w:t xml:space="preserve"> </w:t>
      </w:r>
      <w:r w:rsidR="00C428EA">
        <w:t xml:space="preserve">= 10!/7! = </w:t>
      </w:r>
      <w:r w:rsidR="002D4FF5">
        <w:t>(10)(9)(8)</w:t>
      </w:r>
      <w:r w:rsidR="002D4FF5">
        <w:tab/>
        <w:t>b.</w:t>
      </w:r>
      <w:r w:rsidR="002D4FF5">
        <w:tab/>
        <w:t>0.00139, found by 1/720</w:t>
      </w:r>
    </w:p>
    <w:p w14:paraId="06AA886B" w14:textId="77777777" w:rsidR="002D4FF5" w:rsidRDefault="002D4FF5" w:rsidP="004F475B">
      <w:pPr>
        <w:pStyle w:val="Text"/>
      </w:pPr>
      <w:r>
        <w:tab/>
        <w:t>c.</w:t>
      </w:r>
      <w:r>
        <w:tab/>
        <w:t>0.99583, found by 1 – 3/720</w: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57401A01" w14:textId="77777777" w:rsidR="002D4FF5" w:rsidRDefault="002D4FF5" w:rsidP="004F475B">
      <w:pPr>
        <w:pStyle w:val="Text"/>
      </w:pPr>
    </w:p>
    <w:p w14:paraId="51328DDA" w14:textId="38328D28" w:rsidR="0068644A" w:rsidRDefault="009E41E2" w:rsidP="004F475B">
      <w:pPr>
        <w:pStyle w:val="Text"/>
      </w:pPr>
      <w:r>
        <w:t>67</w:t>
      </w:r>
      <w:r w:rsidR="0068644A">
        <w:t>.</w:t>
      </w:r>
      <w:r w:rsidR="0068644A">
        <w:tab/>
        <w:t xml:space="preserve">Yes, 256 </w:t>
      </w:r>
      <w:r w:rsidR="000E00CD">
        <w:t xml:space="preserve">combinations exist as there are 2 ways for 8 condiments or </w:t>
      </w:r>
      <w:r w:rsidR="0068644A">
        <w:t>2</w:t>
      </w:r>
      <w:r w:rsidR="0068644A">
        <w:rPr>
          <w:vertAlign w:val="superscript"/>
        </w:rPr>
        <w:t>8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1B78B6D8" w14:textId="77777777" w:rsidR="0068644A" w:rsidRDefault="0068644A" w:rsidP="004F475B">
      <w:pPr>
        <w:pStyle w:val="Text"/>
      </w:pPr>
    </w:p>
    <w:p w14:paraId="010B3D5C" w14:textId="6C92968C" w:rsidR="0068644A" w:rsidRDefault="009E41E2" w:rsidP="004F475B">
      <w:pPr>
        <w:pStyle w:val="Text"/>
      </w:pPr>
      <w:r>
        <w:t>68</w:t>
      </w:r>
      <w:r w:rsidR="0068644A">
        <w:t>.</w:t>
      </w:r>
      <w:r w:rsidR="0068644A">
        <w:tab/>
        <w:t xml:space="preserve">0.70, found by </w:t>
      </w:r>
      <w:r w:rsidR="00BA1964" w:rsidRPr="00E43154">
        <w:rPr>
          <w:noProof/>
          <w:position w:val="-72"/>
        </w:rPr>
        <w:object w:dxaOrig="2640" w:dyaOrig="920" w14:anchorId="10A897F6">
          <v:shape id="_x0000_i1041" type="#_x0000_t75" alt="" style="width:132.5pt;height:47pt;mso-width-percent:0;mso-height-percent:0;mso-width-percent:0;mso-height-percent:0" o:ole="">
            <v:imagedata r:id="rId42" o:title=""/>
          </v:shape>
          <o:OLEObject Type="Embed" ProgID="Equation.DSMT4" ShapeID="_x0000_i1041" DrawAspect="Content" ObjectID="_1670228684" r:id="rId43"/>
        </w:object>
      </w:r>
      <w:r w:rsidR="002C5A4A">
        <w:t xml:space="preserve"> </w:t>
      </w:r>
      <w:r w:rsidR="002C5A4A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5-3</w:t>
      </w:r>
      <w:r w:rsidR="002C5A4A" w:rsidRPr="002C5A4A">
        <w:rPr>
          <w:b/>
        </w:rPr>
        <w:t>)</w:t>
      </w:r>
    </w:p>
    <w:p w14:paraId="273DB170" w14:textId="77777777" w:rsidR="0068644A" w:rsidRDefault="0068644A" w:rsidP="004F475B">
      <w:pPr>
        <w:pStyle w:val="Text"/>
      </w:pPr>
    </w:p>
    <w:p w14:paraId="04CCE651" w14:textId="2C1D68C7" w:rsidR="0068644A" w:rsidRDefault="009E41E2" w:rsidP="004F475B">
      <w:pPr>
        <w:pStyle w:val="Text"/>
      </w:pPr>
      <w:r>
        <w:t>69</w:t>
      </w:r>
      <w:r w:rsidR="0068644A">
        <w:t>.</w:t>
      </w:r>
      <w:r w:rsidR="0068644A">
        <w:tab/>
        <w:t>0.9744, found by 1 – (0.40)</w:t>
      </w:r>
      <w:r w:rsidR="0068644A">
        <w:rPr>
          <w:vertAlign w:val="superscript"/>
        </w:rPr>
        <w:t>4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43AC5B20" w14:textId="77777777" w:rsidR="0068644A" w:rsidRDefault="0068644A" w:rsidP="004F475B">
      <w:pPr>
        <w:pStyle w:val="Text"/>
      </w:pPr>
    </w:p>
    <w:p w14:paraId="4630A477" w14:textId="3C8695BA" w:rsidR="0068644A" w:rsidRDefault="00E12F89" w:rsidP="004F475B">
      <w:pPr>
        <w:pStyle w:val="Text"/>
      </w:pPr>
      <w:r>
        <w:t>7</w:t>
      </w:r>
      <w:r w:rsidR="009E41E2">
        <w:t>0</w:t>
      </w:r>
      <w:r w:rsidR="0068644A">
        <w:t>.</w:t>
      </w:r>
      <w:r w:rsidR="0068644A">
        <w:tab/>
        <w:t xml:space="preserve">15, found by 5 </w:t>
      </w:r>
      <w:r w:rsidR="002C5A4A">
        <w:t>×</w:t>
      </w:r>
      <w:r w:rsidR="0068644A">
        <w:t xml:space="preserve"> 3</w:t>
      </w:r>
      <w:r w:rsidR="002C5A4A"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5322567A" w14:textId="77777777" w:rsidR="0068644A" w:rsidRDefault="0068644A" w:rsidP="004F475B">
      <w:pPr>
        <w:pStyle w:val="Text"/>
      </w:pPr>
    </w:p>
    <w:p w14:paraId="675C59B7" w14:textId="10DBC1E4" w:rsidR="0068644A" w:rsidRDefault="00E12F89" w:rsidP="004F475B">
      <w:pPr>
        <w:pStyle w:val="Text"/>
      </w:pPr>
      <w:r>
        <w:t>7</w:t>
      </w:r>
      <w:r w:rsidR="009E41E2">
        <w:t>1</w:t>
      </w:r>
      <w:r w:rsidR="0068644A">
        <w:t>.</w:t>
      </w:r>
      <w:r w:rsidR="0068644A">
        <w:tab/>
        <w:t>a.</w:t>
      </w:r>
      <w:r w:rsidR="0068644A">
        <w:tab/>
        <w:t>0.</w:t>
      </w:r>
      <w:r w:rsidR="00484E36">
        <w:t>193</w:t>
      </w:r>
      <w:r w:rsidR="0068644A">
        <w:t xml:space="preserve">, found by </w:t>
      </w:r>
      <w:r w:rsidR="00484E36" w:rsidRPr="00484E36">
        <w:t>.15 + .05 - .0075 = .193</w:t>
      </w:r>
    </w:p>
    <w:p w14:paraId="5CEAA1B0" w14:textId="77777777" w:rsidR="0068644A" w:rsidRDefault="0068644A" w:rsidP="004F475B">
      <w:pPr>
        <w:pStyle w:val="Text"/>
      </w:pPr>
      <w:r>
        <w:tab/>
        <w:t>b.</w:t>
      </w:r>
      <w:r>
        <w:tab/>
        <w:t>0.0075, found by (0.15)(0.05)</w:t>
      </w:r>
      <w:r w:rsidR="002C5A4A"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062F7A">
        <w:rPr>
          <w:b/>
        </w:rPr>
        <w:t>-4</w:t>
      </w:r>
      <w:r w:rsidR="002C5A4A" w:rsidRPr="002C5A4A">
        <w:rPr>
          <w:b/>
        </w:rPr>
        <w:t>)</w:t>
      </w:r>
    </w:p>
    <w:p w14:paraId="3049BF78" w14:textId="77777777" w:rsidR="0068644A" w:rsidRDefault="0068644A" w:rsidP="004F475B">
      <w:pPr>
        <w:pStyle w:val="Text"/>
      </w:pPr>
    </w:p>
    <w:p w14:paraId="184332F7" w14:textId="3D6715B6" w:rsidR="0068644A" w:rsidRDefault="009E41E2" w:rsidP="004F475B">
      <w:pPr>
        <w:pStyle w:val="Text"/>
      </w:pPr>
      <w:r>
        <w:t>72</w:t>
      </w:r>
      <w:r w:rsidR="0068644A">
        <w:t>.</w:t>
      </w:r>
      <w:r w:rsidR="0068644A">
        <w:tab/>
        <w:t>17,576,000 found by (26)(26)(26)(10)(10)(10)</w:t>
      </w:r>
      <w:r w:rsidR="002C5A4A"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6506F56F" w14:textId="77777777" w:rsidR="0068644A" w:rsidRDefault="0068644A" w:rsidP="004F475B">
      <w:pPr>
        <w:pStyle w:val="Text"/>
      </w:pPr>
    </w:p>
    <w:p w14:paraId="57029D02" w14:textId="5966EA08" w:rsidR="0068644A" w:rsidRDefault="009E41E2" w:rsidP="00907CB9">
      <w:pPr>
        <w:pStyle w:val="Text"/>
      </w:pPr>
      <w:r>
        <w:t>73</w:t>
      </w:r>
      <w:r w:rsidR="0068644A">
        <w:t>.</w:t>
      </w:r>
      <w:r w:rsidR="0068644A">
        <w:tab/>
        <w:t>a.</w:t>
      </w:r>
      <w:r w:rsidR="0068644A">
        <w:tab/>
        <w:t>P(F and &gt; 60) = 0.25, found by solving with the general rule of multiplication:</w:t>
      </w:r>
      <w:r w:rsidR="00907CB9">
        <w:t xml:space="preserve"> </w:t>
      </w:r>
      <w:r w:rsidR="0068644A">
        <w:t xml:space="preserve">P(F) </w:t>
      </w:r>
      <w:r w:rsidR="000E45B1">
        <w:t>×</w:t>
      </w:r>
      <w:r w:rsidR="0068644A">
        <w:t xml:space="preserve"> P(&gt;60|F) = (0.50)(0.50)</w:t>
      </w:r>
    </w:p>
    <w:p w14:paraId="1A4E2EF8" w14:textId="77777777" w:rsidR="0068644A" w:rsidRDefault="0068644A" w:rsidP="004F475B">
      <w:pPr>
        <w:pStyle w:val="Text"/>
      </w:pPr>
      <w:r>
        <w:tab/>
        <w:t>b.</w:t>
      </w:r>
      <w:r>
        <w:tab/>
        <w:t>0</w:t>
      </w:r>
    </w:p>
    <w:p w14:paraId="446CA062" w14:textId="77777777" w:rsidR="0068644A" w:rsidRDefault="0068644A" w:rsidP="004F475B">
      <w:pPr>
        <w:pStyle w:val="Text"/>
      </w:pPr>
      <w:r>
        <w:tab/>
        <w:t>c.</w:t>
      </w:r>
      <w:r>
        <w:tab/>
        <w:t>0.3333, found by 1/3</w:t>
      </w:r>
      <w:r w:rsidR="002C5A4A">
        <w:t xml:space="preserve"> </w:t>
      </w:r>
      <w:r w:rsidR="002C5A4A" w:rsidRPr="002C5A4A">
        <w:rPr>
          <w:b/>
        </w:rPr>
        <w:t>(LO</w:t>
      </w:r>
      <w:r w:rsidR="00062F7A">
        <w:rPr>
          <w:b/>
        </w:rPr>
        <w:t>5-</w:t>
      </w:r>
      <w:r w:rsidR="002C5A4A">
        <w:rPr>
          <w:b/>
        </w:rPr>
        <w:t>5</w:t>
      </w:r>
      <w:r w:rsidR="002C5A4A" w:rsidRPr="002C5A4A">
        <w:rPr>
          <w:b/>
        </w:rPr>
        <w:t>)</w:t>
      </w:r>
    </w:p>
    <w:p w14:paraId="1651A399" w14:textId="77777777" w:rsidR="0068644A" w:rsidRDefault="0068644A" w:rsidP="004F475B">
      <w:pPr>
        <w:pStyle w:val="Text"/>
      </w:pPr>
    </w:p>
    <w:p w14:paraId="54FDEFCF" w14:textId="4B785A92" w:rsidR="00AD514C" w:rsidRDefault="009E41E2" w:rsidP="004F475B">
      <w:pPr>
        <w:pStyle w:val="Text"/>
      </w:pPr>
      <w:r>
        <w:t>74</w:t>
      </w:r>
      <w:r w:rsidR="0068644A">
        <w:t>.</w:t>
      </w:r>
      <w:r w:rsidR="0068644A">
        <w:tab/>
      </w:r>
      <w:r w:rsidR="00AD514C">
        <w:t>a.</w:t>
      </w:r>
      <w:r w:rsidR="00AD514C">
        <w:tab/>
        <w:t>0.333</w:t>
      </w:r>
      <w:r w:rsidR="007052BE">
        <w:t>3</w:t>
      </w:r>
      <w:r w:rsidR="00AD514C">
        <w:t>, found by (6/10)(5/9)</w:t>
      </w:r>
    </w:p>
    <w:p w14:paraId="2CE5C020" w14:textId="77777777" w:rsidR="00AD514C" w:rsidRDefault="00AD514C" w:rsidP="004F475B">
      <w:pPr>
        <w:pStyle w:val="Text"/>
      </w:pPr>
      <w:r>
        <w:tab/>
        <w:t>b.</w:t>
      </w:r>
      <w:r>
        <w:tab/>
        <w:t>0.9286, found by 1 – [(6/10)(5/9)(4/8)(3/7)]</w:t>
      </w:r>
    </w:p>
    <w:p w14:paraId="050862FF" w14:textId="77777777" w:rsidR="00AD514C" w:rsidRDefault="00AD514C" w:rsidP="004F475B">
      <w:pPr>
        <w:pStyle w:val="Text"/>
      </w:pPr>
      <w:r>
        <w:tab/>
        <w:t>c.</w:t>
      </w:r>
      <w:r>
        <w:tab/>
        <w:t>dependent</w:t>
      </w:r>
      <w:r w:rsidR="002C5A4A">
        <w:t xml:space="preserve"> </w:t>
      </w:r>
      <w:r w:rsidR="002C5A4A" w:rsidRPr="002C5A4A">
        <w:rPr>
          <w:b/>
        </w:rPr>
        <w:t>(LO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2DCA7C2C" w14:textId="77777777" w:rsidR="0068644A" w:rsidRDefault="0068644A" w:rsidP="004F475B">
      <w:pPr>
        <w:pStyle w:val="Text"/>
      </w:pPr>
    </w:p>
    <w:p w14:paraId="4C0A6BEA" w14:textId="1822C7A6" w:rsidR="0068644A" w:rsidRDefault="009E41E2" w:rsidP="004F475B">
      <w:pPr>
        <w:pStyle w:val="Text"/>
      </w:pPr>
      <w:r>
        <w:t>75</w:t>
      </w:r>
      <w:r w:rsidR="0068644A">
        <w:t>.</w:t>
      </w:r>
      <w:r w:rsidR="0068644A">
        <w:tab/>
        <w:t>456,976 found by 26</w:t>
      </w:r>
      <w:r w:rsidR="0068644A">
        <w:rPr>
          <w:vertAlign w:val="superscript"/>
        </w:rPr>
        <w:t>4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46DAD83C" w14:textId="77777777" w:rsidR="0068644A" w:rsidRDefault="0068644A" w:rsidP="004F475B">
      <w:pPr>
        <w:pStyle w:val="Text"/>
      </w:pPr>
    </w:p>
    <w:p w14:paraId="54A642AC" w14:textId="58AFB37A" w:rsidR="0068644A" w:rsidRDefault="009E41E2" w:rsidP="005F73B4">
      <w:pPr>
        <w:pStyle w:val="Text"/>
      </w:pPr>
      <w:r>
        <w:t>76</w:t>
      </w:r>
      <w:r w:rsidR="0068644A">
        <w:t>.</w:t>
      </w:r>
      <w:r w:rsidR="0068644A">
        <w:tab/>
        <w:t>a.</w:t>
      </w:r>
      <w:r w:rsidR="0068644A">
        <w:tab/>
        <w:t xml:space="preserve">2024, found by </w:t>
      </w:r>
      <w:r w:rsidR="00BA1964" w:rsidRPr="00E43154">
        <w:rPr>
          <w:noProof/>
          <w:position w:val="-28"/>
        </w:rPr>
        <w:object w:dxaOrig="1600" w:dyaOrig="639" w14:anchorId="7128B958">
          <v:shape id="_x0000_i1042" type="#_x0000_t75" alt="" style="width:80pt;height:32pt;mso-width-percent:0;mso-height-percent:0;mso-width-percent:0;mso-height-percent:0" o:ole="">
            <v:imagedata r:id="rId44" o:title=""/>
          </v:shape>
          <o:OLEObject Type="Embed" ProgID="Equation.DSMT4" ShapeID="_x0000_i1042" DrawAspect="Content" ObjectID="_1670228685" r:id="rId45"/>
        </w:object>
      </w:r>
    </w:p>
    <w:p w14:paraId="0958A844" w14:textId="032EFB24" w:rsidR="0068644A" w:rsidRDefault="0068644A" w:rsidP="005F73B4">
      <w:pPr>
        <w:pStyle w:val="Text"/>
      </w:pPr>
      <w:r>
        <w:tab/>
        <w:t>b.</w:t>
      </w:r>
      <w:r>
        <w:tab/>
        <w:t>0.125, found by 1 – [(23/24)(22/23)(21/22)]</w:t>
      </w:r>
      <w:r w:rsidR="002C5A4A"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293BDBC5" w14:textId="77777777" w:rsidR="0068644A" w:rsidRDefault="0068644A" w:rsidP="005F73B4">
      <w:pPr>
        <w:pStyle w:val="Text"/>
      </w:pPr>
    </w:p>
    <w:p w14:paraId="786AEEB4" w14:textId="5ECA6AA8" w:rsidR="00E12F89" w:rsidRDefault="009E41E2" w:rsidP="005F73B4">
      <w:pPr>
        <w:pStyle w:val="Text"/>
      </w:pPr>
      <w:r>
        <w:t>77</w:t>
      </w:r>
      <w:r w:rsidR="003317F7">
        <w:t>.</w:t>
      </w:r>
      <w:r w:rsidR="003317F7">
        <w:tab/>
        <w:t>3,</w:t>
      </w:r>
      <w:r w:rsidR="00E12F89">
        <w:t>628,800 matches are poss</w:t>
      </w:r>
      <w:r w:rsidR="003317F7">
        <w:t>ible so the probability is 1/3,</w:t>
      </w:r>
      <w:r w:rsidR="00E12F89">
        <w:t>628,800</w:t>
      </w:r>
      <w:r w:rsidR="008069E6">
        <w:t xml:space="preserve"> ≈ 0.00000028</w:t>
      </w:r>
      <w:r w:rsidR="002C5A4A">
        <w:t xml:space="preserve"> </w:t>
      </w:r>
      <w:r w:rsidR="002C5A4A" w:rsidRPr="002C5A4A">
        <w:rPr>
          <w:b/>
        </w:rPr>
        <w:t>(</w:t>
      </w:r>
      <w:r w:rsidR="00E00B97">
        <w:rPr>
          <w:b/>
        </w:rPr>
        <w:t>LO5-6</w:t>
      </w:r>
      <w:r w:rsidR="002C5A4A" w:rsidRPr="002C5A4A">
        <w:rPr>
          <w:b/>
        </w:rPr>
        <w:t>)</w:t>
      </w:r>
    </w:p>
    <w:p w14:paraId="39545CF0" w14:textId="77777777" w:rsidR="0068644A" w:rsidRDefault="0068644A" w:rsidP="005F73B4">
      <w:pPr>
        <w:pStyle w:val="Text"/>
      </w:pPr>
    </w:p>
    <w:p w14:paraId="747E2C3D" w14:textId="4AF58874" w:rsidR="00E12F89" w:rsidRDefault="009E41E2" w:rsidP="005F73B4">
      <w:pPr>
        <w:pStyle w:val="Text"/>
        <w:ind w:left="720" w:hanging="720"/>
      </w:pPr>
      <w:r>
        <w:t>78</w:t>
      </w:r>
      <w:r w:rsidR="00E12F89">
        <w:t>.</w:t>
      </w:r>
      <w:r w:rsidR="00E12F89">
        <w:tab/>
        <w:t>For the system to operate both components in the series must work.  The probability they both work is 0.81, found by (0.90)(0.90)</w:t>
      </w:r>
      <w:r w:rsidR="002C5A4A">
        <w:t xml:space="preserve"> </w:t>
      </w:r>
      <w:r w:rsidR="002C5A4A" w:rsidRPr="002C5A4A">
        <w:rPr>
          <w:b/>
        </w:rPr>
        <w:t>(LO</w:t>
      </w:r>
      <w:r w:rsidR="00062F7A">
        <w:rPr>
          <w:b/>
        </w:rPr>
        <w:t>5-4</w:t>
      </w:r>
      <w:r w:rsidR="002C5A4A" w:rsidRPr="002C5A4A">
        <w:rPr>
          <w:b/>
        </w:rPr>
        <w:t>)</w:t>
      </w:r>
    </w:p>
    <w:p w14:paraId="27742430" w14:textId="77777777" w:rsidR="0068644A" w:rsidRDefault="0068644A" w:rsidP="005F73B4">
      <w:pPr>
        <w:pStyle w:val="Text"/>
      </w:pPr>
    </w:p>
    <w:p w14:paraId="472544F9" w14:textId="77777777" w:rsidR="00E12F89" w:rsidRDefault="00E12F89" w:rsidP="005F73B4">
      <w:pPr>
        <w:pStyle w:val="Text"/>
      </w:pPr>
    </w:p>
    <w:p w14:paraId="7BD3CEC9" w14:textId="58BEC382" w:rsidR="00E12F89" w:rsidRDefault="00CD2944" w:rsidP="005F73B4">
      <w:pPr>
        <w:pStyle w:val="Text"/>
        <w:rPr>
          <w:vertAlign w:val="superscript"/>
        </w:rPr>
      </w:pPr>
      <w:r>
        <w:t>79</w:t>
      </w:r>
      <w:r w:rsidR="00E12F89">
        <w:t>.</w:t>
      </w:r>
      <w:r w:rsidR="00E12F89">
        <w:tab/>
      </w:r>
      <w:r w:rsidR="00171CFE">
        <w:t>0.512, found by (0.8)</w:t>
      </w:r>
      <w:r w:rsidR="00171CFE">
        <w:rPr>
          <w:vertAlign w:val="superscript"/>
        </w:rPr>
        <w:t>3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062F7A">
        <w:rPr>
          <w:b/>
        </w:rPr>
        <w:t>-4</w:t>
      </w:r>
      <w:r w:rsidR="002C5A4A" w:rsidRPr="002C5A4A">
        <w:rPr>
          <w:b/>
        </w:rPr>
        <w:t>)</w:t>
      </w:r>
    </w:p>
    <w:p w14:paraId="07B0E185" w14:textId="77777777" w:rsidR="00171CFE" w:rsidRDefault="00171CFE" w:rsidP="005F73B4">
      <w:pPr>
        <w:pStyle w:val="Text"/>
      </w:pPr>
    </w:p>
    <w:p w14:paraId="27C85F65" w14:textId="43F670AA" w:rsidR="00D97D16" w:rsidRPr="00171CFE" w:rsidRDefault="00CD2944" w:rsidP="005F73B4">
      <w:pPr>
        <w:pStyle w:val="Text"/>
      </w:pPr>
      <w:r>
        <w:t>8</w:t>
      </w:r>
      <w:r w:rsidR="00171CFE">
        <w:t>0.</w:t>
      </w:r>
      <w:r w:rsidR="00171CFE">
        <w:tab/>
        <w:t>0.999875, found by 1 – (0.05)</w:t>
      </w:r>
      <w:r w:rsidR="00171CFE">
        <w:rPr>
          <w:vertAlign w:val="superscript"/>
        </w:rPr>
        <w:t>3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062F7A">
        <w:rPr>
          <w:b/>
        </w:rPr>
        <w:t>-4</w:t>
      </w:r>
      <w:r w:rsidR="002C5A4A" w:rsidRPr="002C5A4A">
        <w:rPr>
          <w:b/>
        </w:rPr>
        <w:t>)</w:t>
      </w:r>
    </w:p>
    <w:p w14:paraId="4D006262" w14:textId="77777777" w:rsidR="00171CFE" w:rsidRDefault="00171CFE" w:rsidP="005F73B4">
      <w:pPr>
        <w:pStyle w:val="Text"/>
      </w:pPr>
    </w:p>
    <w:p w14:paraId="22CB2863" w14:textId="07A39E55" w:rsidR="00067A69" w:rsidRDefault="00CD2944" w:rsidP="00067A69">
      <w:pPr>
        <w:pStyle w:val="Text"/>
        <w:rPr>
          <w:b/>
        </w:rPr>
      </w:pPr>
      <w:r>
        <w:t>8</w:t>
      </w:r>
      <w:r w:rsidR="00171CFE">
        <w:t>1.</w:t>
      </w:r>
      <w:r w:rsidR="00171CFE">
        <w:tab/>
        <w:t>0.525</w:t>
      </w:r>
      <w:r w:rsidR="003B7C0B">
        <w:t>4</w:t>
      </w:r>
      <w:r w:rsidR="00171CFE">
        <w:t>, found by 1 – (0.78)</w:t>
      </w:r>
      <w:r w:rsidR="00171CFE">
        <w:rPr>
          <w:vertAlign w:val="superscript"/>
        </w:rPr>
        <w:t>3</w:t>
      </w:r>
      <w:r w:rsidR="002C5A4A">
        <w:rPr>
          <w:vertAlign w:val="superscript"/>
        </w:rPr>
        <w:t xml:space="preserve"> </w:t>
      </w:r>
      <w:r w:rsidR="002C5A4A" w:rsidRPr="002C5A4A">
        <w:rPr>
          <w:b/>
        </w:rPr>
        <w:t>(LO</w:t>
      </w:r>
      <w:r w:rsidR="002C5A4A">
        <w:rPr>
          <w:b/>
        </w:rPr>
        <w:t>5</w:t>
      </w:r>
      <w:r w:rsidR="00062F7A">
        <w:rPr>
          <w:b/>
        </w:rPr>
        <w:t>-4</w:t>
      </w:r>
      <w:r w:rsidR="002C5A4A" w:rsidRPr="002C5A4A">
        <w:rPr>
          <w:b/>
        </w:rPr>
        <w:t>)</w:t>
      </w:r>
    </w:p>
    <w:p w14:paraId="66D92F2F" w14:textId="77777777" w:rsidR="00067A69" w:rsidRDefault="00067A69" w:rsidP="00067A69">
      <w:pPr>
        <w:pStyle w:val="Text"/>
        <w:rPr>
          <w:b/>
        </w:rPr>
      </w:pPr>
    </w:p>
    <w:p w14:paraId="34F41A62" w14:textId="67BECB19" w:rsidR="00E12F89" w:rsidRDefault="00067A69" w:rsidP="00067A69">
      <w:pPr>
        <w:pStyle w:val="Text"/>
      </w:pPr>
      <w:r w:rsidRPr="00067A69">
        <w:rPr>
          <w:noProof/>
          <w:lang w:val="en-IN" w:eastAsia="en-IN"/>
        </w:rPr>
        <w:drawing>
          <wp:anchor distT="0" distB="0" distL="114300" distR="114300" simplePos="0" relativeHeight="251657216" behindDoc="0" locked="0" layoutInCell="1" allowOverlap="1" wp14:anchorId="3464A0E5" wp14:editId="137D43FD">
            <wp:simplePos x="0" y="0"/>
            <wp:positionH relativeFrom="column">
              <wp:posOffset>664845</wp:posOffset>
            </wp:positionH>
            <wp:positionV relativeFrom="paragraph">
              <wp:posOffset>325120</wp:posOffset>
            </wp:positionV>
            <wp:extent cx="3343275" cy="1743075"/>
            <wp:effectExtent l="0" t="0" r="9525" b="952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2944">
        <w:t>8</w:t>
      </w:r>
      <w:r w:rsidR="00171CFE">
        <w:t>2</w:t>
      </w:r>
      <w:r w:rsidR="00E12F89">
        <w:t>.</w:t>
      </w:r>
      <w:r w:rsidR="00E12F89">
        <w:tab/>
        <w:t>a.</w:t>
      </w:r>
      <w:r w:rsidR="00E12F89">
        <w:tab/>
      </w:r>
    </w:p>
    <w:p w14:paraId="13A4E231" w14:textId="77777777" w:rsidR="00067A69" w:rsidRDefault="00E12F89" w:rsidP="00E12F89">
      <w:pPr>
        <w:pStyle w:val="TableBody"/>
      </w:pPr>
      <w:r>
        <w:lastRenderedPageBreak/>
        <w:tab/>
      </w:r>
      <w:r>
        <w:tab/>
      </w:r>
    </w:p>
    <w:p w14:paraId="37863B4E" w14:textId="77777777" w:rsidR="00067A69" w:rsidRDefault="00067A69" w:rsidP="00067A69">
      <w:pPr>
        <w:pStyle w:val="TableBody"/>
        <w:numPr>
          <w:ilvl w:val="0"/>
          <w:numId w:val="9"/>
        </w:numPr>
      </w:pPr>
      <w:r>
        <w:t>Pr(pool) = 67/105 = 0.638</w:t>
      </w:r>
    </w:p>
    <w:p w14:paraId="339E0072" w14:textId="77777777" w:rsidR="00067A69" w:rsidRDefault="00067A69" w:rsidP="00067A69">
      <w:pPr>
        <w:pStyle w:val="TableBody"/>
        <w:numPr>
          <w:ilvl w:val="0"/>
          <w:numId w:val="9"/>
        </w:numPr>
      </w:pPr>
      <w:r>
        <w:t>Pr(Township 1 or Pool) = 15/105 + 67/105 – 6/105 = 0.7238</w:t>
      </w:r>
    </w:p>
    <w:p w14:paraId="4F83D879" w14:textId="77777777" w:rsidR="00E12F89" w:rsidRDefault="00E12F89" w:rsidP="00E12F89">
      <w:pPr>
        <w:pStyle w:val="TableBody"/>
      </w:pPr>
      <w:r>
        <w:tab/>
      </w:r>
      <w:r>
        <w:tab/>
      </w:r>
      <w:r w:rsidR="00067A69">
        <w:t>3</w:t>
      </w:r>
      <w:r>
        <w:t>.</w:t>
      </w:r>
      <w:r>
        <w:tab/>
        <w:t>P</w:t>
      </w:r>
      <w:r w:rsidR="00067A69">
        <w:t>r</w:t>
      </w:r>
      <w:r>
        <w:t>(Pool</w:t>
      </w:r>
      <w:r w:rsidR="00067A69">
        <w:t xml:space="preserve"> </w:t>
      </w:r>
      <w:r>
        <w:t>|</w:t>
      </w:r>
      <w:r w:rsidR="00067A69">
        <w:t xml:space="preserve"> </w:t>
      </w:r>
      <w:r>
        <w:t xml:space="preserve">3) = </w:t>
      </w:r>
      <w:r w:rsidR="00EF3E55">
        <w:t>18</w:t>
      </w:r>
      <w:r>
        <w:t>/25 = 0.</w:t>
      </w:r>
      <w:r w:rsidR="00EF3E55">
        <w:t>7</w:t>
      </w:r>
      <w:r>
        <w:t>2</w:t>
      </w:r>
      <w:r w:rsidR="00067A69">
        <w:t>00</w:t>
      </w:r>
    </w:p>
    <w:p w14:paraId="1014899A" w14:textId="77777777" w:rsidR="00E12F89" w:rsidRDefault="00E12F89" w:rsidP="00E12F89">
      <w:pPr>
        <w:pStyle w:val="TableBody"/>
      </w:pPr>
      <w:r>
        <w:tab/>
      </w:r>
      <w:r>
        <w:tab/>
      </w:r>
      <w:r w:rsidR="00067A69">
        <w:t>4</w:t>
      </w:r>
      <w:r>
        <w:t>.</w:t>
      </w:r>
      <w:r>
        <w:tab/>
        <w:t>P</w:t>
      </w:r>
      <w:r w:rsidR="00067A69">
        <w:t>r</w:t>
      </w:r>
      <w:r>
        <w:t>(</w:t>
      </w:r>
      <w:r w:rsidR="00067A69">
        <w:t xml:space="preserve">Township </w:t>
      </w:r>
      <w:r>
        <w:t xml:space="preserve">3 and Pool) = </w:t>
      </w:r>
      <w:r w:rsidR="00EF3E55">
        <w:t>18</w:t>
      </w:r>
      <w:r>
        <w:t>/105 = 0.</w:t>
      </w:r>
      <w:r w:rsidR="00EF3E55">
        <w:t>1714</w:t>
      </w:r>
    </w:p>
    <w:p w14:paraId="7EEFA525" w14:textId="77777777" w:rsidR="00067A69" w:rsidRDefault="00067A69" w:rsidP="00E12F89">
      <w:pPr>
        <w:pStyle w:val="TableBody"/>
      </w:pPr>
    </w:p>
    <w:p w14:paraId="4A9F723A" w14:textId="77777777" w:rsidR="00067A69" w:rsidRDefault="00067A69" w:rsidP="00E12F89">
      <w:pPr>
        <w:pStyle w:val="TableBody"/>
      </w:pPr>
    </w:p>
    <w:p w14:paraId="61EE0996" w14:textId="77777777" w:rsidR="004D4C9D" w:rsidRDefault="004D4C9D" w:rsidP="00E12F89">
      <w:pPr>
        <w:pStyle w:val="TableBody"/>
      </w:pPr>
      <w:r w:rsidRPr="004D4C9D">
        <w:rPr>
          <w:noProof/>
          <w:lang w:val="en-IN" w:eastAsia="en-IN"/>
        </w:rPr>
        <w:drawing>
          <wp:anchor distT="0" distB="0" distL="114300" distR="114300" simplePos="0" relativeHeight="251658240" behindDoc="0" locked="0" layoutInCell="1" allowOverlap="1" wp14:anchorId="47A60FBC" wp14:editId="48B67C6F">
            <wp:simplePos x="0" y="0"/>
            <wp:positionH relativeFrom="column">
              <wp:posOffset>988695</wp:posOffset>
            </wp:positionH>
            <wp:positionV relativeFrom="paragraph">
              <wp:posOffset>266065</wp:posOffset>
            </wp:positionV>
            <wp:extent cx="2971800" cy="134239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2F89">
        <w:tab/>
        <w:t>b.</w:t>
      </w:r>
      <w:r w:rsidR="00E12F89">
        <w:tab/>
      </w:r>
    </w:p>
    <w:p w14:paraId="03F2BCA0" w14:textId="77777777" w:rsidR="004D4C9D" w:rsidRDefault="004D4C9D" w:rsidP="00E12F89">
      <w:pPr>
        <w:pStyle w:val="TableBody"/>
      </w:pPr>
    </w:p>
    <w:p w14:paraId="123B06A4" w14:textId="77777777" w:rsidR="004D4C9D" w:rsidRDefault="004D4C9D" w:rsidP="00E12F89">
      <w:pPr>
        <w:pStyle w:val="TableBody"/>
      </w:pPr>
    </w:p>
    <w:p w14:paraId="7D7A841C" w14:textId="77777777" w:rsidR="00E12F89" w:rsidRDefault="00E12F89" w:rsidP="00E12F89">
      <w:pPr>
        <w:pStyle w:val="TableBody"/>
      </w:pPr>
      <w:r>
        <w:tab/>
      </w:r>
      <w:r>
        <w:tab/>
        <w:t>1.</w:t>
      </w:r>
      <w:r>
        <w:tab/>
        <w:t>P</w:t>
      </w:r>
      <w:r w:rsidR="004D4C9D">
        <w:t>r</w:t>
      </w:r>
      <w:r>
        <w:t>(G</w:t>
      </w:r>
      <w:r w:rsidR="004D4C9D">
        <w:t>arage</w:t>
      </w:r>
      <w:r>
        <w:t>) = 7</w:t>
      </w:r>
      <w:r w:rsidR="004D4C9D">
        <w:t>8</w:t>
      </w:r>
      <w:r>
        <w:t>/105 = 0.</w:t>
      </w:r>
      <w:r w:rsidR="004D4C9D">
        <w:t>7429</w:t>
      </w:r>
    </w:p>
    <w:p w14:paraId="602B31C3" w14:textId="77777777" w:rsidR="00E12F89" w:rsidRDefault="004D4C9D" w:rsidP="00E12F89">
      <w:pPr>
        <w:pStyle w:val="TableBody"/>
      </w:pPr>
      <w:r>
        <w:tab/>
      </w:r>
      <w:r>
        <w:tab/>
        <w:t>2.</w:t>
      </w:r>
      <w:r>
        <w:tab/>
        <w:t>Pr(No garage| township 5) = 3</w:t>
      </w:r>
      <w:r w:rsidR="00E12F89">
        <w:t>/16 = 0.</w:t>
      </w:r>
      <w:r>
        <w:t>1875</w:t>
      </w:r>
    </w:p>
    <w:p w14:paraId="7420EEF6" w14:textId="77777777" w:rsidR="00E12F89" w:rsidRDefault="00E12F89" w:rsidP="00E12F89">
      <w:pPr>
        <w:pStyle w:val="TableBody"/>
      </w:pPr>
      <w:r>
        <w:tab/>
      </w:r>
      <w:r>
        <w:tab/>
        <w:t>3.</w:t>
      </w:r>
      <w:r>
        <w:tab/>
        <w:t>P</w:t>
      </w:r>
      <w:r w:rsidR="004D4C9D">
        <w:t>r</w:t>
      </w:r>
      <w:r>
        <w:t>(G</w:t>
      </w:r>
      <w:r w:rsidR="004D4C9D">
        <w:t>arage</w:t>
      </w:r>
      <w:r>
        <w:t xml:space="preserve"> and </w:t>
      </w:r>
      <w:r w:rsidR="004D4C9D">
        <w:t>township 3) = 19</w:t>
      </w:r>
      <w:r>
        <w:t>/105 = 0</w:t>
      </w:r>
      <w:r w:rsidR="004D4C9D">
        <w:t>.1810</w:t>
      </w:r>
    </w:p>
    <w:p w14:paraId="2E7C4D80" w14:textId="77777777" w:rsidR="00E12F89" w:rsidRDefault="00E12F89" w:rsidP="00E12F89">
      <w:pPr>
        <w:pStyle w:val="TableBody"/>
      </w:pPr>
      <w:r>
        <w:tab/>
      </w:r>
      <w:r>
        <w:tab/>
        <w:t>4.</w:t>
      </w:r>
      <w:r>
        <w:tab/>
        <w:t>P</w:t>
      </w:r>
      <w:r w:rsidR="004D4C9D">
        <w:t>r</w:t>
      </w:r>
      <w:r>
        <w:t>(N</w:t>
      </w:r>
      <w:r w:rsidR="004D4C9D">
        <w:t>o garage</w:t>
      </w:r>
      <w:r>
        <w:t xml:space="preserve"> or </w:t>
      </w:r>
      <w:r w:rsidR="004D4C9D">
        <w:t xml:space="preserve">township </w:t>
      </w:r>
      <w:r>
        <w:t xml:space="preserve">2) = </w:t>
      </w:r>
      <w:r w:rsidR="004D4C9D">
        <w:t>27</w:t>
      </w:r>
      <w:r>
        <w:t xml:space="preserve">/105 + 20/105 – </w:t>
      </w:r>
      <w:r w:rsidR="004D4C9D">
        <w:t>6</w:t>
      </w:r>
      <w:r>
        <w:t>/105 =  0.</w:t>
      </w:r>
      <w:r w:rsidR="004D4C9D">
        <w:t xml:space="preserve">3905  </w:t>
      </w:r>
      <w:r w:rsidR="004E252E">
        <w:t xml:space="preserve"> </w:t>
      </w:r>
      <w:r w:rsidR="004E252E" w:rsidRPr="002C5A4A">
        <w:rPr>
          <w:b/>
        </w:rPr>
        <w:t>(LO</w:t>
      </w:r>
      <w:r w:rsidR="00062F7A">
        <w:rPr>
          <w:b/>
        </w:rPr>
        <w:t>5-5</w:t>
      </w:r>
      <w:r w:rsidR="004E252E" w:rsidRPr="002C5A4A">
        <w:rPr>
          <w:b/>
        </w:rPr>
        <w:t>)</w:t>
      </w:r>
    </w:p>
    <w:p w14:paraId="71B60455" w14:textId="77777777" w:rsidR="00E12F89" w:rsidRDefault="00E12F89">
      <w:pPr>
        <w:pStyle w:val="TableBody"/>
      </w:pPr>
    </w:p>
    <w:p w14:paraId="098E43B0" w14:textId="3030FF58" w:rsidR="00FF7945" w:rsidRDefault="007D19DC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>
        <w:rPr>
          <w:sz w:val="24"/>
          <w:szCs w:val="24"/>
        </w:rPr>
        <w:br w:type="page"/>
      </w:r>
      <w:r w:rsidR="00CD2944">
        <w:rPr>
          <w:szCs w:val="22"/>
        </w:rPr>
        <w:lastRenderedPageBreak/>
        <w:t>8</w:t>
      </w:r>
      <w:r w:rsidR="0002061B" w:rsidRPr="008B09C4">
        <w:rPr>
          <w:szCs w:val="22"/>
        </w:rPr>
        <w:t>3.</w:t>
      </w:r>
      <w:r w:rsidR="0002061B" w:rsidRPr="008B09C4">
        <w:rPr>
          <w:szCs w:val="22"/>
        </w:rPr>
        <w:tab/>
      </w:r>
      <w:r w:rsidR="00FF7945">
        <w:rPr>
          <w:szCs w:val="22"/>
        </w:rPr>
        <w:t>a.</w:t>
      </w:r>
    </w:p>
    <w:tbl>
      <w:tblPr>
        <w:tblpPr w:leftFromText="180" w:rightFromText="180" w:vertAnchor="text" w:tblpXSpec="center" w:tblpY="1"/>
        <w:tblOverlap w:val="never"/>
        <w:tblW w:w="2912" w:type="dxa"/>
        <w:jc w:val="center"/>
        <w:tblLook w:val="04A0" w:firstRow="1" w:lastRow="0" w:firstColumn="1" w:lastColumn="0" w:noHBand="0" w:noVBand="1"/>
      </w:tblPr>
      <w:tblGrid>
        <w:gridCol w:w="1476"/>
        <w:gridCol w:w="1436"/>
      </w:tblGrid>
      <w:tr w:rsidR="00FF7945" w:rsidRPr="003E349E" w14:paraId="612BED94" w14:textId="77777777" w:rsidTr="00AE7369">
        <w:trPr>
          <w:trHeight w:val="320"/>
          <w:jc w:val="center"/>
        </w:trPr>
        <w:tc>
          <w:tcPr>
            <w:tcW w:w="1476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31C7628C" w14:textId="77777777" w:rsidR="00FF7945" w:rsidRPr="003E349E" w:rsidRDefault="00FF7945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Wins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vAlign w:val="bottom"/>
            <w:hideMark/>
          </w:tcPr>
          <w:p w14:paraId="491C63C2" w14:textId="77777777" w:rsidR="00FF7945" w:rsidRPr="003E349E" w:rsidRDefault="00FF7945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# Teams</w:t>
            </w:r>
          </w:p>
        </w:tc>
      </w:tr>
      <w:tr w:rsidR="00FF7945" w:rsidRPr="003E349E" w14:paraId="7139E01C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63A61" w14:textId="77777777" w:rsidR="00FF7945" w:rsidRPr="003E349E" w:rsidRDefault="00FF7945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40-49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7F7E" w14:textId="77777777" w:rsidR="00FF7945" w:rsidRPr="003E349E" w:rsidRDefault="00FF7945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1</w:t>
            </w:r>
          </w:p>
        </w:tc>
      </w:tr>
      <w:tr w:rsidR="00FF7945" w:rsidRPr="003E349E" w14:paraId="5B9C4076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7C1F" w14:textId="77777777" w:rsidR="00FF7945" w:rsidRPr="003E349E" w:rsidRDefault="00FF7945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50-59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851B" w14:textId="7F21781E" w:rsidR="00FF7945" w:rsidRPr="003E349E" w:rsidRDefault="00F23F8A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3</w:t>
            </w:r>
          </w:p>
        </w:tc>
      </w:tr>
      <w:tr w:rsidR="00FF7945" w:rsidRPr="003E349E" w14:paraId="2DCB0768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F0A" w14:textId="77777777" w:rsidR="00FF7945" w:rsidRPr="003E349E" w:rsidRDefault="00FF7945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60-69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632E4" w14:textId="17EB94C8" w:rsidR="00FF7945" w:rsidRPr="003E349E" w:rsidRDefault="00F23F8A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4</w:t>
            </w:r>
          </w:p>
        </w:tc>
      </w:tr>
      <w:tr w:rsidR="00FF7945" w:rsidRPr="003E349E" w14:paraId="325792B1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EB8F" w14:textId="77777777" w:rsidR="00FF7945" w:rsidRPr="003E349E" w:rsidRDefault="00FF7945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70-79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B16E" w14:textId="712A24F1" w:rsidR="00FF7945" w:rsidRPr="003E349E" w:rsidRDefault="00F23F8A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6</w:t>
            </w:r>
          </w:p>
        </w:tc>
      </w:tr>
      <w:tr w:rsidR="00FF7945" w:rsidRPr="003E349E" w14:paraId="4EF33602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35FF3" w14:textId="77777777" w:rsidR="00FF7945" w:rsidRPr="003E349E" w:rsidRDefault="00FF7945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80-89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4CA56" w14:textId="15FA0D51" w:rsidR="00FF7945" w:rsidRPr="003E349E" w:rsidRDefault="00F23F8A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6</w:t>
            </w:r>
          </w:p>
        </w:tc>
      </w:tr>
      <w:tr w:rsidR="00FF7945" w:rsidRPr="003E349E" w14:paraId="5CBC1D0E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D2BA" w14:textId="77777777" w:rsidR="00FF7945" w:rsidRPr="003E349E" w:rsidRDefault="00FF7945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90-99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007E8" w14:textId="36C3361A" w:rsidR="00FF7945" w:rsidRPr="003E349E" w:rsidRDefault="00F23F8A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6</w:t>
            </w:r>
          </w:p>
        </w:tc>
      </w:tr>
      <w:tr w:rsidR="00FF7945" w:rsidRPr="003E349E" w14:paraId="6B88D08F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90C1" w14:textId="77777777" w:rsidR="00FF7945" w:rsidRPr="003E349E" w:rsidRDefault="00FF7945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100-109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20D0" w14:textId="54DE48DD" w:rsidR="00FF7945" w:rsidRPr="003E349E" w:rsidRDefault="00F23F8A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4</w:t>
            </w:r>
          </w:p>
        </w:tc>
      </w:tr>
      <w:tr w:rsidR="00FF7945" w:rsidRPr="003E349E" w14:paraId="32F3AD3E" w14:textId="77777777" w:rsidTr="00AE7369">
        <w:trPr>
          <w:trHeight w:val="300"/>
          <w:jc w:val="center"/>
        </w:trPr>
        <w:tc>
          <w:tcPr>
            <w:tcW w:w="147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AB5E7AB" w14:textId="77777777" w:rsidR="00FF7945" w:rsidRPr="003E349E" w:rsidRDefault="00FF7945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Grand Total</w:t>
            </w:r>
          </w:p>
        </w:tc>
        <w:tc>
          <w:tcPr>
            <w:tcW w:w="143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2F8596B7" w14:textId="77777777" w:rsidR="00FF7945" w:rsidRPr="003E349E" w:rsidRDefault="00FF7945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30</w:t>
            </w:r>
          </w:p>
        </w:tc>
      </w:tr>
    </w:tbl>
    <w:p w14:paraId="16EBB3EF" w14:textId="15B98775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3EA3995A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79603E21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3538146E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6A6868B6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2B84359A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1A078CB7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66EF11E9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16650A99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63A07380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3457B10D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05A80E21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03A7DD68" w14:textId="77777777" w:rsidR="00FF7945" w:rsidRDefault="00FF7945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697EADA2" w14:textId="4CDF246A" w:rsidR="00AE7369" w:rsidRDefault="00AE7369" w:rsidP="00AE7369">
      <w:pPr>
        <w:pStyle w:val="TableBody"/>
        <w:numPr>
          <w:ilvl w:val="0"/>
          <w:numId w:val="10"/>
        </w:numPr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>
        <w:rPr>
          <w:szCs w:val="22"/>
        </w:rPr>
        <w:t>1</w:t>
      </w:r>
      <w:r w:rsidR="00F23F8A">
        <w:rPr>
          <w:szCs w:val="22"/>
        </w:rPr>
        <w:t>0</w:t>
      </w:r>
      <w:r>
        <w:rPr>
          <w:szCs w:val="22"/>
        </w:rPr>
        <w:t>/30 = 0.3</w:t>
      </w:r>
      <w:r w:rsidR="00F23F8A">
        <w:rPr>
          <w:szCs w:val="22"/>
        </w:rPr>
        <w:t>3</w:t>
      </w:r>
    </w:p>
    <w:p w14:paraId="4C21A7A5" w14:textId="32AA1183" w:rsidR="00AE7369" w:rsidRDefault="00AE7369" w:rsidP="00AE7369">
      <w:pPr>
        <w:pStyle w:val="TableBody"/>
        <w:numPr>
          <w:ilvl w:val="0"/>
          <w:numId w:val="10"/>
        </w:numPr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>
        <w:rPr>
          <w:szCs w:val="22"/>
        </w:rPr>
        <w:t>10/1</w:t>
      </w:r>
      <w:r w:rsidR="00F23F8A">
        <w:rPr>
          <w:szCs w:val="22"/>
        </w:rPr>
        <w:t>0</w:t>
      </w:r>
      <w:r>
        <w:rPr>
          <w:szCs w:val="22"/>
        </w:rPr>
        <w:t xml:space="preserve"> = </w:t>
      </w:r>
      <w:r w:rsidR="00F23F8A">
        <w:rPr>
          <w:szCs w:val="22"/>
        </w:rPr>
        <w:t>1.00</w:t>
      </w:r>
    </w:p>
    <w:p w14:paraId="76393994" w14:textId="2DBDF9BD" w:rsidR="00AE7369" w:rsidRDefault="00F23F8A" w:rsidP="00AE7369">
      <w:pPr>
        <w:pStyle w:val="TableBody"/>
        <w:numPr>
          <w:ilvl w:val="0"/>
          <w:numId w:val="10"/>
        </w:numPr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>
        <w:rPr>
          <w:szCs w:val="22"/>
        </w:rPr>
        <w:t>In 2019, w</w:t>
      </w:r>
      <w:r w:rsidR="00AE7369">
        <w:rPr>
          <w:szCs w:val="22"/>
        </w:rPr>
        <w:t xml:space="preserve">inning 90 or more games in a season </w:t>
      </w:r>
      <w:r>
        <w:rPr>
          <w:szCs w:val="22"/>
        </w:rPr>
        <w:t xml:space="preserve">assured </w:t>
      </w:r>
      <w:r w:rsidR="00AE7369">
        <w:rPr>
          <w:szCs w:val="22"/>
        </w:rPr>
        <w:t xml:space="preserve">a place in the end-of-season playoffs.  </w:t>
      </w:r>
    </w:p>
    <w:p w14:paraId="586AB12A" w14:textId="6D576098" w:rsidR="00FF7945" w:rsidRDefault="00AE7369" w:rsidP="00AE7369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ind w:left="1800"/>
        <w:rPr>
          <w:szCs w:val="22"/>
        </w:rPr>
      </w:pPr>
      <w:r>
        <w:rPr>
          <w:szCs w:val="22"/>
        </w:rPr>
        <w:t xml:space="preserve"> </w:t>
      </w:r>
    </w:p>
    <w:p w14:paraId="784D5851" w14:textId="321F7318" w:rsidR="00AE7369" w:rsidRDefault="00AE7369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>
        <w:rPr>
          <w:szCs w:val="22"/>
        </w:rPr>
        <w:tab/>
        <w:t xml:space="preserve">b.  </w:t>
      </w:r>
    </w:p>
    <w:tbl>
      <w:tblPr>
        <w:tblpPr w:leftFromText="180" w:rightFromText="180" w:vertAnchor="text" w:horzAnchor="margin" w:tblpXSpec="right" w:tblpY="64"/>
        <w:tblOverlap w:val="never"/>
        <w:tblW w:w="5487" w:type="dxa"/>
        <w:tblLook w:val="04A0" w:firstRow="1" w:lastRow="0" w:firstColumn="1" w:lastColumn="0" w:noHBand="0" w:noVBand="1"/>
      </w:tblPr>
      <w:tblGrid>
        <w:gridCol w:w="1476"/>
        <w:gridCol w:w="1796"/>
        <w:gridCol w:w="999"/>
        <w:gridCol w:w="1216"/>
      </w:tblGrid>
      <w:tr w:rsidR="00AE7369" w:rsidRPr="003E349E" w14:paraId="20A27073" w14:textId="77777777" w:rsidTr="00DC7DC4">
        <w:trPr>
          <w:trHeight w:val="320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33194787" w14:textId="77777777" w:rsidR="00AE7369" w:rsidRPr="003E349E" w:rsidRDefault="00AE736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4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6BD9E13A" w14:textId="77777777" w:rsidR="00AE7369" w:rsidRPr="003E349E" w:rsidRDefault="00AE7369" w:rsidP="00AE7369">
            <w:pPr>
              <w:jc w:val="center"/>
              <w:rPr>
                <w:sz w:val="2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Frequency (# teams) by League</w:t>
            </w:r>
          </w:p>
        </w:tc>
      </w:tr>
      <w:tr w:rsidR="00AE7369" w:rsidRPr="003E349E" w14:paraId="49E11F2C" w14:textId="77777777" w:rsidTr="00DC7DC4">
        <w:trPr>
          <w:trHeight w:val="300"/>
        </w:trPr>
        <w:tc>
          <w:tcPr>
            <w:tcW w:w="1476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12C0A15B" w14:textId="77777777" w:rsidR="00AE7369" w:rsidRPr="003E349E" w:rsidRDefault="00AE736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Home runs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02FACEAB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American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6AD728D8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National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5B46E58C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Grand Total</w:t>
            </w:r>
          </w:p>
        </w:tc>
      </w:tr>
      <w:tr w:rsidR="00AE7369" w:rsidRPr="003E349E" w14:paraId="7D588BE8" w14:textId="77777777" w:rsidTr="00DC7DC4">
        <w:trPr>
          <w:trHeight w:val="300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5C9BA" w14:textId="028D9170" w:rsidR="00AE7369" w:rsidRPr="003E349E" w:rsidRDefault="00AE7369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1</w:t>
            </w:r>
            <w:r w:rsidR="007222AC">
              <w:rPr>
                <w:rFonts w:ascii="Calibri" w:hAnsi="Calibri" w:cs="Calibri"/>
                <w:color w:val="000000"/>
                <w:lang w:eastAsia="zh-CN"/>
              </w:rPr>
              <w:t>4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0-1</w:t>
            </w:r>
            <w:r w:rsidR="00DC7DC4">
              <w:rPr>
                <w:rFonts w:ascii="Calibri" w:hAnsi="Calibri" w:cs="Calibri"/>
                <w:color w:val="000000"/>
                <w:lang w:eastAsia="zh-CN"/>
              </w:rPr>
              <w:t>6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C8D03E" w14:textId="15DA5EAA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9B50A" w14:textId="479F3737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3044C" w14:textId="08D63EF5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5</w:t>
            </w:r>
          </w:p>
        </w:tc>
      </w:tr>
      <w:tr w:rsidR="00AE7369" w:rsidRPr="003E349E" w14:paraId="2D1E108C" w14:textId="77777777" w:rsidTr="00DC7DC4">
        <w:trPr>
          <w:trHeight w:val="300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FC3B3E" w14:textId="09370401" w:rsidR="00AE7369" w:rsidRPr="003E349E" w:rsidRDefault="00AE7369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1</w:t>
            </w:r>
            <w:r w:rsidR="007222AC">
              <w:rPr>
                <w:rFonts w:ascii="Calibri" w:hAnsi="Calibri" w:cs="Calibri"/>
                <w:color w:val="000000"/>
                <w:lang w:eastAsia="zh-CN"/>
              </w:rPr>
              <w:t>7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0-1</w:t>
            </w:r>
            <w:r w:rsidR="00DC7DC4">
              <w:rPr>
                <w:rFonts w:ascii="Calibri" w:hAnsi="Calibri" w:cs="Calibri"/>
                <w:color w:val="000000"/>
                <w:lang w:eastAsia="zh-CN"/>
              </w:rPr>
              <w:t>9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98C06" w14:textId="26D1DB92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D7522" w14:textId="638697D7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3609C" w14:textId="2EF0FA30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1</w:t>
            </w:r>
          </w:p>
        </w:tc>
      </w:tr>
      <w:tr w:rsidR="00AE7369" w:rsidRPr="003E349E" w14:paraId="689BF1B9" w14:textId="77777777" w:rsidTr="00DC7DC4">
        <w:trPr>
          <w:trHeight w:val="300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D9676" w14:textId="2EF6F27E" w:rsidR="00AE7369" w:rsidRPr="003E349E" w:rsidRDefault="007222AC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20</w:t>
            </w:r>
            <w:r w:rsidR="00AE7369" w:rsidRPr="003E349E">
              <w:rPr>
                <w:rFonts w:ascii="Calibri" w:hAnsi="Calibri" w:cs="Calibri"/>
                <w:color w:val="000000"/>
                <w:lang w:eastAsia="zh-CN"/>
              </w:rPr>
              <w:t>0-2</w:t>
            </w:r>
            <w:r w:rsidR="00DC7DC4">
              <w:rPr>
                <w:rFonts w:ascii="Calibri" w:hAnsi="Calibri" w:cs="Calibri"/>
                <w:color w:val="000000"/>
                <w:lang w:eastAsia="zh-CN"/>
              </w:rPr>
              <w:t>2</w:t>
            </w:r>
            <w:r w:rsidR="00AE7369" w:rsidRPr="003E349E">
              <w:rPr>
                <w:rFonts w:ascii="Calibri" w:hAnsi="Calibri" w:cs="Calibri"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21146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CD6D32" w14:textId="5774439E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E2C491" w14:textId="7A833012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11</w:t>
            </w:r>
          </w:p>
        </w:tc>
      </w:tr>
      <w:tr w:rsidR="00AE7369" w:rsidRPr="003E349E" w14:paraId="7CE21D1E" w14:textId="77777777" w:rsidTr="00DC7DC4">
        <w:trPr>
          <w:trHeight w:val="300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53A92" w14:textId="65BCBA97" w:rsidR="00AE7369" w:rsidRPr="003E349E" w:rsidRDefault="00AE7369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2</w:t>
            </w:r>
            <w:r w:rsidR="007222AC">
              <w:rPr>
                <w:rFonts w:ascii="Calibri" w:hAnsi="Calibri" w:cs="Calibri"/>
                <w:color w:val="000000"/>
                <w:lang w:eastAsia="zh-CN"/>
              </w:rPr>
              <w:t>3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0-2</w:t>
            </w:r>
            <w:r w:rsidR="00DC7DC4">
              <w:rPr>
                <w:rFonts w:ascii="Calibri" w:hAnsi="Calibri" w:cs="Calibri"/>
                <w:color w:val="000000"/>
                <w:lang w:eastAsia="zh-CN"/>
              </w:rPr>
              <w:t>5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F4D041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E5FF98" w14:textId="625DC239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8B239E" w14:textId="1C9D68AC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9</w:t>
            </w:r>
          </w:p>
        </w:tc>
      </w:tr>
      <w:tr w:rsidR="00AE7369" w:rsidRPr="003E349E" w14:paraId="6A6ADAE7" w14:textId="77777777" w:rsidTr="00DC7DC4">
        <w:trPr>
          <w:trHeight w:val="300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3F4FF" w14:textId="3B10B305" w:rsidR="00AE7369" w:rsidRPr="003E349E" w:rsidRDefault="00AE7369" w:rsidP="00AE7369">
            <w:pPr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2</w:t>
            </w:r>
            <w:r w:rsidR="007222AC">
              <w:rPr>
                <w:rFonts w:ascii="Calibri" w:hAnsi="Calibri" w:cs="Calibri"/>
                <w:color w:val="000000"/>
                <w:lang w:eastAsia="zh-CN"/>
              </w:rPr>
              <w:t>6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0-2</w:t>
            </w:r>
            <w:r w:rsidR="00DC7DC4">
              <w:rPr>
                <w:rFonts w:ascii="Calibri" w:hAnsi="Calibri" w:cs="Calibri"/>
                <w:color w:val="000000"/>
                <w:lang w:eastAsia="zh-CN"/>
              </w:rPr>
              <w:t>8</w:t>
            </w:r>
            <w:r w:rsidRPr="003E349E">
              <w:rPr>
                <w:rFonts w:ascii="Calibri" w:hAnsi="Calibri" w:cs="Calibri"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AA019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color w:val="000000"/>
                <w:lang w:eastAsia="zh-CN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CA12A" w14:textId="41F0FA1F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7FD067" w14:textId="741E64EC" w:rsidR="00AE7369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2</w:t>
            </w:r>
          </w:p>
        </w:tc>
      </w:tr>
      <w:tr w:rsidR="007222AC" w:rsidRPr="003E349E" w14:paraId="02C06DB6" w14:textId="77777777" w:rsidTr="00DC7DC4">
        <w:trPr>
          <w:trHeight w:val="300"/>
        </w:trPr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C37D3" w14:textId="42B90AA9" w:rsidR="007222AC" w:rsidRPr="003E349E" w:rsidRDefault="007222AC" w:rsidP="007222AC">
            <w:pPr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270-319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63E85" w14:textId="5BE13C64" w:rsidR="007222AC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935E2" w14:textId="54B842F0" w:rsidR="007222AC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4D01A" w14:textId="4D12B502" w:rsidR="007222AC" w:rsidRPr="003E349E" w:rsidRDefault="007222AC" w:rsidP="00AE7369">
            <w:pPr>
              <w:jc w:val="center"/>
              <w:rPr>
                <w:rFonts w:ascii="Calibri" w:hAnsi="Calibri" w:cs="Calibri"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  <w:lang w:eastAsia="zh-CN"/>
              </w:rPr>
              <w:t>2</w:t>
            </w:r>
          </w:p>
        </w:tc>
      </w:tr>
      <w:tr w:rsidR="00AE7369" w:rsidRPr="003E349E" w14:paraId="7F794F0B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205CC7CE" w14:textId="77777777" w:rsidR="00AE7369" w:rsidRPr="003E349E" w:rsidRDefault="00AE736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Grand Total</w:t>
            </w:r>
          </w:p>
        </w:tc>
        <w:tc>
          <w:tcPr>
            <w:tcW w:w="179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2269F54A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15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55F3EE59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15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0A0BBDB4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3E349E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30</w:t>
            </w:r>
          </w:p>
        </w:tc>
      </w:tr>
      <w:tr w:rsidR="00AE7369" w:rsidRPr="003E349E" w14:paraId="6BDC6D22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</w:tcPr>
          <w:p w14:paraId="6BDA6316" w14:textId="77777777" w:rsidR="00AE7369" w:rsidRPr="003E349E" w:rsidRDefault="00AE736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179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</w:tcPr>
          <w:p w14:paraId="34183A34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</w:tcPr>
          <w:p w14:paraId="207DB66F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</w:tcPr>
          <w:p w14:paraId="11CC7620" w14:textId="77777777" w:rsidR="00AE7369" w:rsidRPr="003E349E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</w:tr>
      <w:tr w:rsidR="009C45A9" w:rsidRPr="000A5B4F" w14:paraId="7757A459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0253A472" w14:textId="4C0B6811" w:rsidR="009C45A9" w:rsidRPr="000A5B4F" w:rsidRDefault="009C45A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8EA9DB"/>
              <w:left w:val="nil"/>
              <w:bottom w:val="nil"/>
            </w:tcBorders>
            <w:shd w:val="clear" w:color="D9E1F2" w:fill="D9E1F2"/>
            <w:noWrap/>
            <w:hideMark/>
          </w:tcPr>
          <w:p w14:paraId="0365E6E5" w14:textId="293BAE86" w:rsidR="009C45A9" w:rsidRPr="00AE7369" w:rsidRDefault="009C45A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Relative Frequency</w:t>
            </w:r>
          </w:p>
        </w:tc>
      </w:tr>
      <w:tr w:rsidR="00AE7369" w:rsidRPr="000A5B4F" w14:paraId="77830987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hideMark/>
          </w:tcPr>
          <w:p w14:paraId="7848DD45" w14:textId="6CA42CBD" w:rsidR="00AE7369" w:rsidRPr="00AE7369" w:rsidRDefault="009C45A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Home Runs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hideMark/>
          </w:tcPr>
          <w:p w14:paraId="1E5D927C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American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06C9609D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National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hideMark/>
          </w:tcPr>
          <w:p w14:paraId="768C1809" w14:textId="370F78FB" w:rsidR="00AE7369" w:rsidRPr="000A5B4F" w:rsidRDefault="005170EA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Both Leagues</w:t>
            </w:r>
          </w:p>
        </w:tc>
      </w:tr>
      <w:tr w:rsidR="00DC7DC4" w:rsidRPr="000A5B4F" w14:paraId="59A1DB67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hideMark/>
          </w:tcPr>
          <w:p w14:paraId="79116E69" w14:textId="39121132" w:rsidR="00DC7DC4" w:rsidRPr="00AE7369" w:rsidRDefault="00DC7DC4" w:rsidP="00DC7DC4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4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0-1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6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2CC5A16A" w14:textId="22F74923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13.33%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4CE2F4F" w14:textId="4034DD8B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20.00%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4F9AE55" w14:textId="03ED793C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16.67%</w:t>
            </w:r>
          </w:p>
        </w:tc>
      </w:tr>
      <w:tr w:rsidR="00DC7DC4" w:rsidRPr="000A5B4F" w14:paraId="75D8D502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hideMark/>
          </w:tcPr>
          <w:p w14:paraId="316AE72B" w14:textId="4BF260E3" w:rsidR="00DC7DC4" w:rsidRPr="00AE7369" w:rsidRDefault="00DC7DC4" w:rsidP="00DC7DC4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7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0-1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9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D3333E9" w14:textId="4AB48EC5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6.67%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05B62EF" w14:textId="00E9EE2B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0.00%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2CEF5D3E" w14:textId="19B3CEA7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3.33%</w:t>
            </w:r>
          </w:p>
        </w:tc>
      </w:tr>
      <w:tr w:rsidR="00DC7DC4" w:rsidRPr="000A5B4F" w14:paraId="512F5FC9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hideMark/>
          </w:tcPr>
          <w:p w14:paraId="1A70A47E" w14:textId="23855965" w:rsidR="00DC7DC4" w:rsidRPr="00AE7369" w:rsidRDefault="00DC7DC4" w:rsidP="00DC7DC4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20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0-2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2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E632580" w14:textId="2A066A86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33.33%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CA29463" w14:textId="481E31A9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40.00%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4238197" w14:textId="32913700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36.67%</w:t>
            </w:r>
          </w:p>
        </w:tc>
      </w:tr>
      <w:tr w:rsidR="00DC7DC4" w:rsidRPr="000A5B4F" w14:paraId="22B716C4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hideMark/>
          </w:tcPr>
          <w:p w14:paraId="217A8B5F" w14:textId="583E4A09" w:rsidR="00DC7DC4" w:rsidRPr="00AE7369" w:rsidRDefault="00DC7DC4" w:rsidP="00DC7DC4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3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0-2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5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75417DD2" w14:textId="29074364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26.67%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6C84D7F9" w14:textId="19182D4E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33.33%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3F5E60DF" w14:textId="477C86FF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30.00%</w:t>
            </w:r>
          </w:p>
        </w:tc>
      </w:tr>
      <w:tr w:rsidR="00DC7DC4" w:rsidRPr="000A5B4F" w14:paraId="3B0C086A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hideMark/>
          </w:tcPr>
          <w:p w14:paraId="64F1292E" w14:textId="07D3F3A6" w:rsidR="00DC7DC4" w:rsidRPr="00AE7369" w:rsidRDefault="00DC7DC4" w:rsidP="00DC7DC4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7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0-2</w:t>
            </w: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8</w:t>
            </w:r>
            <w:r w:rsidRPr="00AE7369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9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12C5AA99" w14:textId="20F457C9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6.67%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442E5DBD" w14:textId="32334622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6.67%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  <w:hideMark/>
          </w:tcPr>
          <w:p w14:paraId="41CEF14E" w14:textId="1A604443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6.67%</w:t>
            </w:r>
          </w:p>
        </w:tc>
      </w:tr>
      <w:tr w:rsidR="00DC7DC4" w:rsidRPr="000A5B4F" w14:paraId="0C43E162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</w:tcPr>
          <w:p w14:paraId="6292232C" w14:textId="6DFFA882" w:rsidR="00DC7DC4" w:rsidRPr="00DC7DC4" w:rsidRDefault="00DC7DC4" w:rsidP="00DC7DC4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DC7DC4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270-319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  <w:vAlign w:val="bottom"/>
          </w:tcPr>
          <w:p w14:paraId="1B5C3544" w14:textId="58D87CEE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13.33%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</w:tcPr>
          <w:p w14:paraId="3B7422DB" w14:textId="4C2E7C44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0.00%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  <w:vAlign w:val="bottom"/>
          </w:tcPr>
          <w:p w14:paraId="716A0B64" w14:textId="5956ED4A" w:rsidR="00DC7DC4" w:rsidRPr="00AE7369" w:rsidRDefault="00DC7DC4" w:rsidP="00DC7DC4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6.67%</w:t>
            </w:r>
          </w:p>
        </w:tc>
      </w:tr>
      <w:tr w:rsidR="00AE7369" w:rsidRPr="000A5B4F" w14:paraId="5F79D8F7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  <w:hideMark/>
          </w:tcPr>
          <w:p w14:paraId="57ABA47F" w14:textId="77777777" w:rsidR="00AE7369" w:rsidRPr="000A5B4F" w:rsidRDefault="00AE736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Grand Total</w:t>
            </w: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6ED27BBE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100.00%</w:t>
            </w: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1BE21F89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100.00%</w:t>
            </w: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  <w:hideMark/>
          </w:tcPr>
          <w:p w14:paraId="4CE099D2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  <w:r w:rsidRPr="000A5B4F">
              <w:rPr>
                <w:rFonts w:ascii="Calibri" w:hAnsi="Calibri" w:cs="Calibri"/>
                <w:b/>
                <w:bCs/>
                <w:color w:val="000000"/>
                <w:lang w:eastAsia="zh-CN"/>
              </w:rPr>
              <w:t>100.00%</w:t>
            </w:r>
          </w:p>
        </w:tc>
      </w:tr>
      <w:tr w:rsidR="00DC7DC4" w:rsidRPr="000A5B4F" w14:paraId="03497AEB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8EA9DB"/>
            </w:tcBorders>
            <w:shd w:val="clear" w:color="D9E1F2" w:fill="D9E1F2"/>
            <w:noWrap/>
          </w:tcPr>
          <w:p w14:paraId="7AFA1495" w14:textId="77777777" w:rsidR="00DC7DC4" w:rsidRPr="000A5B4F" w:rsidRDefault="00DC7DC4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single" w:sz="4" w:space="0" w:color="8EA9DB"/>
              <w:right w:val="nil"/>
            </w:tcBorders>
            <w:shd w:val="clear" w:color="D9E1F2" w:fill="D9E1F2"/>
            <w:noWrap/>
          </w:tcPr>
          <w:p w14:paraId="66F48A20" w14:textId="77777777" w:rsidR="00DC7DC4" w:rsidRPr="000A5B4F" w:rsidRDefault="00DC7DC4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</w:tcPr>
          <w:p w14:paraId="4E63E117" w14:textId="77777777" w:rsidR="00DC7DC4" w:rsidRPr="000A5B4F" w:rsidRDefault="00DC7DC4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single" w:sz="4" w:space="0" w:color="8EA9DB"/>
              <w:right w:val="nil"/>
            </w:tcBorders>
            <w:shd w:val="clear" w:color="D9E1F2" w:fill="D9E1F2"/>
            <w:noWrap/>
          </w:tcPr>
          <w:p w14:paraId="68BF05AC" w14:textId="77777777" w:rsidR="00DC7DC4" w:rsidRPr="000A5B4F" w:rsidRDefault="00DC7DC4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</w:tr>
      <w:tr w:rsidR="00AE7369" w:rsidRPr="000A5B4F" w14:paraId="4CE4A51C" w14:textId="77777777" w:rsidTr="00DC7DC4">
        <w:trPr>
          <w:trHeight w:val="300"/>
        </w:trPr>
        <w:tc>
          <w:tcPr>
            <w:tcW w:w="1476" w:type="dxa"/>
            <w:tcBorders>
              <w:top w:val="single" w:sz="4" w:space="0" w:color="8EA9DB"/>
              <w:left w:val="nil"/>
              <w:bottom w:val="nil"/>
              <w:right w:val="single" w:sz="4" w:space="0" w:color="8EA9DB"/>
            </w:tcBorders>
            <w:shd w:val="clear" w:color="D9E1F2" w:fill="D9E1F2"/>
            <w:noWrap/>
          </w:tcPr>
          <w:p w14:paraId="6085671A" w14:textId="77777777" w:rsidR="00AE7369" w:rsidRPr="000A5B4F" w:rsidRDefault="00AE7369" w:rsidP="00AE7369">
            <w:pPr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1796" w:type="dxa"/>
            <w:tcBorders>
              <w:top w:val="single" w:sz="4" w:space="0" w:color="8EA9DB"/>
              <w:left w:val="single" w:sz="4" w:space="0" w:color="8EA9DB"/>
              <w:bottom w:val="nil"/>
              <w:right w:val="nil"/>
            </w:tcBorders>
            <w:shd w:val="clear" w:color="D9E1F2" w:fill="D9E1F2"/>
            <w:noWrap/>
          </w:tcPr>
          <w:p w14:paraId="78D13572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999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</w:tcPr>
          <w:p w14:paraId="0CFC50ED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8EA9DB"/>
              <w:left w:val="nil"/>
              <w:bottom w:val="nil"/>
              <w:right w:val="nil"/>
            </w:tcBorders>
            <w:shd w:val="clear" w:color="D9E1F2" w:fill="D9E1F2"/>
            <w:noWrap/>
          </w:tcPr>
          <w:p w14:paraId="46B946F9" w14:textId="77777777" w:rsidR="00AE7369" w:rsidRPr="000A5B4F" w:rsidRDefault="00AE7369" w:rsidP="00AE7369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zh-CN"/>
              </w:rPr>
            </w:pPr>
          </w:p>
        </w:tc>
      </w:tr>
    </w:tbl>
    <w:p w14:paraId="7B8F325D" w14:textId="3F8C0109" w:rsidR="00AE7369" w:rsidRDefault="00AE7369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79109BCB" w14:textId="77777777" w:rsidR="00AE7369" w:rsidRDefault="00AE7369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503C0214" w14:textId="77777777" w:rsidR="00AE7369" w:rsidRDefault="00AE7369" w:rsidP="00552E8D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ind w:left="1080"/>
        <w:rPr>
          <w:szCs w:val="22"/>
        </w:rPr>
      </w:pPr>
    </w:p>
    <w:p w14:paraId="07B5BD9A" w14:textId="327EED1C" w:rsidR="00FF7945" w:rsidRPr="00AE7369" w:rsidRDefault="00AE7369" w:rsidP="00AE7369">
      <w:pPr>
        <w:pStyle w:val="TableBody"/>
        <w:numPr>
          <w:ilvl w:val="0"/>
          <w:numId w:val="12"/>
        </w:numPr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 w:rsidRPr="00AE7369">
        <w:rPr>
          <w:szCs w:val="22"/>
        </w:rPr>
        <w:t xml:space="preserve">In the American League, the probability that a team hits </w:t>
      </w:r>
      <w:r w:rsidR="00DC7DC4">
        <w:rPr>
          <w:szCs w:val="22"/>
        </w:rPr>
        <w:t>200</w:t>
      </w:r>
      <w:r w:rsidRPr="00AE7369">
        <w:rPr>
          <w:szCs w:val="22"/>
        </w:rPr>
        <w:t xml:space="preserve"> or more homeruns i</w:t>
      </w:r>
      <w:r w:rsidR="00DC7DC4">
        <w:rPr>
          <w:szCs w:val="22"/>
        </w:rPr>
        <w:t xml:space="preserve">s </w:t>
      </w:r>
      <w:r w:rsidRPr="00AE7369">
        <w:rPr>
          <w:szCs w:val="22"/>
        </w:rPr>
        <w:t>0</w:t>
      </w:r>
      <w:r w:rsidR="00DC7DC4">
        <w:rPr>
          <w:szCs w:val="22"/>
        </w:rPr>
        <w:t>.80</w:t>
      </w:r>
      <w:r w:rsidRPr="00AE7369">
        <w:rPr>
          <w:szCs w:val="22"/>
        </w:rPr>
        <w:t>.</w:t>
      </w:r>
    </w:p>
    <w:p w14:paraId="497FC7D2" w14:textId="7016637B" w:rsidR="00AE7369" w:rsidRDefault="00AE7369" w:rsidP="00AE7369">
      <w:pPr>
        <w:pStyle w:val="TableBody"/>
        <w:numPr>
          <w:ilvl w:val="0"/>
          <w:numId w:val="12"/>
        </w:numPr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>
        <w:rPr>
          <w:szCs w:val="22"/>
        </w:rPr>
        <w:t xml:space="preserve">In the National League, the probability that a team hits </w:t>
      </w:r>
      <w:r w:rsidR="00DC7DC4">
        <w:rPr>
          <w:szCs w:val="22"/>
        </w:rPr>
        <w:t xml:space="preserve">200 </w:t>
      </w:r>
      <w:r>
        <w:rPr>
          <w:szCs w:val="22"/>
        </w:rPr>
        <w:t>or more homeruns is 0.</w:t>
      </w:r>
      <w:r w:rsidR="00DC7DC4">
        <w:rPr>
          <w:szCs w:val="22"/>
        </w:rPr>
        <w:t>8</w:t>
      </w:r>
      <w:r>
        <w:rPr>
          <w:szCs w:val="22"/>
        </w:rPr>
        <w:t>0.</w:t>
      </w:r>
    </w:p>
    <w:p w14:paraId="146B412E" w14:textId="60D53A40" w:rsidR="00AE7369" w:rsidRDefault="00DC7DC4" w:rsidP="00AE7369">
      <w:pPr>
        <w:pStyle w:val="TableBody"/>
        <w:numPr>
          <w:ilvl w:val="0"/>
          <w:numId w:val="12"/>
        </w:numPr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>
        <w:rPr>
          <w:szCs w:val="22"/>
        </w:rPr>
        <w:t xml:space="preserve">For the 2019 season, the distributions of homeruns for each league appear to be very similar. Using the designated hitter in the American League did not </w:t>
      </w:r>
      <w:r>
        <w:rPr>
          <w:szCs w:val="22"/>
        </w:rPr>
        <w:lastRenderedPageBreak/>
        <w:t>provide an advantage</w:t>
      </w:r>
      <w:r w:rsidR="00552E8D">
        <w:rPr>
          <w:szCs w:val="22"/>
        </w:rPr>
        <w:t>.  (LO5-5)</w:t>
      </w:r>
    </w:p>
    <w:p w14:paraId="5B19BCFD" w14:textId="08CF6D12" w:rsidR="0002061B" w:rsidRDefault="0002061B" w:rsidP="0002061B">
      <w:pPr>
        <w:pStyle w:val="TableBody"/>
        <w:rPr>
          <w:szCs w:val="22"/>
        </w:rPr>
      </w:pPr>
    </w:p>
    <w:p w14:paraId="18981306" w14:textId="1D1E8B99" w:rsidR="00AE7369" w:rsidRDefault="00AE7369" w:rsidP="0002061B">
      <w:pPr>
        <w:pStyle w:val="TableBody"/>
        <w:rPr>
          <w:szCs w:val="22"/>
        </w:rPr>
      </w:pPr>
    </w:p>
    <w:p w14:paraId="37DE2BD3" w14:textId="77777777" w:rsidR="00AE7369" w:rsidRPr="008B09C4" w:rsidRDefault="00AE7369" w:rsidP="0002061B">
      <w:pPr>
        <w:pStyle w:val="TableBody"/>
        <w:rPr>
          <w:szCs w:val="22"/>
        </w:rPr>
      </w:pPr>
    </w:p>
    <w:p w14:paraId="2BDB176B" w14:textId="77777777" w:rsidR="00AE7369" w:rsidRDefault="0002061B" w:rsidP="0002061B">
      <w:pPr>
        <w:pStyle w:val="TableBody"/>
        <w:tabs>
          <w:tab w:val="left" w:pos="720"/>
          <w:tab w:val="left" w:pos="1440"/>
          <w:tab w:val="left" w:pos="2340"/>
          <w:tab w:val="left" w:pos="3600"/>
          <w:tab w:val="left" w:pos="4770"/>
        </w:tabs>
        <w:rPr>
          <w:szCs w:val="22"/>
        </w:rPr>
      </w:pPr>
      <w:r w:rsidRPr="008B09C4">
        <w:rPr>
          <w:szCs w:val="22"/>
        </w:rPr>
        <w:tab/>
      </w:r>
    </w:p>
    <w:p w14:paraId="129D4A0C" w14:textId="77777777" w:rsidR="00AE7369" w:rsidRDefault="00AE7369" w:rsidP="0002061B">
      <w:pPr>
        <w:pStyle w:val="TableBody"/>
        <w:tabs>
          <w:tab w:val="left" w:pos="720"/>
          <w:tab w:val="left" w:pos="1440"/>
          <w:tab w:val="left" w:pos="2340"/>
          <w:tab w:val="left" w:pos="3600"/>
          <w:tab w:val="left" w:pos="4770"/>
        </w:tabs>
        <w:rPr>
          <w:szCs w:val="22"/>
        </w:rPr>
      </w:pPr>
    </w:p>
    <w:p w14:paraId="0AE4AF7A" w14:textId="77777777" w:rsidR="00AE7369" w:rsidRDefault="00AE7369" w:rsidP="0002061B">
      <w:pPr>
        <w:pStyle w:val="TableBody"/>
        <w:tabs>
          <w:tab w:val="left" w:pos="720"/>
          <w:tab w:val="left" w:pos="1440"/>
          <w:tab w:val="left" w:pos="2340"/>
          <w:tab w:val="left" w:pos="3600"/>
          <w:tab w:val="left" w:pos="4770"/>
        </w:tabs>
        <w:rPr>
          <w:szCs w:val="22"/>
        </w:rPr>
      </w:pPr>
    </w:p>
    <w:p w14:paraId="01F35F59" w14:textId="77777777" w:rsidR="00AE7369" w:rsidRDefault="00AE7369" w:rsidP="0002061B">
      <w:pPr>
        <w:pStyle w:val="TableBody"/>
        <w:tabs>
          <w:tab w:val="left" w:pos="720"/>
          <w:tab w:val="left" w:pos="1440"/>
          <w:tab w:val="left" w:pos="2340"/>
          <w:tab w:val="left" w:pos="3600"/>
          <w:tab w:val="left" w:pos="4770"/>
        </w:tabs>
        <w:rPr>
          <w:szCs w:val="22"/>
        </w:rPr>
      </w:pPr>
    </w:p>
    <w:p w14:paraId="64EE03DD" w14:textId="77777777" w:rsidR="00AE7369" w:rsidRDefault="00AE7369" w:rsidP="0002061B">
      <w:pPr>
        <w:pStyle w:val="TableBody"/>
        <w:tabs>
          <w:tab w:val="left" w:pos="720"/>
          <w:tab w:val="left" w:pos="1440"/>
          <w:tab w:val="left" w:pos="2340"/>
          <w:tab w:val="left" w:pos="3600"/>
          <w:tab w:val="left" w:pos="4770"/>
        </w:tabs>
        <w:rPr>
          <w:szCs w:val="22"/>
        </w:rPr>
      </w:pPr>
    </w:p>
    <w:p w14:paraId="02868679" w14:textId="77777777" w:rsidR="00AE7369" w:rsidRDefault="00AE7369" w:rsidP="0002061B">
      <w:pPr>
        <w:pStyle w:val="TableBody"/>
        <w:tabs>
          <w:tab w:val="left" w:pos="720"/>
          <w:tab w:val="left" w:pos="1440"/>
          <w:tab w:val="left" w:pos="2340"/>
          <w:tab w:val="left" w:pos="3600"/>
          <w:tab w:val="left" w:pos="4770"/>
        </w:tabs>
        <w:rPr>
          <w:szCs w:val="22"/>
        </w:rPr>
      </w:pPr>
    </w:p>
    <w:p w14:paraId="4E7956A3" w14:textId="77777777" w:rsidR="00AE7369" w:rsidRDefault="00AE7369" w:rsidP="0002061B">
      <w:pPr>
        <w:pStyle w:val="TableBody"/>
        <w:tabs>
          <w:tab w:val="left" w:pos="720"/>
          <w:tab w:val="left" w:pos="1440"/>
          <w:tab w:val="left" w:pos="2340"/>
          <w:tab w:val="left" w:pos="3600"/>
          <w:tab w:val="left" w:pos="4770"/>
        </w:tabs>
        <w:rPr>
          <w:szCs w:val="22"/>
        </w:rPr>
      </w:pPr>
    </w:p>
    <w:p w14:paraId="16E9F4D0" w14:textId="77777777" w:rsidR="008B09C4" w:rsidRPr="008B09C4" w:rsidRDefault="008B09C4" w:rsidP="0002061B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</w:p>
    <w:p w14:paraId="28617A6C" w14:textId="1031A6BC" w:rsidR="008B09C4" w:rsidRPr="008B09C4" w:rsidRDefault="00D76EC3" w:rsidP="008B09C4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 w:rsidRPr="00D76EC3">
        <w:rPr>
          <w:noProof/>
          <w:lang w:val="en-IN" w:eastAsia="en-IN"/>
        </w:rPr>
        <w:drawing>
          <wp:anchor distT="0" distB="0" distL="114300" distR="114300" simplePos="0" relativeHeight="251659264" behindDoc="0" locked="0" layoutInCell="1" allowOverlap="1" wp14:anchorId="7AEC21F7" wp14:editId="2598ABEB">
            <wp:simplePos x="0" y="0"/>
            <wp:positionH relativeFrom="column">
              <wp:posOffset>553085</wp:posOffset>
            </wp:positionH>
            <wp:positionV relativeFrom="paragraph">
              <wp:posOffset>194310</wp:posOffset>
            </wp:positionV>
            <wp:extent cx="4521200" cy="1240790"/>
            <wp:effectExtent l="0" t="0" r="0" b="3810"/>
            <wp:wrapTopAndBottom/>
            <wp:docPr id="3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0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2944">
        <w:rPr>
          <w:szCs w:val="22"/>
        </w:rPr>
        <w:t>8</w:t>
      </w:r>
      <w:r w:rsidR="008B09C4" w:rsidRPr="008B09C4">
        <w:rPr>
          <w:szCs w:val="22"/>
        </w:rPr>
        <w:t>4.</w:t>
      </w:r>
      <w:r w:rsidR="008B09C4" w:rsidRPr="008B09C4">
        <w:rPr>
          <w:szCs w:val="22"/>
        </w:rPr>
        <w:tab/>
      </w:r>
    </w:p>
    <w:p w14:paraId="61408D56" w14:textId="6C902FB6" w:rsidR="00D76EC3" w:rsidRDefault="008B09C4" w:rsidP="008B09C4">
      <w:pPr>
        <w:pStyle w:val="TableBody"/>
        <w:tabs>
          <w:tab w:val="left" w:pos="720"/>
          <w:tab w:val="left" w:pos="1440"/>
          <w:tab w:val="left" w:pos="2610"/>
          <w:tab w:val="left" w:pos="3870"/>
          <w:tab w:val="left" w:pos="5130"/>
          <w:tab w:val="left" w:pos="6480"/>
          <w:tab w:val="left" w:pos="7200"/>
        </w:tabs>
        <w:rPr>
          <w:szCs w:val="22"/>
        </w:rPr>
      </w:pPr>
      <w:r w:rsidRPr="008B09C4">
        <w:rPr>
          <w:szCs w:val="22"/>
        </w:rPr>
        <w:tab/>
      </w:r>
      <w:r w:rsidRPr="008B09C4">
        <w:rPr>
          <w:szCs w:val="22"/>
        </w:rPr>
        <w:tab/>
      </w:r>
    </w:p>
    <w:p w14:paraId="70BC6EE4" w14:textId="77777777" w:rsidR="008B09C4" w:rsidRPr="008B09C4" w:rsidRDefault="008B09C4" w:rsidP="008B09C4">
      <w:pPr>
        <w:numPr>
          <w:ilvl w:val="0"/>
          <w:numId w:val="8"/>
        </w:numPr>
        <w:autoSpaceDE w:val="0"/>
        <w:autoSpaceDN w:val="0"/>
        <w:adjustRightInd w:val="0"/>
        <w:rPr>
          <w:rFonts w:cs="Courier New"/>
          <w:szCs w:val="22"/>
        </w:rPr>
      </w:pPr>
      <w:r w:rsidRPr="008B09C4">
        <w:rPr>
          <w:rFonts w:cs="Courier New"/>
          <w:szCs w:val="22"/>
        </w:rPr>
        <w:t>0.2250, found by 18/80</w:t>
      </w:r>
    </w:p>
    <w:p w14:paraId="07F70C5B" w14:textId="4B7B50AC" w:rsidR="008B09C4" w:rsidRPr="008B09C4" w:rsidRDefault="00D76EC3" w:rsidP="008B09C4">
      <w:pPr>
        <w:numPr>
          <w:ilvl w:val="0"/>
          <w:numId w:val="8"/>
        </w:numPr>
        <w:autoSpaceDE w:val="0"/>
        <w:autoSpaceDN w:val="0"/>
        <w:adjustRightInd w:val="0"/>
        <w:rPr>
          <w:rFonts w:cs="Courier New"/>
          <w:szCs w:val="22"/>
        </w:rPr>
      </w:pPr>
      <w:r>
        <w:rPr>
          <w:rFonts w:cs="Courier New"/>
          <w:szCs w:val="22"/>
        </w:rPr>
        <w:t>0.944</w:t>
      </w:r>
      <w:r w:rsidR="008B09C4" w:rsidRPr="008B09C4">
        <w:rPr>
          <w:rFonts w:cs="Courier New"/>
          <w:szCs w:val="22"/>
        </w:rPr>
        <w:t>,</w:t>
      </w:r>
      <w:r>
        <w:rPr>
          <w:rFonts w:cs="Courier New"/>
          <w:szCs w:val="22"/>
        </w:rPr>
        <w:t xml:space="preserve"> found by 17</w:t>
      </w:r>
      <w:r w:rsidR="008B09C4" w:rsidRPr="008B09C4">
        <w:rPr>
          <w:rFonts w:cs="Courier New"/>
          <w:szCs w:val="22"/>
        </w:rPr>
        <w:t>/18</w:t>
      </w:r>
    </w:p>
    <w:p w14:paraId="2BA1A559" w14:textId="09261094" w:rsidR="008B09C4" w:rsidRPr="008B09C4" w:rsidRDefault="00D76EC3" w:rsidP="008B09C4">
      <w:pPr>
        <w:numPr>
          <w:ilvl w:val="0"/>
          <w:numId w:val="8"/>
        </w:numPr>
        <w:autoSpaceDE w:val="0"/>
        <w:autoSpaceDN w:val="0"/>
        <w:adjustRightInd w:val="0"/>
        <w:rPr>
          <w:rFonts w:cs="Courier New"/>
          <w:szCs w:val="22"/>
        </w:rPr>
      </w:pPr>
      <w:r>
        <w:rPr>
          <w:rFonts w:cs="Courier New"/>
          <w:szCs w:val="22"/>
        </w:rPr>
        <w:t>1.000</w:t>
      </w:r>
      <w:r w:rsidR="008B09C4" w:rsidRPr="008B09C4">
        <w:rPr>
          <w:rFonts w:cs="Courier New"/>
          <w:szCs w:val="22"/>
        </w:rPr>
        <w:t>, found by 1</w:t>
      </w:r>
      <w:r>
        <w:rPr>
          <w:rFonts w:cs="Courier New"/>
          <w:szCs w:val="22"/>
        </w:rPr>
        <w:t>5</w:t>
      </w:r>
      <w:r w:rsidR="008B09C4" w:rsidRPr="008B09C4">
        <w:rPr>
          <w:rFonts w:cs="Courier New"/>
          <w:szCs w:val="22"/>
        </w:rPr>
        <w:t>/15</w:t>
      </w:r>
    </w:p>
    <w:p w14:paraId="73511A33" w14:textId="77777777" w:rsidR="00171CFE" w:rsidRPr="005F73B4" w:rsidRDefault="008B09C4" w:rsidP="005F73B4">
      <w:pPr>
        <w:numPr>
          <w:ilvl w:val="0"/>
          <w:numId w:val="8"/>
        </w:numPr>
        <w:autoSpaceDE w:val="0"/>
        <w:autoSpaceDN w:val="0"/>
        <w:adjustRightInd w:val="0"/>
        <w:rPr>
          <w:rFonts w:cs="Courier New"/>
          <w:szCs w:val="22"/>
        </w:rPr>
      </w:pPr>
      <w:r w:rsidRPr="008B09C4">
        <w:rPr>
          <w:rFonts w:cs="Courier New"/>
          <w:szCs w:val="22"/>
        </w:rPr>
        <w:t xml:space="preserve">Maintenance cost is linked to </w:t>
      </w:r>
      <w:r w:rsidR="0069664E">
        <w:rPr>
          <w:rFonts w:cs="Courier New"/>
          <w:szCs w:val="22"/>
        </w:rPr>
        <w:t>age</w:t>
      </w:r>
      <w:r w:rsidR="005D3F92">
        <w:rPr>
          <w:rFonts w:cs="Courier New"/>
          <w:szCs w:val="22"/>
        </w:rPr>
        <w:t xml:space="preserve">. </w:t>
      </w:r>
      <w:r w:rsidRPr="008B09C4">
        <w:rPr>
          <w:rFonts w:cs="Courier New"/>
          <w:szCs w:val="22"/>
        </w:rPr>
        <w:t xml:space="preserve">Older busses tend to have high </w:t>
      </w:r>
      <w:r w:rsidR="00A32CE7">
        <w:rPr>
          <w:rFonts w:cs="Courier New"/>
          <w:szCs w:val="22"/>
        </w:rPr>
        <w:t>maintenance costs</w:t>
      </w:r>
      <w:r w:rsidRPr="008B09C4">
        <w:rPr>
          <w:rFonts w:cs="Courier New"/>
          <w:szCs w:val="22"/>
        </w:rPr>
        <w:t>.</w:t>
      </w:r>
      <w:r w:rsidR="004E252E">
        <w:rPr>
          <w:rFonts w:cs="Courier New"/>
          <w:szCs w:val="22"/>
        </w:rPr>
        <w:t xml:space="preserve"> </w:t>
      </w:r>
      <w:r w:rsidR="005D3F92">
        <w:rPr>
          <w:rFonts w:cs="Courier New"/>
          <w:szCs w:val="22"/>
        </w:rPr>
        <w:t xml:space="preserve">These two variables are dependent as knowing the age of the bus changes the probability of being a high maintenance cost vehicle. </w:t>
      </w:r>
      <w:r w:rsidR="004E252E" w:rsidRPr="002C5A4A">
        <w:rPr>
          <w:b/>
        </w:rPr>
        <w:t>(</w:t>
      </w:r>
      <w:r w:rsidR="00062F7A" w:rsidRPr="002C5A4A">
        <w:rPr>
          <w:b/>
        </w:rPr>
        <w:t>LO</w:t>
      </w:r>
      <w:r w:rsidR="00062F7A">
        <w:rPr>
          <w:b/>
        </w:rPr>
        <w:t>5-5</w:t>
      </w:r>
      <w:r w:rsidR="004E252E" w:rsidRPr="002C5A4A">
        <w:rPr>
          <w:b/>
        </w:rPr>
        <w:t>)</w:t>
      </w:r>
    </w:p>
    <w:sectPr w:rsidR="00171CFE" w:rsidRPr="005F73B4" w:rsidSect="00026F91">
      <w:headerReference w:type="default" r:id="rId49"/>
      <w:footerReference w:type="even" r:id="rId50"/>
      <w:footerReference w:type="default" r:id="rId51"/>
      <w:pgSz w:w="12240" w:h="15840"/>
      <w:pgMar w:top="1440" w:right="1440" w:bottom="1440" w:left="1728" w:header="720" w:footer="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cAndrews, Ryan" w:date="2020-10-23T14:10:00Z" w:initials="MR">
    <w:p w14:paraId="169C11A7" w14:textId="49432C6E" w:rsidR="00930F53" w:rsidRDefault="00930F53">
      <w:pPr>
        <w:pStyle w:val="CommentText"/>
      </w:pPr>
      <w:r>
        <w:rPr>
          <w:rStyle w:val="CommentReference"/>
        </w:rPr>
        <w:annotationRef/>
      </w:r>
      <w:r>
        <w:t>Sam- Connect SME is saying this answer goes with a different problem and this SM answer needs to be updated.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9C11A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D62D7" w16cex:dateUtc="2020-10-23T19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9C11A7" w16cid:durableId="233D62D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BF98D" w14:textId="77777777" w:rsidR="00A07255" w:rsidRDefault="00A07255">
      <w:r>
        <w:separator/>
      </w:r>
    </w:p>
  </w:endnote>
  <w:endnote w:type="continuationSeparator" w:id="0">
    <w:p w14:paraId="62A6A756" w14:textId="77777777" w:rsidR="00A07255" w:rsidRDefault="00A07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B4CE" w14:textId="77777777" w:rsidR="00DC7DC4" w:rsidRDefault="00DC7D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54</w:t>
    </w:r>
    <w:r>
      <w:rPr>
        <w:rStyle w:val="PageNumber"/>
      </w:rPr>
      <w:fldChar w:fldCharType="end"/>
    </w:r>
  </w:p>
  <w:p w14:paraId="562208D1" w14:textId="77777777" w:rsidR="00DC7DC4" w:rsidRDefault="00DC7DC4">
    <w:pPr>
      <w:pStyle w:val="Footer"/>
    </w:pPr>
    <w:r>
      <w:t>Chapter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82CAE" w14:textId="77777777" w:rsidR="00DC7DC4" w:rsidRDefault="00DC7DC4" w:rsidP="00A67330">
    <w:pPr>
      <w:pStyle w:val="Footer"/>
      <w:jc w:val="center"/>
    </w:pPr>
    <w:r>
      <w:t>5-</w:t>
    </w:r>
    <w:r>
      <w:fldChar w:fldCharType="begin"/>
    </w:r>
    <w:r>
      <w:instrText xml:space="preserve"> PAGE </w:instrText>
    </w:r>
    <w:r>
      <w:fldChar w:fldCharType="separate"/>
    </w:r>
    <w:r w:rsidR="00026F91">
      <w:rPr>
        <w:noProof/>
      </w:rPr>
      <w:t>2</w:t>
    </w:r>
    <w:r>
      <w:fldChar w:fldCharType="end"/>
    </w:r>
  </w:p>
  <w:p w14:paraId="102CFD53" w14:textId="77777777" w:rsidR="00026F91" w:rsidRDefault="00026F91" w:rsidP="00026F91">
    <w:pPr>
      <w:jc w:val="center"/>
      <w:rPr>
        <w:rFonts w:ascii="Arial" w:hAnsi="Arial" w:cs="Arial"/>
        <w:bCs/>
        <w:color w:val="000000"/>
        <w:sz w:val="17"/>
        <w:szCs w:val="17"/>
      </w:rPr>
    </w:pPr>
    <w:r>
      <w:rPr>
        <w:rFonts w:ascii="Arial" w:hAnsi="Arial" w:cs="Arial"/>
        <w:bCs/>
        <w:color w:val="000000"/>
        <w:sz w:val="17"/>
        <w:szCs w:val="17"/>
      </w:rPr>
      <w:t>Copyright © 2022 by McGraw-Hill Education.</w:t>
    </w:r>
  </w:p>
  <w:p w14:paraId="28FF15D9" w14:textId="77777777" w:rsidR="00026F91" w:rsidRDefault="00026F91" w:rsidP="00026F91">
    <w:pPr>
      <w:pStyle w:val="Footer"/>
      <w:rPr>
        <w:sz w:val="24"/>
        <w:szCs w:val="24"/>
      </w:rPr>
    </w:pPr>
    <w:r>
      <w:rPr>
        <w:rFonts w:ascii="Arial" w:eastAsia="Calibri" w:hAnsi="Arial" w:cs="Arial"/>
        <w:iCs/>
        <w:color w:val="000000"/>
        <w:sz w:val="17"/>
        <w:szCs w:val="17"/>
      </w:rPr>
      <w:t>All rights reserved. No reproduction or distribution without the prior written consent of McGraw-Hill Education.</w:t>
    </w:r>
  </w:p>
  <w:p w14:paraId="27F42D33" w14:textId="77777777" w:rsidR="00026F91" w:rsidRPr="002568A7" w:rsidRDefault="00026F91" w:rsidP="00A67330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D9738" w14:textId="77777777" w:rsidR="00A07255" w:rsidRDefault="00A07255">
      <w:r>
        <w:separator/>
      </w:r>
    </w:p>
  </w:footnote>
  <w:footnote w:type="continuationSeparator" w:id="0">
    <w:p w14:paraId="434C9571" w14:textId="77777777" w:rsidR="00A07255" w:rsidRDefault="00A07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C7EB1" w14:textId="77777777" w:rsidR="00DC7DC4" w:rsidRDefault="00DC7DC4" w:rsidP="002568A7">
    <w:pPr>
      <w:pStyle w:val="Header"/>
    </w:pPr>
    <w:r>
      <w:t>Chapter 05 - A Survey of Probability Concepts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916E9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562E8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3"/>
    <w:multiLevelType w:val="singleLevel"/>
    <w:tmpl w:val="83F2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BBCAD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431715"/>
    <w:multiLevelType w:val="hybridMultilevel"/>
    <w:tmpl w:val="FC1684CE"/>
    <w:lvl w:ilvl="0" w:tplc="42924E80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0F0196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9C5B2D"/>
    <w:multiLevelType w:val="singleLevel"/>
    <w:tmpl w:val="48EAC4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225A1BA8"/>
    <w:multiLevelType w:val="hybridMultilevel"/>
    <w:tmpl w:val="EA58B7A8"/>
    <w:lvl w:ilvl="0" w:tplc="1D606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7D32D2"/>
    <w:multiLevelType w:val="hybridMultilevel"/>
    <w:tmpl w:val="F2F8C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C28F4"/>
    <w:multiLevelType w:val="hybridMultilevel"/>
    <w:tmpl w:val="2FAA09B2"/>
    <w:lvl w:ilvl="0" w:tplc="9AA095A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70914844"/>
    <w:multiLevelType w:val="singleLevel"/>
    <w:tmpl w:val="2686595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7D284293"/>
    <w:multiLevelType w:val="hybridMultilevel"/>
    <w:tmpl w:val="AB6AA27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5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cAndrews, Ryan">
    <w15:presenceInfo w15:providerId="AD" w15:userId="S::ryan.mcandrews@mheducation.com::1ba5b4b7-9f4c-481f-9a49-abbc01824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4EE"/>
    <w:rsid w:val="00015804"/>
    <w:rsid w:val="0002061B"/>
    <w:rsid w:val="00026F91"/>
    <w:rsid w:val="00050359"/>
    <w:rsid w:val="00062F7A"/>
    <w:rsid w:val="00067A69"/>
    <w:rsid w:val="000874B1"/>
    <w:rsid w:val="000A12C6"/>
    <w:rsid w:val="000A5704"/>
    <w:rsid w:val="000B7304"/>
    <w:rsid w:val="000C6AF9"/>
    <w:rsid w:val="000E00CD"/>
    <w:rsid w:val="000E45B1"/>
    <w:rsid w:val="000F6B47"/>
    <w:rsid w:val="00100B4A"/>
    <w:rsid w:val="0011657E"/>
    <w:rsid w:val="001204C1"/>
    <w:rsid w:val="001318D7"/>
    <w:rsid w:val="00143CAD"/>
    <w:rsid w:val="00156403"/>
    <w:rsid w:val="00156B42"/>
    <w:rsid w:val="001602E4"/>
    <w:rsid w:val="00171CFE"/>
    <w:rsid w:val="001B7E1F"/>
    <w:rsid w:val="001C6A07"/>
    <w:rsid w:val="00237976"/>
    <w:rsid w:val="0024464E"/>
    <w:rsid w:val="00246D36"/>
    <w:rsid w:val="0025568F"/>
    <w:rsid w:val="002568A7"/>
    <w:rsid w:val="00284658"/>
    <w:rsid w:val="002B1CD3"/>
    <w:rsid w:val="002B4A52"/>
    <w:rsid w:val="002C3BD3"/>
    <w:rsid w:val="002C5A4A"/>
    <w:rsid w:val="002D4FF5"/>
    <w:rsid w:val="002E2CB6"/>
    <w:rsid w:val="002E5AE6"/>
    <w:rsid w:val="00304F66"/>
    <w:rsid w:val="00312F3D"/>
    <w:rsid w:val="003168B1"/>
    <w:rsid w:val="0032229B"/>
    <w:rsid w:val="003317F7"/>
    <w:rsid w:val="00332F5C"/>
    <w:rsid w:val="00344161"/>
    <w:rsid w:val="00357861"/>
    <w:rsid w:val="003A0221"/>
    <w:rsid w:val="003B7C0B"/>
    <w:rsid w:val="003E7324"/>
    <w:rsid w:val="003F5E98"/>
    <w:rsid w:val="00404389"/>
    <w:rsid w:val="004411B6"/>
    <w:rsid w:val="00484E36"/>
    <w:rsid w:val="00497C13"/>
    <w:rsid w:val="004B67F5"/>
    <w:rsid w:val="004D4C9D"/>
    <w:rsid w:val="004D5AD0"/>
    <w:rsid w:val="004E252E"/>
    <w:rsid w:val="004F475B"/>
    <w:rsid w:val="00500979"/>
    <w:rsid w:val="005170EA"/>
    <w:rsid w:val="00534BFD"/>
    <w:rsid w:val="00542B0A"/>
    <w:rsid w:val="00552E8D"/>
    <w:rsid w:val="00577206"/>
    <w:rsid w:val="005D3F92"/>
    <w:rsid w:val="005E0D45"/>
    <w:rsid w:val="005F73B4"/>
    <w:rsid w:val="006076BB"/>
    <w:rsid w:val="0062631F"/>
    <w:rsid w:val="0068644A"/>
    <w:rsid w:val="0069352E"/>
    <w:rsid w:val="0069664E"/>
    <w:rsid w:val="006E2BA8"/>
    <w:rsid w:val="006E795E"/>
    <w:rsid w:val="006F7C6F"/>
    <w:rsid w:val="007052BE"/>
    <w:rsid w:val="00705419"/>
    <w:rsid w:val="00711949"/>
    <w:rsid w:val="007222AC"/>
    <w:rsid w:val="00730A90"/>
    <w:rsid w:val="007403B4"/>
    <w:rsid w:val="00773977"/>
    <w:rsid w:val="00776386"/>
    <w:rsid w:val="007A0CB9"/>
    <w:rsid w:val="007C6997"/>
    <w:rsid w:val="007D19DC"/>
    <w:rsid w:val="007D1E8C"/>
    <w:rsid w:val="007D2E19"/>
    <w:rsid w:val="007D6396"/>
    <w:rsid w:val="007E3076"/>
    <w:rsid w:val="008069E6"/>
    <w:rsid w:val="0081268D"/>
    <w:rsid w:val="00862E38"/>
    <w:rsid w:val="008815C7"/>
    <w:rsid w:val="00895992"/>
    <w:rsid w:val="008B09C4"/>
    <w:rsid w:val="008B6423"/>
    <w:rsid w:val="00907CB9"/>
    <w:rsid w:val="00914DA6"/>
    <w:rsid w:val="00930F53"/>
    <w:rsid w:val="00946335"/>
    <w:rsid w:val="009832B0"/>
    <w:rsid w:val="009A1292"/>
    <w:rsid w:val="009B41F8"/>
    <w:rsid w:val="009C0A2D"/>
    <w:rsid w:val="009C45A9"/>
    <w:rsid w:val="009D0C96"/>
    <w:rsid w:val="009D2280"/>
    <w:rsid w:val="009D29AD"/>
    <w:rsid w:val="009D34EE"/>
    <w:rsid w:val="009E11B7"/>
    <w:rsid w:val="009E1C23"/>
    <w:rsid w:val="009E34AD"/>
    <w:rsid w:val="009E41E2"/>
    <w:rsid w:val="009F3303"/>
    <w:rsid w:val="009F6D54"/>
    <w:rsid w:val="00A07255"/>
    <w:rsid w:val="00A240FD"/>
    <w:rsid w:val="00A32CE7"/>
    <w:rsid w:val="00A34507"/>
    <w:rsid w:val="00A56AA9"/>
    <w:rsid w:val="00A66DE8"/>
    <w:rsid w:val="00A67330"/>
    <w:rsid w:val="00A70FDD"/>
    <w:rsid w:val="00A74FCC"/>
    <w:rsid w:val="00AA0E20"/>
    <w:rsid w:val="00AA2546"/>
    <w:rsid w:val="00AA3A9E"/>
    <w:rsid w:val="00AD0022"/>
    <w:rsid w:val="00AD514C"/>
    <w:rsid w:val="00AE7369"/>
    <w:rsid w:val="00B01830"/>
    <w:rsid w:val="00B02F4D"/>
    <w:rsid w:val="00B1006E"/>
    <w:rsid w:val="00B170DE"/>
    <w:rsid w:val="00B30D54"/>
    <w:rsid w:val="00B44C2A"/>
    <w:rsid w:val="00B61C53"/>
    <w:rsid w:val="00B65F74"/>
    <w:rsid w:val="00B71027"/>
    <w:rsid w:val="00B93D11"/>
    <w:rsid w:val="00BA1964"/>
    <w:rsid w:val="00BA334B"/>
    <w:rsid w:val="00BD5A1E"/>
    <w:rsid w:val="00BE36FF"/>
    <w:rsid w:val="00C113DC"/>
    <w:rsid w:val="00C22A57"/>
    <w:rsid w:val="00C246E2"/>
    <w:rsid w:val="00C2646C"/>
    <w:rsid w:val="00C428EA"/>
    <w:rsid w:val="00C52525"/>
    <w:rsid w:val="00C535EC"/>
    <w:rsid w:val="00C640F9"/>
    <w:rsid w:val="00C65F9B"/>
    <w:rsid w:val="00C66F5E"/>
    <w:rsid w:val="00C70599"/>
    <w:rsid w:val="00C74D95"/>
    <w:rsid w:val="00CB4577"/>
    <w:rsid w:val="00CD2944"/>
    <w:rsid w:val="00CF1984"/>
    <w:rsid w:val="00D04405"/>
    <w:rsid w:val="00D13A27"/>
    <w:rsid w:val="00D3191D"/>
    <w:rsid w:val="00D43BC1"/>
    <w:rsid w:val="00D5455E"/>
    <w:rsid w:val="00D55FC7"/>
    <w:rsid w:val="00D56DE1"/>
    <w:rsid w:val="00D6222A"/>
    <w:rsid w:val="00D76EC3"/>
    <w:rsid w:val="00D774CE"/>
    <w:rsid w:val="00D77850"/>
    <w:rsid w:val="00D97D16"/>
    <w:rsid w:val="00DA28F4"/>
    <w:rsid w:val="00DB1F08"/>
    <w:rsid w:val="00DC5EDC"/>
    <w:rsid w:val="00DC6E0A"/>
    <w:rsid w:val="00DC7DC4"/>
    <w:rsid w:val="00DD69C9"/>
    <w:rsid w:val="00E00B97"/>
    <w:rsid w:val="00E10707"/>
    <w:rsid w:val="00E12F89"/>
    <w:rsid w:val="00E23D2E"/>
    <w:rsid w:val="00E43154"/>
    <w:rsid w:val="00E462E1"/>
    <w:rsid w:val="00E62FFF"/>
    <w:rsid w:val="00E71262"/>
    <w:rsid w:val="00E932C5"/>
    <w:rsid w:val="00EA2040"/>
    <w:rsid w:val="00EC2E2F"/>
    <w:rsid w:val="00EE7D38"/>
    <w:rsid w:val="00EF3E55"/>
    <w:rsid w:val="00EF5E2F"/>
    <w:rsid w:val="00F23F8A"/>
    <w:rsid w:val="00F55714"/>
    <w:rsid w:val="00F70607"/>
    <w:rsid w:val="00F7343E"/>
    <w:rsid w:val="00F80286"/>
    <w:rsid w:val="00F805F9"/>
    <w:rsid w:val="00F9648C"/>
    <w:rsid w:val="00FA7BF9"/>
    <w:rsid w:val="00FC73FB"/>
    <w:rsid w:val="00FF05BD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3C3122"/>
  <w15:docId w15:val="{81FDE29E-2EE5-4444-BA10-50C3A1C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basedOn w:val="Normal"/>
    <w:next w:val="BodyText"/>
    <w:autoRedefine/>
    <w:qFormat/>
    <w:rsid w:val="00FF05BD"/>
    <w:pPr>
      <w:spacing w:line="480" w:lineRule="exact"/>
      <w:ind w:left="-90"/>
      <w:jc w:val="right"/>
      <w:outlineLvl w:val="0"/>
    </w:pPr>
    <w:rPr>
      <w:rFonts w:ascii="Arial" w:hAnsi="Arial" w:cs="Arial"/>
      <w:b/>
      <w:sz w:val="28"/>
      <w:szCs w:val="28"/>
    </w:rPr>
  </w:style>
  <w:style w:type="paragraph" w:styleId="Heading2">
    <w:name w:val="heading 2"/>
    <w:basedOn w:val="Normal"/>
    <w:next w:val="BodyText"/>
    <w:autoRedefine/>
    <w:qFormat/>
    <w:rsid w:val="007D2E19"/>
    <w:pPr>
      <w:spacing w:line="480" w:lineRule="exact"/>
      <w:ind w:left="-90"/>
      <w:jc w:val="right"/>
      <w:outlineLvl w:val="1"/>
    </w:pPr>
    <w:rPr>
      <w:rFonts w:ascii="Arial" w:hAnsi="Arial" w:cs="Arial"/>
      <w:b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60" w:after="12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240"/>
      <w:jc w:val="both"/>
    </w:pPr>
    <w:rPr>
      <w:sz w:val="22"/>
    </w:rPr>
  </w:style>
  <w:style w:type="paragraph" w:styleId="Header">
    <w:name w:val="header"/>
    <w:pPr>
      <w:tabs>
        <w:tab w:val="center" w:pos="4320"/>
        <w:tab w:val="right" w:pos="8640"/>
      </w:tabs>
    </w:pPr>
  </w:style>
  <w:style w:type="paragraph" w:customStyle="1" w:styleId="chaptertitle">
    <w:name w:val="chapter title"/>
    <w:next w:val="Heading1"/>
    <w:pPr>
      <w:spacing w:after="480"/>
      <w:jc w:val="right"/>
    </w:pPr>
    <w:rPr>
      <w:rFonts w:ascii="Arial" w:hAnsi="Arial"/>
      <w:b/>
      <w:caps/>
      <w:sz w:val="32"/>
    </w:rPr>
  </w:style>
  <w:style w:type="paragraph" w:styleId="ListNumber">
    <w:name w:val="List Number"/>
    <w:pPr>
      <w:spacing w:after="120"/>
      <w:ind w:left="576" w:hanging="576"/>
    </w:pPr>
    <w:rPr>
      <w:sz w:val="22"/>
    </w:rPr>
  </w:style>
  <w:style w:type="paragraph" w:styleId="ListBullet2">
    <w:name w:val="List Bullet 2"/>
    <w:autoRedefine/>
    <w:pPr>
      <w:spacing w:before="60" w:after="120"/>
      <w:ind w:left="720" w:hanging="360"/>
    </w:pPr>
    <w:rPr>
      <w:sz w:val="22"/>
    </w:rPr>
  </w:style>
  <w:style w:type="paragraph" w:styleId="ListNumber2">
    <w:name w:val="List Number 2"/>
    <w:pPr>
      <w:spacing w:before="60" w:after="120"/>
      <w:ind w:left="936" w:hanging="360"/>
    </w:pPr>
  </w:style>
  <w:style w:type="paragraph" w:styleId="ListContinue">
    <w:name w:val="List Continue"/>
    <w:pPr>
      <w:spacing w:before="60" w:after="120"/>
      <w:ind w:left="360"/>
    </w:pPr>
  </w:style>
  <w:style w:type="paragraph" w:styleId="Footer">
    <w:name w:val="footer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Equation2a">
    <w:name w:val="Equation2a"/>
    <w:basedOn w:val="Obj2"/>
    <w:pPr>
      <w:tabs>
        <w:tab w:val="left" w:pos="72"/>
      </w:tabs>
      <w:ind w:left="2880"/>
    </w:pPr>
  </w:style>
  <w:style w:type="paragraph" w:customStyle="1" w:styleId="Question">
    <w:name w:val="Question"/>
    <w:pPr>
      <w:tabs>
        <w:tab w:val="left" w:pos="360"/>
      </w:tabs>
      <w:spacing w:before="60" w:after="120"/>
      <w:ind w:left="360" w:hanging="360"/>
    </w:pPr>
  </w:style>
  <w:style w:type="paragraph" w:customStyle="1" w:styleId="Answer">
    <w:name w:val="Answer"/>
    <w:pPr>
      <w:spacing w:after="120"/>
      <w:ind w:left="360"/>
      <w:jc w:val="both"/>
    </w:pPr>
    <w:rPr>
      <w:kern w:val="18"/>
    </w:rPr>
  </w:style>
  <w:style w:type="paragraph" w:customStyle="1" w:styleId="BibliographyEntry">
    <w:name w:val="Bibliography Entry"/>
    <w:pPr>
      <w:keepLines/>
      <w:spacing w:after="120"/>
    </w:pPr>
  </w:style>
  <w:style w:type="paragraph" w:customStyle="1" w:styleId="Misc">
    <w:name w:val="Misc"/>
    <w:pPr>
      <w:keepLines/>
    </w:pPr>
  </w:style>
  <w:style w:type="paragraph" w:customStyle="1" w:styleId="Table">
    <w:name w:val="Table"/>
    <w:aliases w:val="Financial"/>
    <w:pPr>
      <w:keepLines/>
      <w:tabs>
        <w:tab w:val="left" w:pos="288"/>
        <w:tab w:val="left" w:pos="576"/>
        <w:tab w:val="left" w:pos="864"/>
        <w:tab w:val="left" w:pos="1152"/>
        <w:tab w:val="left" w:pos="1440"/>
      </w:tabs>
    </w:pPr>
  </w:style>
  <w:style w:type="paragraph" w:customStyle="1" w:styleId="TableBody">
    <w:name w:val="Table Body"/>
    <w:pPr>
      <w:keepNext/>
    </w:pPr>
    <w:rPr>
      <w:sz w:val="22"/>
    </w:rPr>
  </w:style>
  <w:style w:type="paragraph" w:customStyle="1" w:styleId="Newspaperbody">
    <w:name w:val="Newspaper body"/>
    <w:pPr>
      <w:spacing w:after="120"/>
      <w:ind w:left="720" w:right="720"/>
      <w:jc w:val="both"/>
    </w:pPr>
    <w:rPr>
      <w:rFonts w:ascii="Arial" w:hAnsi="Arial"/>
      <w:sz w:val="18"/>
    </w:rPr>
  </w:style>
  <w:style w:type="paragraph" w:customStyle="1" w:styleId="Newspaperheader">
    <w:name w:val="Newspaper header"/>
    <w:pPr>
      <w:keepNext/>
      <w:tabs>
        <w:tab w:val="left" w:pos="720"/>
      </w:tabs>
      <w:ind w:left="1440" w:hanging="1440"/>
    </w:pPr>
    <w:rPr>
      <w:rFonts w:ascii="Arial" w:hAnsi="Arial"/>
      <w:sz w:val="18"/>
    </w:rPr>
  </w:style>
  <w:style w:type="paragraph" w:customStyle="1" w:styleId="Newspapercopyright">
    <w:name w:val="Newspaper copyright"/>
    <w:pPr>
      <w:keepNext/>
      <w:spacing w:before="120" w:after="120"/>
      <w:jc w:val="center"/>
    </w:pPr>
    <w:rPr>
      <w:rFonts w:ascii="Arial" w:hAnsi="Arial"/>
      <w:sz w:val="18"/>
    </w:rPr>
  </w:style>
  <w:style w:type="paragraph" w:customStyle="1" w:styleId="TableExhibitTitle">
    <w:name w:val="Table Exhibit Title"/>
    <w:next w:val="TableBody"/>
    <w:pPr>
      <w:keepNext/>
      <w:pBdr>
        <w:bottom w:val="single" w:sz="12" w:space="2" w:color="auto"/>
      </w:pBdr>
      <w:tabs>
        <w:tab w:val="left" w:pos="1440"/>
      </w:tabs>
      <w:spacing w:before="240" w:after="120"/>
      <w:ind w:left="360"/>
    </w:pPr>
    <w:rPr>
      <w:rFonts w:ascii="Arial" w:hAnsi="Arial"/>
      <w:b/>
      <w:sz w:val="18"/>
    </w:rPr>
  </w:style>
  <w:style w:type="paragraph" w:customStyle="1" w:styleId="GraphicExhibitTitleLine">
    <w:name w:val="Graphic Exhibit Title Line"/>
    <w:pPr>
      <w:keepNext/>
      <w:pBdr>
        <w:bottom w:val="single" w:sz="18" w:space="3" w:color="0000FF"/>
      </w:pBdr>
      <w:tabs>
        <w:tab w:val="left" w:pos="3600"/>
      </w:tabs>
      <w:spacing w:before="240" w:after="120"/>
    </w:pPr>
  </w:style>
  <w:style w:type="paragraph" w:customStyle="1" w:styleId="SuggestedReadings">
    <w:name w:val="Suggested Readings"/>
    <w:pPr>
      <w:keepLines/>
      <w:ind w:left="288" w:hanging="288"/>
    </w:pPr>
  </w:style>
  <w:style w:type="paragraph" w:customStyle="1" w:styleId="Newspaperbody2">
    <w:name w:val="Newspaper body 2"/>
    <w:basedOn w:val="BodyText"/>
    <w:pPr>
      <w:spacing w:after="0"/>
      <w:ind w:firstLine="360"/>
    </w:pPr>
    <w:rPr>
      <w:sz w:val="18"/>
    </w:rPr>
  </w:style>
  <w:style w:type="paragraph" w:customStyle="1" w:styleId="titlepagetitle">
    <w:name w:val="title page title"/>
    <w:basedOn w:val="Normal"/>
    <w:next w:val="titlepageta"/>
    <w:pPr>
      <w:spacing w:before="960" w:after="240"/>
      <w:jc w:val="center"/>
    </w:pPr>
    <w:rPr>
      <w:b/>
      <w:caps/>
      <w:sz w:val="40"/>
    </w:rPr>
  </w:style>
  <w:style w:type="paragraph" w:customStyle="1" w:styleId="titlepageta">
    <w:name w:val="title page t/a"/>
    <w:basedOn w:val="Normal"/>
    <w:next w:val="titlepagebooktitle"/>
    <w:pPr>
      <w:spacing w:after="600"/>
      <w:jc w:val="center"/>
    </w:pPr>
    <w:rPr>
      <w:i/>
      <w:sz w:val="24"/>
    </w:rPr>
  </w:style>
  <w:style w:type="paragraph" w:customStyle="1" w:styleId="titlepagebooktitle">
    <w:name w:val="title page book title"/>
    <w:basedOn w:val="Normal"/>
    <w:pPr>
      <w:pBdr>
        <w:top w:val="single" w:sz="12" w:space="3" w:color="auto"/>
        <w:bottom w:val="single" w:sz="12" w:space="3" w:color="auto"/>
      </w:pBdr>
      <w:spacing w:after="240"/>
      <w:jc w:val="center"/>
    </w:pPr>
    <w:rPr>
      <w:b/>
      <w:caps/>
      <w:sz w:val="52"/>
    </w:rPr>
  </w:style>
  <w:style w:type="paragraph" w:customStyle="1" w:styleId="titlepageedition">
    <w:name w:val="title page edition"/>
    <w:basedOn w:val="Normal"/>
    <w:next w:val="titlepageauthorname"/>
    <w:pPr>
      <w:spacing w:after="360"/>
      <w:jc w:val="center"/>
    </w:pPr>
    <w:rPr>
      <w:sz w:val="28"/>
    </w:rPr>
  </w:style>
  <w:style w:type="paragraph" w:customStyle="1" w:styleId="titlepageauthorname">
    <w:name w:val="title page author name"/>
    <w:basedOn w:val="Normal"/>
    <w:next w:val="titlepageschool"/>
    <w:pPr>
      <w:jc w:val="center"/>
    </w:pPr>
    <w:rPr>
      <w:b/>
      <w:sz w:val="36"/>
    </w:rPr>
  </w:style>
  <w:style w:type="paragraph" w:customStyle="1" w:styleId="titlepageschool">
    <w:name w:val="title page school"/>
    <w:basedOn w:val="Normal"/>
    <w:next w:val="BodyText"/>
    <w:pPr>
      <w:jc w:val="center"/>
    </w:pPr>
    <w:rPr>
      <w:i/>
      <w:sz w:val="24"/>
    </w:rPr>
  </w:style>
  <w:style w:type="paragraph" w:customStyle="1" w:styleId="cenarialcaps14">
    <w:name w:val="cen arial caps 14"/>
    <w:basedOn w:val="Normal"/>
    <w:next w:val="bodytextarial11"/>
    <w:pPr>
      <w:spacing w:after="240"/>
      <w:jc w:val="center"/>
    </w:pPr>
    <w:rPr>
      <w:rFonts w:ascii="Arial" w:hAnsi="Arial"/>
      <w:caps/>
      <w:sz w:val="28"/>
    </w:rPr>
  </w:style>
  <w:style w:type="paragraph" w:customStyle="1" w:styleId="bodytextarial11">
    <w:name w:val="body text arial 11"/>
    <w:basedOn w:val="Normal"/>
    <w:next w:val="Normal"/>
    <w:rPr>
      <w:rFonts w:ascii="Arial" w:hAnsi="Arial"/>
    </w:rPr>
  </w:style>
  <w:style w:type="paragraph" w:customStyle="1" w:styleId="Footerfirstpageonly">
    <w:name w:val="Footer (first page only)"/>
    <w:basedOn w:val="BodyText"/>
    <w:pPr>
      <w:spacing w:before="240" w:after="0"/>
      <w:jc w:val="center"/>
    </w:pPr>
    <w:rPr>
      <w:rFonts w:ascii="Arial" w:hAnsi="Arial"/>
      <w:sz w:val="18"/>
    </w:rPr>
  </w:style>
  <w:style w:type="paragraph" w:customStyle="1" w:styleId="T-acctsmentryline">
    <w:name w:val="T-acct sm entry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</w:rPr>
  </w:style>
  <w:style w:type="paragraph" w:customStyle="1" w:styleId="chapternumber">
    <w:name w:val="chapter number"/>
    <w:basedOn w:val="Normal"/>
    <w:next w:val="Normal"/>
    <w:pPr>
      <w:pageBreakBefore/>
      <w:jc w:val="right"/>
    </w:pPr>
    <w:rPr>
      <w:rFonts w:ascii="Arial" w:hAnsi="Arial"/>
      <w:b/>
      <w:caps/>
      <w:sz w:val="32"/>
    </w:rPr>
  </w:style>
  <w:style w:type="paragraph" w:customStyle="1" w:styleId="cenarialunderline">
    <w:name w:val="cen arial underline"/>
    <w:basedOn w:val="cenarialcaps14"/>
    <w:next w:val="BodyText"/>
    <w:pPr>
      <w:spacing w:before="240"/>
    </w:pPr>
    <w:rPr>
      <w:u w:val="single"/>
    </w:rPr>
  </w:style>
  <w:style w:type="paragraph" w:customStyle="1" w:styleId="Evenpageheader">
    <w:name w:val="Even page header"/>
    <w:pPr>
      <w:tabs>
        <w:tab w:val="right" w:pos="7099"/>
        <w:tab w:val="right" w:pos="9259"/>
      </w:tabs>
      <w:ind w:left="-2160"/>
    </w:pPr>
    <w:rPr>
      <w:rFonts w:ascii="Arial" w:hAnsi="Arial"/>
      <w:b/>
      <w:caps/>
    </w:rPr>
  </w:style>
  <w:style w:type="paragraph" w:customStyle="1" w:styleId="Oddpageheader">
    <w:name w:val="Odd page header"/>
    <w:basedOn w:val="Evenpageheader"/>
    <w:pPr>
      <w:tabs>
        <w:tab w:val="clear" w:pos="7099"/>
      </w:tabs>
      <w:ind w:left="0"/>
    </w:pPr>
  </w:style>
  <w:style w:type="paragraph" w:styleId="FootnoteText">
    <w:name w:val="footnote text"/>
    <w:basedOn w:val="Normal"/>
    <w:semiHidden/>
    <w:rPr>
      <w:rFonts w:ascii="Arial" w:hAnsi="Arial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Quoterightleftindent">
    <w:name w:val="Quote (right/left indent)"/>
    <w:next w:val="Normal"/>
    <w:pPr>
      <w:spacing w:after="120"/>
      <w:ind w:left="720" w:right="720"/>
      <w:jc w:val="both"/>
    </w:pPr>
    <w:rPr>
      <w:i/>
    </w:rPr>
  </w:style>
  <w:style w:type="paragraph" w:customStyle="1" w:styleId="Capsboldhead">
    <w:name w:val="Caps bold head"/>
    <w:basedOn w:val="Normal"/>
    <w:next w:val="BodyText"/>
    <w:pPr>
      <w:spacing w:before="240" w:after="120"/>
      <w:ind w:firstLine="720"/>
    </w:pPr>
    <w:rPr>
      <w:b/>
      <w:smallCaps/>
    </w:rPr>
  </w:style>
  <w:style w:type="paragraph" w:customStyle="1" w:styleId="Listbullet1">
    <w:name w:val="List bullet 1"/>
    <w:basedOn w:val="ListBullet2"/>
    <w:pPr>
      <w:spacing w:after="0"/>
    </w:pPr>
  </w:style>
  <w:style w:type="paragraph" w:customStyle="1" w:styleId="tableheads">
    <w:name w:val="table heads"/>
    <w:basedOn w:val="TableBody"/>
    <w:next w:val="TableBody"/>
    <w:pPr>
      <w:tabs>
        <w:tab w:val="center" w:pos="2700"/>
        <w:tab w:val="center" w:pos="3600"/>
        <w:tab w:val="center" w:pos="4500"/>
        <w:tab w:val="center" w:pos="5400"/>
        <w:tab w:val="center" w:pos="6300"/>
        <w:tab w:val="center" w:pos="7200"/>
      </w:tabs>
      <w:ind w:left="360"/>
    </w:pPr>
    <w:rPr>
      <w:i/>
    </w:rPr>
  </w:style>
  <w:style w:type="paragraph" w:customStyle="1" w:styleId="boxedbodytext">
    <w:name w:val="boxed body text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120" w:after="120"/>
      <w:ind w:left="202"/>
      <w:jc w:val="both"/>
    </w:pPr>
  </w:style>
  <w:style w:type="paragraph" w:customStyle="1" w:styleId="boxhead">
    <w:name w:val="box head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240" w:after="60"/>
      <w:ind w:firstLine="720"/>
    </w:pPr>
    <w:rPr>
      <w:rFonts w:ascii="Arial" w:hAnsi="Arial"/>
      <w:b/>
      <w:smallCaps/>
    </w:rPr>
  </w:style>
  <w:style w:type="paragraph" w:customStyle="1" w:styleId="boxsourceline">
    <w:name w:val="box source line"/>
    <w:basedOn w:val="boxedbodytext"/>
    <w:pPr>
      <w:spacing w:before="60"/>
      <w:jc w:val="right"/>
    </w:pPr>
    <w:rPr>
      <w:rFonts w:ascii="Arial" w:hAnsi="Arial"/>
      <w:sz w:val="16"/>
    </w:rPr>
  </w:style>
  <w:style w:type="paragraph" w:customStyle="1" w:styleId="tablebodyfinal">
    <w:name w:val="table body final"/>
    <w:basedOn w:val="TableBody"/>
    <w:next w:val="BodyText"/>
    <w:pPr>
      <w:pBdr>
        <w:bottom w:val="single" w:sz="12" w:space="3" w:color="auto"/>
      </w:pBdr>
      <w:tabs>
        <w:tab w:val="right" w:pos="2880"/>
        <w:tab w:val="right" w:pos="3780"/>
        <w:tab w:val="right" w:pos="4680"/>
        <w:tab w:val="right" w:pos="5580"/>
        <w:tab w:val="right" w:pos="6480"/>
        <w:tab w:val="right" w:pos="7380"/>
      </w:tabs>
      <w:ind w:left="360"/>
    </w:pPr>
  </w:style>
  <w:style w:type="paragraph" w:customStyle="1" w:styleId="tableheadscenter">
    <w:name w:val="table heads center"/>
    <w:basedOn w:val="Normal"/>
    <w:next w:val="TableExhibitTitle"/>
    <w:pPr>
      <w:spacing w:after="60"/>
      <w:jc w:val="center"/>
    </w:pPr>
    <w:rPr>
      <w:rFonts w:ascii="Arial" w:hAnsi="Arial"/>
      <w:b/>
    </w:rPr>
  </w:style>
  <w:style w:type="paragraph" w:customStyle="1" w:styleId="tablespanhead">
    <w:name w:val="table span head"/>
    <w:basedOn w:val="Table"/>
    <w:next w:val="tableheads"/>
    <w:pPr>
      <w:tabs>
        <w:tab w:val="clear" w:pos="288"/>
        <w:tab w:val="clear" w:pos="576"/>
        <w:tab w:val="clear" w:pos="864"/>
        <w:tab w:val="clear" w:pos="1152"/>
        <w:tab w:val="clear" w:pos="1440"/>
        <w:tab w:val="center" w:pos="4770"/>
        <w:tab w:val="center" w:pos="7650"/>
      </w:tabs>
    </w:pPr>
    <w:rPr>
      <w:rFonts w:ascii="Arial" w:hAnsi="Arial"/>
      <w:b/>
      <w:sz w:val="18"/>
    </w:rPr>
  </w:style>
  <w:style w:type="paragraph" w:customStyle="1" w:styleId="T-acctsmfinalline">
    <w:name w:val="T-acct sm fin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single"/>
    </w:rPr>
  </w:style>
  <w:style w:type="paragraph" w:customStyle="1" w:styleId="T-acctsmhead">
    <w:name w:val="T-acct sm head"/>
    <w:basedOn w:val="Normal"/>
    <w:next w:val="Normal"/>
    <w:pPr>
      <w:tabs>
        <w:tab w:val="center" w:pos="1800"/>
        <w:tab w:val="right" w:pos="3870"/>
      </w:tabs>
    </w:pPr>
    <w:rPr>
      <w:rFonts w:ascii="Arial" w:hAnsi="Arial"/>
      <w:sz w:val="18"/>
      <w:u w:val="single"/>
    </w:rPr>
  </w:style>
  <w:style w:type="paragraph" w:customStyle="1" w:styleId="T-acctsmnoteline">
    <w:name w:val="T-acct sm note line"/>
    <w:basedOn w:val="Normal"/>
    <w:pPr>
      <w:tabs>
        <w:tab w:val="center" w:pos="810"/>
        <w:tab w:val="bar" w:pos="1800"/>
        <w:tab w:val="center" w:pos="2880"/>
      </w:tabs>
    </w:pPr>
    <w:rPr>
      <w:rFonts w:ascii="Arial" w:hAnsi="Arial"/>
      <w:b/>
      <w:sz w:val="18"/>
    </w:rPr>
  </w:style>
  <w:style w:type="paragraph" w:customStyle="1" w:styleId="T-acctsmtotalline">
    <w:name w:val="T-acct sm tot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double"/>
    </w:rPr>
  </w:style>
  <w:style w:type="paragraph" w:customStyle="1" w:styleId="t-acctlgdebit">
    <w:name w:val="t-acct lg debit"/>
    <w:basedOn w:val="Normal"/>
    <w:pPr>
      <w:tabs>
        <w:tab w:val="right" w:pos="4500"/>
      </w:tabs>
      <w:ind w:left="810" w:right="-22" w:hanging="90"/>
    </w:pPr>
    <w:rPr>
      <w:rFonts w:ascii="Arial" w:hAnsi="Arial"/>
      <w:sz w:val="18"/>
    </w:rPr>
  </w:style>
  <w:style w:type="paragraph" w:customStyle="1" w:styleId="t-acctlgcreditside">
    <w:name w:val="t-acct lg credit side"/>
    <w:basedOn w:val="Normal"/>
    <w:pPr>
      <w:tabs>
        <w:tab w:val="right" w:pos="706"/>
        <w:tab w:val="left" w:pos="886"/>
      </w:tabs>
      <w:ind w:left="1066" w:right="893" w:hanging="1066"/>
    </w:pPr>
    <w:rPr>
      <w:rFonts w:ascii="Arial" w:hAnsi="Arial"/>
      <w:sz w:val="18"/>
    </w:rPr>
  </w:style>
  <w:style w:type="paragraph" w:customStyle="1" w:styleId="t-acctlghead">
    <w:name w:val="t-acct lg head"/>
    <w:basedOn w:val="Normal"/>
    <w:next w:val="t-acctlgdebit"/>
    <w:pPr>
      <w:pBdr>
        <w:bottom w:val="single" w:sz="6" w:space="1" w:color="auto"/>
      </w:pBdr>
      <w:ind w:left="720" w:right="893"/>
      <w:jc w:val="center"/>
    </w:pPr>
    <w:rPr>
      <w:rFonts w:ascii="Arial" w:hAnsi="Arial"/>
      <w:sz w:val="18"/>
    </w:rPr>
  </w:style>
  <w:style w:type="paragraph" w:customStyle="1" w:styleId="tablefootnote">
    <w:name w:val="table footnote"/>
    <w:basedOn w:val="tablebodyfinal"/>
    <w:pPr>
      <w:keepLines/>
      <w:tabs>
        <w:tab w:val="right" w:pos="7200"/>
      </w:tabs>
      <w:spacing w:after="240"/>
    </w:pPr>
    <w:rPr>
      <w:sz w:val="16"/>
    </w:rPr>
  </w:style>
  <w:style w:type="paragraph" w:customStyle="1" w:styleId="tablesourceline">
    <w:name w:val="table source line"/>
    <w:basedOn w:val="Normal"/>
    <w:next w:val="Normal"/>
    <w:pPr>
      <w:spacing w:after="240"/>
      <w:ind w:firstLine="720"/>
    </w:pPr>
    <w:rPr>
      <w:rFonts w:ascii="Arial" w:hAnsi="Arial"/>
      <w:sz w:val="16"/>
    </w:rPr>
  </w:style>
  <w:style w:type="paragraph" w:customStyle="1" w:styleId="Italicsheading">
    <w:name w:val="Italics heading"/>
    <w:basedOn w:val="Normal"/>
    <w:next w:val="BodyText"/>
    <w:pPr>
      <w:spacing w:after="120"/>
    </w:pPr>
    <w:rPr>
      <w:i/>
    </w:rPr>
  </w:style>
  <w:style w:type="paragraph" w:customStyle="1" w:styleId="listquestion">
    <w:name w:val="list question"/>
    <w:basedOn w:val="BodyText"/>
    <w:pPr>
      <w:spacing w:after="0"/>
      <w:ind w:left="1080" w:hanging="360"/>
    </w:pPr>
  </w:style>
  <w:style w:type="paragraph" w:customStyle="1" w:styleId="listquesfinal">
    <w:name w:val="list ques final"/>
    <w:basedOn w:val="BodyText"/>
    <w:next w:val="BodyText"/>
    <w:pPr>
      <w:ind w:left="1080" w:hanging="360"/>
    </w:pPr>
  </w:style>
  <w:style w:type="paragraph" w:customStyle="1" w:styleId="quotesourceline">
    <w:name w:val="quote source line"/>
    <w:basedOn w:val="Normal"/>
    <w:pPr>
      <w:tabs>
        <w:tab w:val="right" w:pos="4320"/>
        <w:tab w:val="right" w:pos="5490"/>
      </w:tabs>
      <w:ind w:left="810" w:hanging="90"/>
      <w:jc w:val="right"/>
    </w:pPr>
    <w:rPr>
      <w:sz w:val="18"/>
    </w:rPr>
  </w:style>
  <w:style w:type="paragraph" w:customStyle="1" w:styleId="GJNameLine">
    <w:name w:val="GJ Name Line"/>
    <w:basedOn w:val="Normal"/>
    <w:next w:val="GJHeadLine1"/>
    <w:pPr>
      <w:pBdr>
        <w:bottom w:val="single" w:sz="6" w:space="1" w:color="auto"/>
      </w:pBdr>
      <w:spacing w:after="60"/>
      <w:ind w:right="2059"/>
      <w:jc w:val="center"/>
    </w:pPr>
    <w:rPr>
      <w:sz w:val="18"/>
    </w:rPr>
  </w:style>
  <w:style w:type="paragraph" w:customStyle="1" w:styleId="GJHeadLine1">
    <w:name w:val="GJ Head Line1"/>
    <w:basedOn w:val="Normal"/>
    <w:next w:val="GJHeadLine2"/>
    <w:pPr>
      <w:pBdr>
        <w:top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HeadLine2">
    <w:name w:val="GJ Head Line2"/>
    <w:basedOn w:val="Normal"/>
    <w:next w:val="GJEntryline"/>
    <w:pPr>
      <w:pBdr>
        <w:bottom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">
    <w:name w:val="GJ Entry line"/>
    <w:basedOn w:val="Normal"/>
    <w:pPr>
      <w:pBdr>
        <w:bottom w:val="single" w:sz="6" w:space="1" w:color="auto"/>
      </w:pBd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1">
    <w:name w:val="GJ Entry line1"/>
    <w:basedOn w:val="Normal"/>
    <w:next w:val="GJEntryline2"/>
    <w:pP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2">
    <w:name w:val="GJ Entry line2"/>
    <w:basedOn w:val="GJEntryline1"/>
    <w:pPr>
      <w:pBdr>
        <w:top w:val="single" w:sz="6" w:space="1" w:color="auto"/>
      </w:pBdr>
    </w:pPr>
  </w:style>
  <w:style w:type="paragraph" w:customStyle="1" w:styleId="ListNumberfinal">
    <w:name w:val="List Number final"/>
    <w:basedOn w:val="ListNumber"/>
    <w:pPr>
      <w:spacing w:after="240"/>
    </w:pPr>
  </w:style>
  <w:style w:type="paragraph" w:customStyle="1" w:styleId="ListNumber2final">
    <w:name w:val="List Number 2final"/>
    <w:basedOn w:val="ListNumber2"/>
    <w:pPr>
      <w:spacing w:after="240"/>
      <w:ind w:hanging="576"/>
    </w:pPr>
  </w:style>
  <w:style w:type="paragraph" w:customStyle="1" w:styleId="Obj2">
    <w:name w:val="Obj2"/>
    <w:basedOn w:val="Normal"/>
    <w:pPr>
      <w:widowControl w:val="0"/>
      <w:spacing w:before="100" w:after="100"/>
      <w:ind w:left="864"/>
    </w:pPr>
  </w:style>
  <w:style w:type="paragraph" w:customStyle="1" w:styleId="L3">
    <w:name w:val="L#3"/>
    <w:basedOn w:val="ListNumber"/>
    <w:pPr>
      <w:keepLines/>
      <w:spacing w:before="60" w:after="60"/>
      <w:ind w:left="1152"/>
    </w:pPr>
    <w:rPr>
      <w:sz w:val="20"/>
    </w:rPr>
  </w:style>
  <w:style w:type="paragraph" w:customStyle="1" w:styleId="MarginBox">
    <w:name w:val="Margin Box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TableBody9">
    <w:name w:val="Table Body 9"/>
    <w:basedOn w:val="TableBody"/>
    <w:rPr>
      <w:sz w:val="18"/>
    </w:rPr>
  </w:style>
  <w:style w:type="paragraph" w:customStyle="1" w:styleId="Obj1">
    <w:name w:val="Obj1"/>
    <w:basedOn w:val="Obj2"/>
    <w:pPr>
      <w:tabs>
        <w:tab w:val="left" w:pos="-720"/>
      </w:tabs>
      <w:suppressAutoHyphens/>
      <w:ind w:left="0"/>
      <w:jc w:val="center"/>
    </w:pPr>
    <w:rPr>
      <w:rFonts w:ascii="CG Times" w:hAnsi="CG Times"/>
      <w:spacing w:val="-2"/>
      <w:kern w:val="1"/>
    </w:rPr>
  </w:style>
  <w:style w:type="paragraph" w:customStyle="1" w:styleId="L4">
    <w:name w:val="L#4"/>
    <w:basedOn w:val="L3"/>
    <w:pPr>
      <w:ind w:left="1512" w:hanging="360"/>
    </w:pPr>
  </w:style>
  <w:style w:type="paragraph" w:customStyle="1" w:styleId="BodyTextOutline">
    <w:name w:val="Body Text Outline"/>
    <w:basedOn w:val="Normal"/>
    <w:pPr>
      <w:ind w:left="720"/>
    </w:pPr>
  </w:style>
  <w:style w:type="paragraph" w:customStyle="1" w:styleId="MarginText">
    <w:name w:val="Margin Text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Outline1">
    <w:name w:val="Outline 1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before="60"/>
      <w:ind w:left="720" w:hanging="720"/>
    </w:pPr>
    <w:rPr>
      <w:sz w:val="22"/>
    </w:rPr>
  </w:style>
  <w:style w:type="paragraph" w:customStyle="1" w:styleId="Outline2">
    <w:name w:val="Outline 2"/>
    <w:basedOn w:val="Outline1"/>
    <w:pPr>
      <w:ind w:left="1080" w:hanging="360"/>
    </w:pPr>
  </w:style>
  <w:style w:type="paragraph" w:customStyle="1" w:styleId="Outline3">
    <w:name w:val="Outline 3"/>
    <w:basedOn w:val="Outline1"/>
    <w:pPr>
      <w:ind w:left="1440" w:hanging="360"/>
    </w:pPr>
  </w:style>
  <w:style w:type="paragraph" w:customStyle="1" w:styleId="Outline4">
    <w:name w:val="Outline 4"/>
    <w:basedOn w:val="Outline1"/>
    <w:pPr>
      <w:tabs>
        <w:tab w:val="left" w:pos="3600"/>
      </w:tabs>
      <w:ind w:left="1800" w:hanging="360"/>
    </w:pPr>
  </w:style>
  <w:style w:type="paragraph" w:customStyle="1" w:styleId="Outline5">
    <w:name w:val="Outline 5"/>
    <w:basedOn w:val="Outline1"/>
    <w:pPr>
      <w:tabs>
        <w:tab w:val="left" w:pos="0"/>
        <w:tab w:val="left" w:pos="600"/>
        <w:tab w:val="left" w:pos="1560"/>
        <w:tab w:val="left" w:pos="2040"/>
      </w:tabs>
      <w:suppressAutoHyphens/>
      <w:ind w:left="2160" w:hanging="360"/>
    </w:pPr>
  </w:style>
  <w:style w:type="paragraph" w:customStyle="1" w:styleId="Outline6">
    <w:name w:val="Outline 6"/>
    <w:basedOn w:val="Outline1"/>
    <w:pPr>
      <w:ind w:left="2520" w:hanging="360"/>
    </w:pPr>
  </w:style>
  <w:style w:type="paragraph" w:customStyle="1" w:styleId="OutlineIndent">
    <w:name w:val="Outline Indent"/>
    <w:basedOn w:val="BodyTextIndent"/>
    <w:pPr>
      <w:spacing w:before="60"/>
      <w:ind w:left="720"/>
    </w:pPr>
  </w:style>
  <w:style w:type="paragraph" w:styleId="BodyTextIndent">
    <w:name w:val="Body Text Indent"/>
    <w:basedOn w:val="Normal"/>
    <w:pPr>
      <w:spacing w:after="120"/>
      <w:ind w:left="360"/>
      <w:jc w:val="both"/>
    </w:pPr>
  </w:style>
  <w:style w:type="paragraph" w:customStyle="1" w:styleId="titlepagepreparedby">
    <w:name w:val="title page prepared by"/>
    <w:basedOn w:val="titlepageedition"/>
    <w:pPr>
      <w:spacing w:before="720" w:after="0"/>
    </w:pPr>
  </w:style>
  <w:style w:type="paragraph" w:styleId="ListNumber3">
    <w:name w:val="List Number 3"/>
    <w:basedOn w:val="Normal"/>
    <w:pPr>
      <w:spacing w:after="60"/>
      <w:ind w:left="1080" w:hanging="360"/>
    </w:pPr>
  </w:style>
  <w:style w:type="paragraph" w:customStyle="1" w:styleId="AnswerSpace">
    <w:name w:val="AnswerSpace"/>
    <w:basedOn w:val="Normal"/>
    <w:pPr>
      <w:spacing w:after="1800"/>
    </w:pPr>
  </w:style>
  <w:style w:type="paragraph" w:customStyle="1" w:styleId="Assignment">
    <w:name w:val="Assignment"/>
    <w:basedOn w:val="Normal"/>
    <w:pPr>
      <w:tabs>
        <w:tab w:val="left" w:pos="360"/>
      </w:tabs>
    </w:p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rsid w:val="007D2E1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7D2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2E19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"/>
    <w:qFormat/>
    <w:rsid w:val="000B7304"/>
    <w:pPr>
      <w:tabs>
        <w:tab w:val="left" w:pos="720"/>
      </w:tabs>
      <w:ind w:left="1440" w:hanging="1440"/>
    </w:pPr>
  </w:style>
  <w:style w:type="character" w:styleId="CommentReference">
    <w:name w:val="annotation reference"/>
    <w:basedOn w:val="DefaultParagraphFont"/>
    <w:rsid w:val="000B73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3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7304"/>
  </w:style>
  <w:style w:type="paragraph" w:styleId="CommentSubject">
    <w:name w:val="annotation subject"/>
    <w:basedOn w:val="CommentText"/>
    <w:next w:val="CommentText"/>
    <w:link w:val="CommentSubjectChar"/>
    <w:rsid w:val="000B73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7304"/>
    <w:rPr>
      <w:b/>
      <w:bCs/>
    </w:rPr>
  </w:style>
  <w:style w:type="paragraph" w:styleId="NormalWeb">
    <w:name w:val="Normal (Web)"/>
    <w:basedOn w:val="Normal"/>
    <w:uiPriority w:val="99"/>
    <w:unhideWhenUsed/>
    <w:rsid w:val="007E307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Revision">
    <w:name w:val="Revision"/>
    <w:hidden/>
    <w:uiPriority w:val="99"/>
    <w:semiHidden/>
    <w:rsid w:val="00FF05BD"/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026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image" Target="media/image8.jpeg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image" Target="media/image21.emf"/><Relationship Id="rId50" Type="http://schemas.openxmlformats.org/officeDocument/2006/relationships/footer" Target="footer1.xml"/><Relationship Id="rId55" Type="http://schemas.microsoft.com/office/2016/09/relationships/commentsIds" Target="commentsId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microsoft.com/office/2011/relationships/commentsExtended" Target="commentsExtended.xml"/><Relationship Id="rId44" Type="http://schemas.openxmlformats.org/officeDocument/2006/relationships/image" Target="media/image19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comments" Target="comments.xml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png"/><Relationship Id="rId56" Type="http://schemas.microsoft.com/office/2018/08/relationships/commentsExtensible" Target="commentsExtensible.xml"/><Relationship Id="rId8" Type="http://schemas.openxmlformats.org/officeDocument/2006/relationships/oleObject" Target="embeddings/oleObject1.bin"/><Relationship Id="rId51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e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4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eb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Heban</Template>
  <TotalTime>2</TotalTime>
  <Pages>12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5</vt:lpstr>
    </vt:vector>
  </TitlesOfParts>
  <Company>D. Heban</Company>
  <LinksUpToDate>false</LinksUpToDate>
  <CharactersWithSpaces>11197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5</dc:title>
  <dc:creator>D. Heban</dc:creator>
  <cp:lastModifiedBy>gunasundari.k</cp:lastModifiedBy>
  <cp:revision>3</cp:revision>
  <cp:lastPrinted>1998-07-29T18:00:00Z</cp:lastPrinted>
  <dcterms:created xsi:type="dcterms:W3CDTF">2020-10-28T14:21:00Z</dcterms:created>
  <dcterms:modified xsi:type="dcterms:W3CDTF">2020-12-23T06:08:00Z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